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3901" w14:paraId="2013901" w:rsidRDefault="0056104D" w:rsidP="0056104D" w:rsidR="0056104D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04D" w:rsidP="0056104D" w:rsidR="0056104D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104D" w:rsidP="0056104D" w:rsidR="0056104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104D" w:rsidP="0056104D" w:rsidR="0056104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104D" w:rsidP="0056104D" w:rsidR="0056104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6104D" w:rsidP="0056104D" w:rsidR="0056104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6104D" w:rsidP="0056104D" w:rsidR="0056104D" w:rsidRPr="00111278">
      <w:pPr>
        <w:jc w:val="center"/>
        <w:rPr>
          <w:rFonts w:cs="Times New Roman" w:eastAsia="Times New Roman"/>
          <w:szCs w:val="24"/>
        </w:rPr>
      </w:pPr>
    </w:p>
    <w:p w:rsidRDefault="0056104D" w:rsidP="0056104D" w:rsidR="0056104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6104D" w:rsidP="0056104D" w:rsidR="0056104D" w:rsidRPr="00111278">
      <w:pPr>
        <w:rPr>
          <w:rFonts w:cs="Times New Roman" w:eastAsia="Times New Roman"/>
          <w:szCs w:val="24"/>
        </w:rPr>
      </w:pPr>
    </w:p>
    <w:p w:rsidRDefault="0056104D" w:rsidP="0056104D" w:rsidR="0056104D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1779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26.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GOLUBEV d. o. o. u likvidaciji Umag, A. Vivode 22, OIB 67497551048, MBS 130044460,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6104D" w:rsidP="0056104D" w:rsidR="0056104D">
      <w:pPr>
        <w:jc w:val="center"/>
        <w:rPr>
          <w:rFonts w:cs="Times New Roman" w:eastAsia="Times New Roman"/>
          <w:szCs w:val="24"/>
        </w:rPr>
      </w:pPr>
    </w:p>
    <w:p w:rsidRDefault="0056104D" w:rsidP="0056104D" w:rsidR="0056104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6104D" w:rsidP="0056104D" w:rsidR="0056104D" w:rsidRPr="00111278">
      <w:pPr>
        <w:rPr>
          <w:rFonts w:cs="Times New Roman" w:eastAsia="Times New Roman"/>
          <w:szCs w:val="24"/>
        </w:rPr>
      </w:pPr>
    </w:p>
    <w:p w:rsidRDefault="0056104D" w:rsidP="0056104D" w:rsidR="0056104D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GOLUBEV d. o. o. u likvidaciji Umag, A. Vivode 22, OIB 67497551048, MBS 130044460.</w:t>
      </w:r>
    </w:p>
    <w:p w:rsidRDefault="0056104D" w:rsidP="0056104D" w:rsidR="0056104D">
      <w:pPr>
        <w:ind w:firstLine="708"/>
        <w:rPr>
          <w:rFonts w:cs="Times New Roman" w:eastAsia="Times New Roman"/>
          <w:szCs w:val="24"/>
        </w:rPr>
      </w:pPr>
    </w:p>
    <w:p w:rsidRDefault="0056104D" w:rsidP="0056104D" w:rsidR="0056104D" w:rsidRPr="00651511">
      <w:pPr>
        <w:ind w:firstLine="708"/>
        <w:rPr>
          <w:rFonts w:cs="Times New Roman" w:eastAsia="Times New Roman"/>
          <w:szCs w:val="24"/>
        </w:rPr>
      </w:pPr>
    </w:p>
    <w:p w:rsidRDefault="0056104D" w:rsidP="0056104D" w:rsidR="0056104D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6104D" w:rsidP="0056104D" w:rsidR="0056104D" w:rsidRPr="00111278">
      <w:pPr>
        <w:ind w:firstLine="708"/>
        <w:rPr>
          <w:rFonts w:cs="Times New Roman" w:eastAsia="Times New Roman"/>
          <w:szCs w:val="24"/>
        </w:rPr>
      </w:pPr>
    </w:p>
    <w:p w:rsidRDefault="0056104D" w:rsidP="0056104D" w:rsidR="0056104D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GOLUBEV d. o. o. u likvidaciji Umag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25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</w:t>
      </w:r>
      <w:r w:rsidRPr="006515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6515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5.526,53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56104D" w:rsidP="0056104D" w:rsidR="0056104D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6104D" w:rsidP="0056104D" w:rsidR="0056104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Tt-13/8168.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6104D" w:rsidP="0056104D" w:rsidR="0056104D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6104D" w:rsidP="0056104D" w:rsidR="0056104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56104D" w:rsidP="0056104D" w:rsidR="0056104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6104D" w:rsidP="0056104D" w:rsidR="0056104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EB296F">
        <w:rPr>
          <w:rFonts w:cs="Times New Roman" w:eastAsia="Times New Roman"/>
          <w:szCs w:val="24"/>
        </w:rPr>
        <w:t xml:space="preserve">, v. r. </w:t>
      </w:r>
    </w:p>
    <w:p w:rsidRDefault="0056104D" w:rsidP="0056104D" w:rsidR="0056104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56104D" w:rsidP="0056104D" w:rsidR="0056104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6104D" w:rsidP="0056104D" w:rsidR="0056104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56104D" w:rsidP="0056104D" w:rsidR="0056104D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56104D" w:rsidP="0056104D" w:rsidR="0056104D"/>
    <w:p w:rsidRDefault="0056104D" w:rsidP="0056104D" w:rsidR="0056104D"/>
    <w:p w:rsidRDefault="009B1B9A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04D" w:rsidP="0056104D" w:rsidR="0056104D">
      <w:r>
        <w:separator/>
      </w:r>
    </w:p>
  </w:endnote>
  <w:endnote w:id="0" w:type="continuationSeparator">
    <w:p w:rsidRDefault="0056104D" w:rsidP="0056104D" w:rsidR="00561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04D" w:rsidP="0056104D" w:rsidR="0056104D">
      <w:r>
        <w:separator/>
      </w:r>
    </w:p>
  </w:footnote>
  <w:footnote w:id="0" w:type="continuationSeparator">
    <w:p w:rsidRDefault="0056104D" w:rsidP="0056104D" w:rsidR="00561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04D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B1B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St-162/2016-3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04D" w:rsidP="00B63FAD" w:rsidR="00B63FAD" w:rsidRPr="005153B5">
    <w:pPr>
      <w:pStyle w:val="Zaglavlje"/>
      <w:jc w:val="right"/>
    </w:pPr>
    <w:r>
      <w:rPr>
        <w:szCs w:val="24"/>
      </w:rPr>
      <w:t>11 St-162/2016-3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89D"/>
    <w:rsid w:val="0056104D"/>
    <w:rsid w:val="0075528E"/>
    <w:rsid w:val="0079403F"/>
    <w:rsid w:val="009B1B9A"/>
    <w:rsid w:val="00A4589D"/>
    <w:rsid w:val="00EB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0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0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610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0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0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10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10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B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1B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1B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1B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0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0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610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0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0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10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10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B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1B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1B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1B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GOLUBEV d.o.o. u likvidaciji, UMAG</izvorni_sadrzaj>
    <derivirana_varijabla naziv="DomainObject.Predmet.ProtustrankaFormated_1">  GOLUBEV d.o.o. u likvidaciji, UMAG</derivirana_varijabla>
  </DomainObject.Predmet.ProtustrankaFormated>
  <DomainObject.Predmet.ProtustrankaFormatedOIB>
    <izvorni_sadrzaj>  GOLUBEV d.o.o. u likvidaciji, UMAG, OIB 67497551048</izvorni_sadrzaj>
    <derivirana_varijabla naziv="DomainObject.Predmet.ProtustrankaFormatedOIB_1">  GOLUBEV d.o.o. u likvidaciji, UMAG, OIB 67497551048</derivirana_varijabla>
  </DomainObject.Predmet.ProtustrankaFormatedOIB>
  <DomainObject.Predmet.ProtustrankaFormatedWithAdress>
    <izvorni_sadrzaj> GOLUBEV d.o.o. u likvidaciji, UMAG, A.Vivode 22, 52470 Umag</izvorni_sadrzaj>
    <derivirana_varijabla naziv="DomainObject.Predmet.ProtustrankaFormatedWithAdress_1"> GOLUBEV d.o.o. u likvidaciji, UMAG, A.Vivode 22, 52470 Umag</derivirana_varijabla>
  </DomainObject.Predmet.ProtustrankaFormatedWithAdress>
  <DomainObject.Predmet.ProtustrankaFormatedWithAdressOIB>
    <izvorni_sadrzaj> GOLUBEV d.o.o. u likvidaciji, UMAG, OIB 67497551048, A.Vivode 22, 52470 Umag</izvorni_sadrzaj>
    <derivirana_varijabla naziv="DomainObject.Predmet.ProtustrankaFormatedWithAdressOIB_1"> GOLUBEV d.o.o. u likvidaciji, UMAG, OIB 67497551048, A.Vivode 22, 52470 Umag</derivirana_varijabla>
  </DomainObject.Predmet.ProtustrankaFormatedWithAdressOIB>
  <DomainObject.Predmet.ProtustrankaWithAdress>
    <izvorni_sadrzaj>GOLUBEV d.o.o. u likvidaciji, UMAG A.Vivode 22, 52470 Umag</izvorni_sadrzaj>
    <derivirana_varijabla naziv="DomainObject.Predmet.ProtustrankaWithAdress_1">GOLUBEV d.o.o. u likvidaciji, UMAG A.Vivode 22, 52470 Umag</derivirana_varijabla>
  </DomainObject.Predmet.ProtustrankaWithAdress>
  <DomainObject.Predmet.ProtustrankaWithAdressOIB>
    <izvorni_sadrzaj>GOLUBEV d.o.o. u likvidaciji, UMAG, OIB 67497551048, A.Vivode 22, 52470 Umag</izvorni_sadrzaj>
    <derivirana_varijabla naziv="DomainObject.Predmet.ProtustrankaWithAdressOIB_1">GOLUBEV d.o.o. u likvidaciji, UMAG, OIB 67497551048, A.Vivode 22, 52470 Umag</derivirana_varijabla>
  </DomainObject.Predmet.ProtustrankaWithAdressOIB>
  <DomainObject.Predmet.ProtustrankaNazivFormated>
    <izvorni_sadrzaj>GOLUBEV d.o.o. u likvidaciji, UMAG</izvorni_sadrzaj>
    <derivirana_varijabla naziv="DomainObject.Predmet.ProtustrankaNazivFormated_1">GOLUBEV d.o.o. u likvidaciji, UMAG</derivirana_varijabla>
  </DomainObject.Predmet.ProtustrankaNazivFormated>
  <DomainObject.Predmet.ProtustrankaNazivFormatedOIB>
    <izvorni_sadrzaj>GOLUBEV d.o.o. u likvidaciji, UMAG, OIB 67497551048</izvorni_sadrzaj>
    <derivirana_varijabla naziv="DomainObject.Predmet.ProtustrankaNazivFormatedOIB_1">GOLUBEV d.o.o. u likvidaciji, UMAG, OIB 67497551048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5526.53</izvorni_sadrzaj>
    <derivirana_varijabla naziv="DomainObject.Predmet.TrenutnaVrijednost_1">5526.53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GOLUBEV d.o.o. u likvidaciji, UMAG</item>
    </izvorni_sadrzaj>
    <derivirana_varijabla naziv="DomainObject.Predmet.ProtuStrankaListFormated_1">
      <item>GOLUBEV d.o.o. u likvidaciji, UMAG</item>
    </derivirana_varijabla>
  </DomainObject.Predmet.ProtuStrankaListFormated>
  <DomainObject.Predmet.ProtuStrankaListFormatedOIB>
    <izvorni_sadrzaj>
      <item>GOLUBEV d.o.o. u likvidaciji, UMAG, OIB 67497551048</item>
    </izvorni_sadrzaj>
    <derivirana_varijabla naziv="DomainObject.Predmet.ProtuStrankaListFormatedOIB_1">
      <item>GOLUBEV d.o.o. u likvidaciji, UMAG, OIB 67497551048</item>
    </derivirana_varijabla>
  </DomainObject.Predmet.ProtuStrankaListFormatedOIB>
  <DomainObject.Predmet.ProtuStrankaListFormatedWithAdress>
    <izvorni_sadrzaj>
      <item>GOLUBEV d.o.o. u likvidaciji, UMAG, A.Vivode 22, 52470 Umag</item>
    </izvorni_sadrzaj>
    <derivirana_varijabla naziv="DomainObject.Predmet.ProtuStrankaListFormatedWithAdress_1">
      <item>GOLUBEV d.o.o. u likvidaciji, UMAG, A.Vivode 22, 52470 Umag</item>
    </derivirana_varijabla>
  </DomainObject.Predmet.ProtuStrankaListFormatedWithAdress>
  <DomainObject.Predmet.ProtuStrankaListFormatedWithAdressOIB>
    <izvorni_sadrzaj>
      <item>GOLUBEV d.o.o. u likvidaciji, UMAG, OIB 67497551048, A.Vivode 22, 52470 Umag</item>
    </izvorni_sadrzaj>
    <derivirana_varijabla naziv="DomainObject.Predmet.ProtuStrankaListFormatedWithAdressOIB_1">
      <item>GOLUBEV d.o.o. u likvidaciji, UMAG, OIB 67497551048, A.Vivode 22, 52470 Umag</item>
    </derivirana_varijabla>
  </DomainObject.Predmet.ProtuStrankaListFormatedWithAdressOIB>
  <DomainObject.Predmet.ProtuStrankaListNazivFormated>
    <izvorni_sadrzaj>
      <item>GOLUBEV d.o.o. u likvidaciji, UMAG</item>
    </izvorni_sadrzaj>
    <derivirana_varijabla naziv="DomainObject.Predmet.ProtuStrankaListNazivFormated_1">
      <item>GOLUBEV d.o.o. u likvidaciji, UMAG</item>
    </derivirana_varijabla>
  </DomainObject.Predmet.ProtuStrankaListNazivFormated>
  <DomainObject.Predmet.ProtuStrankaListNazivFormatedOIB>
    <izvorni_sadrzaj>
      <item>GOLUBEV d.o.o. u likvidaciji, UMAG, OIB 67497551048</item>
    </izvorni_sadrzaj>
    <derivirana_varijabla naziv="DomainObject.Predmet.ProtuStrankaListNazivFormatedOIB_1">
      <item>GOLUBEV d.o.o. u likvidaciji, UMAG, OIB 67497551048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GOLUBEV d.o.o. u likvidaciji, UMAG</izvorni_sadrzaj>
    <derivirana_varijabla naziv="DomainObject.Predmet.ProtustrankaIDrugi_1">GOLUBEV d.o.o. u likvidaciji,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GOLUBEV d.o.o. u likvidaciji, UMAG, OIB 67497551048, A.Vivode 22, 52470 Umag</izvorni_sadrzaj>
    <derivirana_varijabla naziv="DomainObject.Predmet.ProtustrankaIDrugiAdressOIB_1">GOLUBEV d.o.o. u likvidaciji, UMAG, OIB 67497551048, A.Vivode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GOLUBEV d.o.o. u likvidaciji, UMAG</item>
    </izvorni_sadrzaj>
    <derivirana_varijabla naziv="DomainObject.Predmet.SudioniciListNaziv_1">
      <item>FINANCIJSKA AGENCIJA, RC RIJEKA, PODRUŽNICA PULA, PULA</item>
      <item>GOLUBEV d.o.o. u likvidaciji,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GOLUBEV d.o.o. u likvidaciji, UMAG, OIB 67497551048, A.Vivode 22,52470 Umag</item>
    </izvorni_sadrzaj>
    <derivirana_varijabla naziv="DomainObject.Predmet.SudioniciListAdressOIB_1">
      <item>FINANCIJSKA AGENCIJA, RC RIJEKA, PODRUŽNICA PULA, PULA, OIB 85821130368, Giardini 5,52100 Pula</item>
      <item>GOLUBEV d.o.o. u likvidaciji, UMAG, OIB 67497551048, A.Vivode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67497551048</item>
    </izvorni_sadrzaj>
    <derivirana_varijabla naziv="DomainObject.Predmet.SudioniciListNazivOIB_1">
      <item>, OIB 85821130368</item>
      <item>, OIB 67497551048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1998</properties:Characters>
  <properties:Lines>51</properties:Lines>
  <properties:Paragraphs>19</properties:Paragraphs>
  <properties:TotalTime>3</properties:TotalTime>
  <properties:ScaleCrop>false</properties:ScaleCrop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2016-02-08T09:15:00Z</dcterms:created>
  <dc:creator>Mihaela Kaligari</dc:creator>
  <dc:description/>
  <cp:keywords/>
  <cp:lastModifiedBy>Mihaela Kaligari</cp:lastModifiedBy>
  <dcterms:modified xmlns:xsi="http://www.w3.org/2001/XMLSchema-instance" xsi:type="dcterms:W3CDTF">2016-02-09T13:42:00Z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