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7077" w14:paraId="9877077" w:rsidRDefault="0062305A" w:rsidP="0062305A" w:rsidR="0062305A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305A" w:rsidP="0062305A" w:rsidR="0062305A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2305A" w:rsidP="0062305A" w:rsidR="0062305A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2305A" w:rsidP="0062305A" w:rsidR="006230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2305A" w:rsidP="0062305A" w:rsidR="0062305A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2305A" w:rsidP="0062305A" w:rsidR="0062305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62305A" w:rsidP="0062305A" w:rsidR="0062305A" w:rsidRPr="007912E1">
      <w:pPr>
        <w:jc w:val="center"/>
        <w:rPr>
          <w:rFonts w:cs="Times New Roman" w:eastAsia="Times New Roman"/>
          <w:szCs w:val="24"/>
        </w:rPr>
      </w:pPr>
    </w:p>
    <w:p w:rsidRDefault="0062305A" w:rsidP="0062305A" w:rsidR="0062305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62305A" w:rsidP="0062305A" w:rsidR="0062305A" w:rsidRPr="007912E1">
      <w:pPr>
        <w:rPr>
          <w:rFonts w:cs="Times New Roman" w:eastAsia="Times New Roman"/>
          <w:szCs w:val="24"/>
        </w:rPr>
      </w:pPr>
    </w:p>
    <w:p w:rsidRDefault="0062305A" w:rsidP="0062305A" w:rsidR="0062305A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CENTRAL SERVICE d. o. o. Buje, Digitronska ulica 33/a, OIB </w:t>
      </w:r>
      <w:r w:rsidRPr="0062305A">
        <w:rPr>
          <w:szCs w:val="24"/>
        </w:rPr>
        <w:t>60840521704</w:t>
      </w:r>
      <w:r>
        <w:rPr>
          <w:szCs w:val="24"/>
        </w:rPr>
        <w:t xml:space="preserve">, MBS </w:t>
      </w:r>
      <w:r w:rsidRPr="0062305A">
        <w:rPr>
          <w:szCs w:val="24"/>
        </w:rPr>
        <w:t>130031196</w:t>
      </w:r>
      <w:r>
        <w:rPr>
          <w:rFonts w:cs="Times New Roman" w:eastAsia="Times New Roman"/>
          <w:szCs w:val="24"/>
        </w:rPr>
        <w:t>, 30. srpnja 2018.</w:t>
      </w:r>
    </w:p>
    <w:p w:rsidRDefault="0062305A" w:rsidP="0062305A" w:rsidR="0062305A" w:rsidRPr="00FD7BB4">
      <w:pPr>
        <w:ind w:firstLine="708"/>
        <w:rPr>
          <w:rFonts w:cs="Times New Roman" w:eastAsia="Times New Roman"/>
          <w:szCs w:val="24"/>
        </w:rPr>
      </w:pPr>
    </w:p>
    <w:p w:rsidRDefault="0062305A" w:rsidP="0062305A" w:rsidR="0062305A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62305A" w:rsidP="0062305A" w:rsidR="0062305A" w:rsidRPr="007912E1">
      <w:pPr>
        <w:rPr>
          <w:rFonts w:cs="Times New Roman" w:eastAsia="Times New Roman"/>
          <w:szCs w:val="24"/>
        </w:rPr>
      </w:pPr>
    </w:p>
    <w:p w:rsidRDefault="0062305A" w:rsidP="0062305A" w:rsidR="0062305A" w:rsidRPr="005C18F6">
      <w:pPr>
        <w:ind w:firstLine="708"/>
        <w:rPr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CENTRAL SERVICE d. o. o. Buje, Digitronska ulica 33/a, OIB </w:t>
      </w:r>
      <w:r w:rsidRPr="0062305A">
        <w:rPr>
          <w:szCs w:val="24"/>
        </w:rPr>
        <w:t>60840521704</w:t>
      </w:r>
      <w:r>
        <w:rPr>
          <w:szCs w:val="24"/>
        </w:rPr>
        <w:t xml:space="preserve">, MBS </w:t>
      </w:r>
      <w:r w:rsidRPr="0062305A">
        <w:rPr>
          <w:szCs w:val="24"/>
        </w:rPr>
        <w:t>130031196</w:t>
      </w:r>
      <w:r>
        <w:rPr>
          <w:szCs w:val="24"/>
        </w:rPr>
        <w:t>.</w:t>
      </w:r>
    </w:p>
    <w:p w:rsidRDefault="0062305A" w:rsidP="0062305A" w:rsidR="0062305A">
      <w:pPr>
        <w:ind w:firstLine="708"/>
        <w:rPr>
          <w:rFonts w:cs="Times New Roman" w:eastAsia="Times New Roman"/>
          <w:szCs w:val="24"/>
        </w:rPr>
      </w:pPr>
    </w:p>
    <w:p w:rsidRDefault="00543238" w:rsidP="0062305A" w:rsidR="00543238">
      <w:pPr>
        <w:ind w:firstLine="708"/>
        <w:rPr>
          <w:rFonts w:cs="Times New Roman" w:eastAsia="Times New Roman"/>
          <w:szCs w:val="24"/>
        </w:rPr>
      </w:pPr>
    </w:p>
    <w:p w:rsidRDefault="0062305A" w:rsidP="0062305A" w:rsidR="0062305A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62305A" w:rsidP="0062305A" w:rsidR="0062305A" w:rsidRPr="007912E1">
      <w:pPr>
        <w:ind w:firstLine="708"/>
        <w:rPr>
          <w:rFonts w:cs="Times New Roman" w:eastAsia="Times New Roman"/>
          <w:szCs w:val="24"/>
        </w:rPr>
      </w:pPr>
    </w:p>
    <w:p w:rsidRDefault="0062305A" w:rsidP="0062305A" w:rsidR="0062305A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</w:t>
      </w:r>
      <w:r w:rsidR="00543238">
        <w:rPr>
          <w:rFonts w:cs="Times New Roman" w:eastAsia="Times New Roman"/>
          <w:szCs w:val="24"/>
        </w:rPr>
        <w:t xml:space="preserve">dužnikom </w:t>
      </w:r>
      <w:r>
        <w:rPr>
          <w:szCs w:val="24"/>
        </w:rPr>
        <w:t>CENTRAL SERVICE d. o. o. Buje</w:t>
      </w:r>
      <w:r>
        <w:rPr>
          <w:rFonts w:cs="Times New Roman" w:eastAsia="Times New Roman"/>
          <w:szCs w:val="24"/>
        </w:rPr>
        <w:t xml:space="preserve">, 1. lipnja 2018. na mrežnoj stranici e-Oglasna ploča sudova objavljen je oglas posl. br. 11 St-175/2018-3. </w:t>
      </w: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120-11/18-02/29 ur. broja: 08-4402-18-400 od 24. srpnja 2018. </w:t>
      </w:r>
      <w:r w:rsidRPr="00FD7BB4">
        <w:rPr>
          <w:rFonts w:cs="Times New Roman" w:eastAsia="Times New Roman"/>
          <w:szCs w:val="24"/>
        </w:rPr>
        <w:t>o blokadi računa i novčanih sredstava ovršenika</w:t>
      </w:r>
      <w:r>
        <w:rPr>
          <w:rFonts w:cs="Times New Roman" w:eastAsia="Times New Roman"/>
          <w:szCs w:val="24"/>
        </w:rPr>
        <w:t xml:space="preserve">, koju je u spis dostavio dužnik (list 5 spisa)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180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62305A" w:rsidP="0062305A" w:rsidR="0062305A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 w:rsidR="00543238">
        <w:rPr>
          <w:rFonts w:cs="Times New Roman" w:eastAsia="Times New Roman"/>
          <w:szCs w:val="24"/>
        </w:rPr>
        <w:t xml:space="preserve">Stečajnog zakona </w:t>
      </w:r>
      <w:r w:rsidR="00543238" w:rsidRPr="00FD7BB4">
        <w:rPr>
          <w:rFonts w:cs="Times New Roman" w:eastAsia="Times New Roman"/>
          <w:szCs w:val="24"/>
        </w:rPr>
        <w:t>(</w:t>
      </w:r>
      <w:r w:rsidR="00543238">
        <w:rPr>
          <w:rFonts w:cs="Times New Roman" w:eastAsia="Times New Roman"/>
          <w:szCs w:val="24"/>
        </w:rPr>
        <w:t>„</w:t>
      </w:r>
      <w:r w:rsidR="00543238" w:rsidRPr="00FD7BB4">
        <w:rPr>
          <w:rFonts w:cs="Times New Roman" w:eastAsia="Times New Roman"/>
          <w:szCs w:val="24"/>
        </w:rPr>
        <w:t>Narodn</w:t>
      </w:r>
      <w:r w:rsidR="00543238">
        <w:rPr>
          <w:rFonts w:cs="Times New Roman" w:eastAsia="Times New Roman"/>
          <w:szCs w:val="24"/>
        </w:rPr>
        <w:t xml:space="preserve">e novine“ br. 71/15 i 104/17, dalje: SZ), </w:t>
      </w:r>
      <w:r w:rsidRPr="002053AA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>primjen</w:t>
      </w:r>
      <w:r>
        <w:rPr>
          <w:rFonts w:eastAsiaTheme="minorHAnsi"/>
          <w:lang w:eastAsia="en-US"/>
        </w:rPr>
        <w:t>om citirane zakonske odredbe čl. 482. SZ-a</w:t>
      </w:r>
      <w:r w:rsidRPr="00255548">
        <w:rPr>
          <w:rFonts w:eastAsiaTheme="minorHAnsi"/>
          <w:lang w:eastAsia="en-US"/>
        </w:rPr>
        <w:t xml:space="preserve">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543238" w:rsidP="0062305A" w:rsidR="00543238">
      <w:pPr>
        <w:ind w:firstLine="708"/>
        <w:rPr>
          <w:rFonts w:eastAsiaTheme="minorHAnsi"/>
          <w:lang w:eastAsia="en-US"/>
        </w:rPr>
      </w:pPr>
    </w:p>
    <w:p w:rsidRDefault="0062305A" w:rsidP="0062305A" w:rsidR="0062305A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30. srpnja 2018.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62305A" w:rsidP="0062305A" w:rsidR="0062305A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2305A" w:rsidP="0062305A" w:rsidR="0062305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72CFB">
        <w:rPr>
          <w:rFonts w:cs="Times New Roman" w:eastAsia="Times New Roman"/>
          <w:szCs w:val="24"/>
        </w:rPr>
        <w:t xml:space="preserve">, v. r. </w:t>
      </w:r>
    </w:p>
    <w:p w:rsidRDefault="0062305A" w:rsidP="0062305A" w:rsidR="0062305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62305A" w:rsidP="0062305A" w:rsidR="0062305A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62305A" w:rsidP="0062305A" w:rsidR="0062305A">
      <w:pPr>
        <w:rPr>
          <w:rFonts w:cs="Times New Roman" w:eastAsia="Times New Roman"/>
          <w:szCs w:val="24"/>
        </w:rPr>
      </w:pPr>
    </w:p>
    <w:p w:rsidRDefault="0062305A" w:rsidP="0062305A" w:rsidR="0062305A">
      <w:pPr>
        <w:jc w:val="left"/>
        <w:rPr>
          <w:rFonts w:cs="Times New Roman" w:eastAsia="Times New Roman"/>
          <w:szCs w:val="24"/>
        </w:rPr>
      </w:pPr>
    </w:p>
    <w:p w:rsidRDefault="0062305A" w:rsidP="0062305A" w:rsidR="0062305A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62305A" w:rsidP="0062305A" w:rsidR="0062305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62305A" w:rsidP="0062305A" w:rsidR="006230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CENTRAL SERVICE d. o. o. Buje, Digitronska ulica 33/a,</w:t>
      </w:r>
    </w:p>
    <w:p w:rsidRDefault="0062305A" w:rsidP="0062305A" w:rsidR="0062305A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62305A" w:rsidP="0062305A" w:rsidR="0062305A" w:rsidRPr="007912E1">
      <w:pPr>
        <w:rPr>
          <w:rFonts w:eastAsiaTheme="minorHAnsi"/>
          <w:lang w:eastAsia="en-US"/>
        </w:rPr>
      </w:pPr>
    </w:p>
    <w:p w:rsidRDefault="0062305A" w:rsidP="0062305A" w:rsidR="0062305A"/>
    <w:p w:rsidRDefault="0062305A" w:rsidP="0062305A" w:rsidR="0062305A"/>
    <w:p w:rsidRDefault="0062305A" w:rsidP="0062305A" w:rsidR="0062305A"/>
    <w:sectPr w:rsidSect="00145C1A" w:rsidR="0062305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05A" w:rsidP="0062305A" w:rsidR="0062305A">
      <w:r>
        <w:separator/>
      </w:r>
    </w:p>
  </w:endnote>
  <w:endnote w:id="0" w:type="continuationSeparator">
    <w:p w:rsidRDefault="0062305A" w:rsidP="0062305A" w:rsidR="00623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05A" w:rsidP="0062305A" w:rsidR="0062305A">
      <w:r>
        <w:separator/>
      </w:r>
    </w:p>
  </w:footnote>
  <w:footnote w:id="0" w:type="continuationSeparator">
    <w:p w:rsidRDefault="0062305A" w:rsidP="0062305A" w:rsidR="00623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66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2CF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2305A">
      <w:rPr>
        <w:szCs w:val="24"/>
      </w:rPr>
      <w:t>11 St-175/2018-5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66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</w:r>
    <w:r w:rsidR="0062305A">
      <w:rPr>
        <w:szCs w:val="24"/>
      </w:rPr>
      <w:t>11</w:t>
    </w:r>
    <w:r>
      <w:rPr>
        <w:szCs w:val="24"/>
      </w:rPr>
      <w:t xml:space="preserve"> St-</w:t>
    </w:r>
    <w:r w:rsidR="0062305A">
      <w:rPr>
        <w:szCs w:val="24"/>
      </w:rPr>
      <w:t>175</w:t>
    </w:r>
    <w:r>
      <w:rPr>
        <w:szCs w:val="24"/>
      </w:rPr>
      <w:t>/</w:t>
    </w:r>
    <w:r w:rsidR="0062305A">
      <w:rPr>
        <w:szCs w:val="24"/>
      </w:rPr>
      <w:t>2018</w:t>
    </w:r>
    <w:r>
      <w:rPr>
        <w:szCs w:val="24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D0C"/>
    <w:rsid w:val="0004674C"/>
    <w:rsid w:val="000C1B8E"/>
    <w:rsid w:val="001F5509"/>
    <w:rsid w:val="002A0151"/>
    <w:rsid w:val="002D6866"/>
    <w:rsid w:val="0047136B"/>
    <w:rsid w:val="00543238"/>
    <w:rsid w:val="00561B59"/>
    <w:rsid w:val="0062305A"/>
    <w:rsid w:val="00965430"/>
    <w:rsid w:val="00D72CFB"/>
    <w:rsid w:val="00F6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305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30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05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30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05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3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305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C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2C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2C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2C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305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30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05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30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05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3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305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C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2C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2C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2C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CENTRAL SERVICE d.o.o. BUJE</izvorni_sadrzaj>
    <derivirana_varijabla naziv="DomainObject.Predmet.ProtustrankaFormated_1">  CENTRAL SERVICE d.o.o. BUJE</derivirana_varijabla>
  </DomainObject.Predmet.ProtustrankaFormated>
  <DomainObject.Predmet.ProtustrankaFormatedOIB>
    <izvorni_sadrzaj>  CENTRAL SERVICE d.o.o. BUJE, OIB 60840521704</izvorni_sadrzaj>
    <derivirana_varijabla naziv="DomainObject.Predmet.ProtustrankaFormatedOIB_1">  CENTRAL SERVICE d.o.o. BUJE, OIB 60840521704</derivirana_varijabla>
  </DomainObject.Predmet.ProtustrankaFormatedOIB>
  <DomainObject.Predmet.ProtustrankaFormatedWithAdress>
    <izvorni_sadrzaj> CENTRAL SERVICE d.o.o. BUJE, Digitronska ulica 33/a, 52460 Buje</izvorni_sadrzaj>
    <derivirana_varijabla naziv="DomainObject.Predmet.ProtustrankaFormatedWithAdress_1"> CENTRAL SERVICE d.o.o. BUJE, Digitronska ulica 33/a, 52460 Buje</derivirana_varijabla>
  </DomainObject.Predmet.ProtustrankaFormatedWithAdress>
  <DomainObject.Predmet.ProtustrankaFormatedWithAdressOIB>
    <izvorni_sadrzaj> CENTRAL SERVICE d.o.o. BUJE, OIB 60840521704, Digitronska ulica 33/a, 52460 Buje</izvorni_sadrzaj>
    <derivirana_varijabla naziv="DomainObject.Predmet.ProtustrankaFormatedWithAdressOIB_1"> CENTRAL SERVICE d.o.o. BUJE, OIB 60840521704, Digitronska ulica 33/a, 52460 Buje</derivirana_varijabla>
  </DomainObject.Predmet.ProtustrankaFormatedWithAdressOIB>
  <DomainObject.Predmet.ProtustrankaWithAdress>
    <izvorni_sadrzaj>CENTRAL SERVICE d.o.o. BUJE Digitronska ulica 33/a, 52460 Buje</izvorni_sadrzaj>
    <derivirana_varijabla naziv="DomainObject.Predmet.ProtustrankaWithAdress_1">CENTRAL SERVICE d.o.o. BUJE Digitronska ulica 33/a, 52460 Buje</derivirana_varijabla>
  </DomainObject.Predmet.ProtustrankaWithAdress>
  <DomainObject.Predmet.ProtustrankaWithAdressOIB>
    <izvorni_sadrzaj>CENTRAL SERVICE d.o.o. BUJE, OIB 60840521704, Digitronska ulica 33/a, 52460 Buje</izvorni_sadrzaj>
    <derivirana_varijabla naziv="DomainObject.Predmet.ProtustrankaWithAdressOIB_1">CENTRAL SERVICE d.o.o. BUJE, OIB 60840521704, Digitronska ulica 33/a, 52460 Buje</derivirana_varijabla>
  </DomainObject.Predmet.ProtustrankaWithAdressOIB>
  <DomainObject.Predmet.ProtustrankaNazivFormated>
    <izvorni_sadrzaj>CENTRAL SERVICE d.o.o. BUJE</izvorni_sadrzaj>
    <derivirana_varijabla naziv="DomainObject.Predmet.ProtustrankaNazivFormated_1">CENTRAL SERVICE d.o.o. BUJE</derivirana_varijabla>
  </DomainObject.Predmet.ProtustrankaNazivFormated>
  <DomainObject.Predmet.ProtustrankaNazivFormatedOIB>
    <izvorni_sadrzaj>CENTRAL SERVICE d.o.o. BUJE, OIB 60840521704</izvorni_sadrzaj>
    <derivirana_varijabla naziv="DomainObject.Predmet.ProtustrankaNazivFormatedOIB_1">CENTRAL SERVICE d.o.o. BUJE, OIB 60840521704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23840.19</izvorni_sadrzaj>
    <derivirana_varijabla naziv="DomainObject.Predmet.TrenutnaVrijednost_1">23840.19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CENTRAL SERVICE d.o.o. BUJE</item>
    </izvorni_sadrzaj>
    <derivirana_varijabla naziv="DomainObject.Predmet.ProtuStrankaListFormated_1">
      <item>CENTRAL SERVICE d.o.o. BUJE</item>
    </derivirana_varijabla>
  </DomainObject.Predmet.ProtuStrankaListFormated>
  <DomainObject.Predmet.ProtuStrankaListFormatedOIB>
    <izvorni_sadrzaj>
      <item>CENTRAL SERVICE d.o.o. BUJE, OIB 60840521704</item>
    </izvorni_sadrzaj>
    <derivirana_varijabla naziv="DomainObject.Predmet.ProtuStrankaListFormatedOIB_1">
      <item>CENTRAL SERVICE d.o.o. BUJE, OIB 60840521704</item>
    </derivirana_varijabla>
  </DomainObject.Predmet.ProtuStrankaListFormatedOIB>
  <DomainObject.Predmet.ProtuStrankaListFormatedWithAdress>
    <izvorni_sadrzaj>
      <item>CENTRAL SERVICE d.o.o. BUJE, Digitronska ulica 33/a, 52460 Buje</item>
    </izvorni_sadrzaj>
    <derivirana_varijabla naziv="DomainObject.Predmet.ProtuStrankaListFormatedWithAdress_1">
      <item>CENTRAL SERVICE d.o.o. BUJE, Digitronska ulica 33/a, 52460 Buje</item>
    </derivirana_varijabla>
  </DomainObject.Predmet.ProtuStrankaListFormatedWithAdress>
  <DomainObject.Predmet.ProtuStrankaListFormatedWithAdressOIB>
    <izvorni_sadrzaj>
      <item>CENTRAL SERVICE d.o.o. BUJE, OIB 60840521704, Digitronska ulica 33/a, 52460 Buje</item>
    </izvorni_sadrzaj>
    <derivirana_varijabla naziv="DomainObject.Predmet.ProtuStrankaListFormatedWithAdressOIB_1">
      <item>CENTRAL SERVICE d.o.o. BUJE, OIB 60840521704, Digitronska ulica 33/a, 52460 Buje</item>
    </derivirana_varijabla>
  </DomainObject.Predmet.ProtuStrankaListFormatedWithAdressOIB>
  <DomainObject.Predmet.ProtuStrankaListNazivFormated>
    <izvorni_sadrzaj>
      <item>CENTRAL SERVICE d.o.o. BUJE</item>
    </izvorni_sadrzaj>
    <derivirana_varijabla naziv="DomainObject.Predmet.ProtuStrankaListNazivFormated_1">
      <item>CENTRAL SERVICE d.o.o. BUJE</item>
    </derivirana_varijabla>
  </DomainObject.Predmet.ProtuStrankaListNazivFormated>
  <DomainObject.Predmet.ProtuStrankaListNazivFormatedOIB>
    <izvorni_sadrzaj>
      <item>CENTRAL SERVICE d.o.o. BUJE, OIB 60840521704</item>
    </izvorni_sadrzaj>
    <derivirana_varijabla naziv="DomainObject.Predmet.ProtuStrankaListNazivFormatedOIB_1">
      <item>CENTRAL SERVICE d.o.o. BUJE, OIB 60840521704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CENTRAL SERVICE d.o.o. BUJE</izvorni_sadrzaj>
    <derivirana_varijabla naziv="DomainObject.Predmet.ProtustrankaIDrugi_1">CENTRAL SERVICE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CENTRAL SERVICE d.o.o. BUJE, OIB 60840521704, Digitronska ulica 33/a, 52460 Buje</izvorni_sadrzaj>
    <derivirana_varijabla naziv="DomainObject.Predmet.ProtustrankaIDrugiAdressOIB_1">CENTRAL SERVICE d.o.o. BUJE, OIB 60840521704, Digitronska ulica 33/a,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CENTRAL SERVICE d.o.o. BUJE</item>
    </izvorni_sadrzaj>
    <derivirana_varijabla naziv="DomainObject.Predmet.SudioniciListNaziv_1">
      <item>FINANCIJSKA AGENCIJA, RC RIJEKA, PODRUŽNICA PULA, PULA</item>
      <item>CENTRAL SERVICE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CENTRAL SERVICE d.o.o. BUJE, OIB 60840521704, Digitronska ulica 33/a,52460 Buje</item>
    </izvorni_sadrzaj>
    <derivirana_varijabla naziv="DomainObject.Predmet.SudioniciListAdressOIB_1">
      <item>FINANCIJSKA AGENCIJA, RC RIJEKA, PODRUŽNICA PULA, PULA, OIB 85821130368, F. Kurelca 8,51000 Rijeka</item>
      <item>CENTRAL SERVICE d.o.o. BUJE, OIB 60840521704, Digitronska ulica 33/a,52460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60840521704</item>
    </izvorni_sadrzaj>
    <derivirana_varijabla naziv="DomainObject.Predmet.SudioniciListNazivOIB_1">
      <item>, OIB 85821130368</item>
      <item>, OIB 60840521704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2548</properties:Characters>
  <properties:Lines>62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2018-07-27T07:04:00Z</dcterms:created>
  <dc:creator>Morena Brajuha</dc:creator>
  <dc:description/>
  <cp:keywords/>
  <cp:lastModifiedBy>Morena Brajuha</cp:lastModifiedBy>
  <cp:lastPrinted>2018-07-30T06:25:00Z</cp:lastPrinted>
  <dcterms:modified xmlns:xsi="http://www.w3.org/2001/XMLSchema-instance" xsi:type="dcterms:W3CDTF">2018-07-30T06:25:00Z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(St-175-18 Central service d.o.o. VIŠE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