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8a8e" w14:paraId="b3a8a8e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7D3B29">
        <w:rPr>
          <w:szCs w:val="24"/>
        </w:rPr>
        <w:t>787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B7038C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7D3B29">
        <w:t>ika M &amp; K d.o.o., Varaždin, Trg</w:t>
      </w:r>
      <w:r w:rsidR="005A0B24">
        <w:t xml:space="preserve"> Pavla Štoosa 84</w:t>
      </w:r>
      <w:r w:rsidR="007D3B29">
        <w:t xml:space="preserve">, OIB: 20416526557, dana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7D3B29">
        <w:rPr>
          <w:szCs w:val="24"/>
        </w:rPr>
        <w:t xml:space="preserve"> </w:t>
      </w:r>
      <w:r w:rsidR="007D3B29">
        <w:t>M &amp; K d.o.o., Varaždin, Trg Pavla Štoosa</w:t>
      </w:r>
      <w:r w:rsidR="005A0B24">
        <w:t xml:space="preserve"> 84</w:t>
      </w:r>
      <w:r w:rsidR="007D3B29">
        <w:t>, OIB: 20416526557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7D3B29">
        <w:rPr>
          <w:szCs w:val="24"/>
        </w:rPr>
        <w:t>27.</w:t>
      </w:r>
      <w:r w:rsidR="00964C7D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D3B29">
      <w:pPr>
        <w:jc w:val="both"/>
      </w:pPr>
      <w:r>
        <w:rPr>
          <w:szCs w:val="24"/>
        </w:rPr>
        <w:tab/>
        <w:t xml:space="preserve">II </w:t>
      </w:r>
      <w:r w:rsidR="007A75CE" w:rsidRPr="00964C7D">
        <w:rPr>
          <w:szCs w:val="24"/>
        </w:rPr>
        <w:t>Zaključuje se stečajni postupak nad stečajnim dužnikom</w:t>
      </w:r>
      <w:r>
        <w:tab/>
      </w:r>
      <w:r w:rsidR="007D3B29">
        <w:t xml:space="preserve"> M &amp; K d.o.o., Varaždin, Trg</w:t>
      </w:r>
      <w:r w:rsidR="005A0B24">
        <w:t xml:space="preserve"> Pavla Štoosa 84</w:t>
      </w:r>
      <w:r w:rsidR="007D3B29">
        <w:t>, OIB: 20416526557.</w:t>
      </w:r>
    </w:p>
    <w:p w:rsidRDefault="007D3B29" w:rsidP="00CE3446" w:rsidR="007D3B29">
      <w:pPr>
        <w:jc w:val="both"/>
      </w:pPr>
    </w:p>
    <w:p w:rsidRDefault="00DF4B3F" w:rsidP="00B81C47" w:rsidR="00B81C47">
      <w:pPr>
        <w:ind w:firstLine="708"/>
        <w:jc w:val="both"/>
      </w:pPr>
      <w:r w:rsidRPr="00962A57">
        <w:t xml:space="preserve">III Za stečajnog upravitelja imenuje se </w:t>
      </w:r>
      <w:r w:rsidR="00B81C47">
        <w:t>Berislav Maksimović, Hrašćica, Braće Radić 1, Varaždin, OIB: 57300759557.</w:t>
      </w:r>
    </w:p>
    <w:p w:rsidRDefault="00DF4B3F" w:rsidP="007D3B29" w:rsidR="00DF4B3F">
      <w:pPr>
        <w:ind w:firstLine="708"/>
        <w:jc w:val="both"/>
      </w:pPr>
    </w:p>
    <w:p w:rsidRDefault="00C06E09" w:rsidP="00CE3446" w:rsidR="00C06E09" w:rsidRPr="00DF4B3F">
      <w:pPr>
        <w:jc w:val="both"/>
        <w:rPr>
          <w:color w:val="FF0000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</w:r>
      <w:r w:rsidR="007A75CE" w:rsidRPr="00964C7D">
        <w:rPr>
          <w:szCs w:val="24"/>
        </w:rPr>
        <w:t>I</w:t>
      </w:r>
      <w:r>
        <w:rPr>
          <w:szCs w:val="24"/>
        </w:rPr>
        <w:t xml:space="preserve">V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 xml:space="preserve">i ovoga rješenja stečajni dužnik </w:t>
      </w:r>
      <w:r w:rsidR="007D3B29">
        <w:t>M &amp; K d.o.o., Varaždin, Trg Pavla Štoosa</w:t>
      </w:r>
      <w:r w:rsidR="005A0B24">
        <w:t xml:space="preserve"> 84</w:t>
      </w:r>
      <w:r w:rsidR="007D3B29">
        <w:t>, OIB: 20416526557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D3B29">
        <w:rPr>
          <w:szCs w:val="24"/>
        </w:rPr>
        <w:t>13. studenog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7D3B29">
        <w:rPr>
          <w:szCs w:val="24"/>
        </w:rPr>
        <w:t>27.</w:t>
      </w:r>
      <w:r w:rsidR="007D3B29" w:rsidRPr="00964C7D">
        <w:rPr>
          <w:szCs w:val="24"/>
        </w:rPr>
        <w:t xml:space="preserve"> </w:t>
      </w:r>
      <w:r w:rsidR="007D3B29">
        <w:rPr>
          <w:szCs w:val="24"/>
        </w:rPr>
        <w:t>siječnja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C06E09" w:rsidR="00B7038C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  <w:r w:rsidR="00AC5AD3">
        <w:rPr>
          <w:szCs w:val="24"/>
        </w:rPr>
        <w:t xml:space="preserve"> </w:t>
      </w: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7D3B29">
        <w:t>M &amp; K d.o.o., Varaždin, Trg Pavla Štoosa 84</w:t>
      </w:r>
    </w:p>
    <w:p w:rsidRDefault="007D3B29" w:rsidP="00DF4B3F" w:rsidR="00C06E09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ovlaštena</w:t>
      </w:r>
      <w:r w:rsidR="00C06E09">
        <w:rPr>
          <w:szCs w:val="24"/>
        </w:rPr>
        <w:t xml:space="preserve"> za zastupanje dužnika</w:t>
      </w:r>
      <w:r>
        <w:rPr>
          <w:szCs w:val="24"/>
        </w:rPr>
        <w:t xml:space="preserve"> Ivan Rižmarić, Velika Gorica, Pleška 33/1</w:t>
      </w:r>
    </w:p>
    <w:p w:rsidRDefault="00964C7D" w:rsidP="00DF4B3F" w:rsidR="00B375FC" w:rsidRPr="00066F97">
      <w:pPr>
        <w:numPr>
          <w:ilvl w:val="0"/>
          <w:numId w:val="1"/>
        </w:numPr>
        <w:rPr>
          <w:szCs w:val="24"/>
        </w:rPr>
      </w:pPr>
      <w:r w:rsidRPr="00066F97">
        <w:rPr>
          <w:szCs w:val="24"/>
        </w:rPr>
        <w:t>S</w:t>
      </w:r>
      <w:r w:rsidR="007A75CE" w:rsidRPr="00066F97">
        <w:rPr>
          <w:szCs w:val="24"/>
        </w:rPr>
        <w:t>udski registar ovog suda radi zabilježbe (odmah</w:t>
      </w:r>
      <w:r w:rsidR="00836343" w:rsidRPr="00066F97">
        <w:rPr>
          <w:szCs w:val="24"/>
        </w:rPr>
        <w:t xml:space="preserve"> i nakon pravomoćnosti</w:t>
      </w:r>
      <w:r w:rsidR="007A75CE" w:rsidRPr="00066F97">
        <w:rPr>
          <w:szCs w:val="24"/>
        </w:rPr>
        <w:t>)</w:t>
      </w:r>
      <w:r w:rsidR="00DF4B3F" w:rsidRPr="00066F97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Sjeverna Hrvatska, Ispostava Varaždin, Graberje 1</w:t>
      </w:r>
    </w:p>
    <w:p w:rsidRDefault="00DF4B3F" w:rsidP="00DF4B3F" w:rsidR="007A75CE" w:rsidRPr="00DF4B3F">
      <w:pPr>
        <w:numPr>
          <w:ilvl w:val="0"/>
          <w:numId w:val="1"/>
        </w:numPr>
        <w:rPr>
          <w:color w:val="FF0000"/>
          <w:szCs w:val="24"/>
        </w:rPr>
      </w:pPr>
      <w:r w:rsidRPr="00962A57">
        <w:rPr>
          <w:szCs w:val="24"/>
        </w:rPr>
        <w:t>Stečajni upravitelj</w:t>
      </w:r>
      <w:r w:rsidRPr="00DF4B3F">
        <w:rPr>
          <w:color w:val="FF0000"/>
          <w:szCs w:val="24"/>
        </w:rPr>
        <w:t xml:space="preserve"> </w:t>
      </w:r>
      <w:r w:rsidR="00B81C47">
        <w:t>Berislav Maksimović, Hrašćica, Braće Radić 1, Varaždin</w:t>
      </w:r>
    </w:p>
    <w:p w:rsidRDefault="00C06E09" w:rsidP="00964C7D" w:rsidR="00CF63B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28731D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64C" w:rsidP="007A75CE" w:rsidR="002D464C">
      <w:r>
        <w:separator/>
      </w:r>
    </w:p>
  </w:endnote>
  <w:endnote w:id="0" w:type="continuationSeparator">
    <w:p w:rsidRDefault="002D464C" w:rsidP="007A75CE" w:rsidR="002D4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64C" w:rsidP="007A75CE" w:rsidR="002D464C">
      <w:r>
        <w:separator/>
      </w:r>
    </w:p>
  </w:footnote>
  <w:footnote w:id="0" w:type="continuationSeparator">
    <w:p w:rsidRDefault="002D464C" w:rsidP="007A75CE" w:rsidR="002D46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B5F0E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7D3B29">
      <w:t>787</w:t>
    </w:r>
    <w:r w:rsidR="00B8373D">
      <w:t>/201</w:t>
    </w:r>
    <w:r w:rsidR="00467EEF">
      <w:t>5</w:t>
    </w:r>
    <w:r w:rsidR="00B8373D">
      <w:t>-</w:t>
    </w:r>
    <w:r w:rsidR="00B7038C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255595"/>
    <w:rsid w:val="0028731D"/>
    <w:rsid w:val="002A6059"/>
    <w:rsid w:val="002B657B"/>
    <w:rsid w:val="002D464C"/>
    <w:rsid w:val="0037785D"/>
    <w:rsid w:val="003B5155"/>
    <w:rsid w:val="003E2AE0"/>
    <w:rsid w:val="00423959"/>
    <w:rsid w:val="00467EEF"/>
    <w:rsid w:val="00497129"/>
    <w:rsid w:val="004A1245"/>
    <w:rsid w:val="004C1E71"/>
    <w:rsid w:val="004C399F"/>
    <w:rsid w:val="004E20AA"/>
    <w:rsid w:val="00525276"/>
    <w:rsid w:val="00531356"/>
    <w:rsid w:val="00550447"/>
    <w:rsid w:val="00581316"/>
    <w:rsid w:val="005A0B24"/>
    <w:rsid w:val="005B2BAA"/>
    <w:rsid w:val="005B616A"/>
    <w:rsid w:val="005E243D"/>
    <w:rsid w:val="0063224D"/>
    <w:rsid w:val="006523AF"/>
    <w:rsid w:val="0068190F"/>
    <w:rsid w:val="00693CD2"/>
    <w:rsid w:val="006C1AAA"/>
    <w:rsid w:val="006F25A8"/>
    <w:rsid w:val="00704110"/>
    <w:rsid w:val="00735822"/>
    <w:rsid w:val="00741660"/>
    <w:rsid w:val="007A75CE"/>
    <w:rsid w:val="007B0DF7"/>
    <w:rsid w:val="007B10CE"/>
    <w:rsid w:val="007D3B29"/>
    <w:rsid w:val="007F2D48"/>
    <w:rsid w:val="00807802"/>
    <w:rsid w:val="00830F43"/>
    <w:rsid w:val="008354B4"/>
    <w:rsid w:val="00836343"/>
    <w:rsid w:val="008A024C"/>
    <w:rsid w:val="008A49F0"/>
    <w:rsid w:val="008B5F0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A5985"/>
    <w:rsid w:val="009D0C5B"/>
    <w:rsid w:val="009D3AB2"/>
    <w:rsid w:val="009E6198"/>
    <w:rsid w:val="00A56BA2"/>
    <w:rsid w:val="00A92369"/>
    <w:rsid w:val="00AC5AD3"/>
    <w:rsid w:val="00AE3548"/>
    <w:rsid w:val="00B34567"/>
    <w:rsid w:val="00B375FC"/>
    <w:rsid w:val="00B7038C"/>
    <w:rsid w:val="00B81C47"/>
    <w:rsid w:val="00B8373D"/>
    <w:rsid w:val="00BF5CAE"/>
    <w:rsid w:val="00C06E09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005B"/>
    <w:rsid w:val="00DF4B3F"/>
    <w:rsid w:val="00EA5D61"/>
    <w:rsid w:val="00F0497A"/>
    <w:rsid w:val="00F25845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F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F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F0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F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F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5F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F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F0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F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F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St-787/2015</izvorni_sadrzaj>
    <derivirana_varijabla naziv="DomainObject.Predmet.OznakaBroj_1">St-787/2015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&amp; K Trgovina na veliko i malo, uvoz - izvoz, turizam i ugostiteljstvo d. o. o. zastupanog po punomoćniku Ivan Rižmarić</izvorni_sadrzaj>
    <derivirana_varijabla naziv="DomainObject.Predmet.ProtustrankaFormated_1">  M &amp; K Trgovina na veliko i malo, uvoz - izvoz, turizam i ugostiteljstvo d. o. o. zastupanog po punomoćniku Ivan Rižmarić</derivirana_varijabla>
  </DomainObject.Predmet.ProtustrankaFormated>
  <DomainObject.Predmet.ProtustrankaFormatedOIB>
    <izvorni_sadrzaj>  M &amp; K Trgovina na veliko i malo, uvoz - izvoz, turizam i ugostiteljstvo d. o. o., OIB 20416526557 zastupanog po punomoćniku Ivan Rižmarić</izvorni_sadrzaj>
    <derivirana_varijabla naziv="DomainObject.Predmet.ProtustrankaFormatedOIB_1">  M &amp; K Trgovina na veliko i malo, uvoz - izvoz, turizam i ugostiteljstvo d. o. o., OIB 20416526557 zastupanog po punomoćniku Ivan Rižmarić</derivirana_varijabla>
  </DomainObject.Predmet.ProtustrankaFormatedOIB>
  <DomainObject.Predmet.ProtustrankaFormatedWithAdress>
    <izvorni_sadrzaj> M &amp; K Trgovina na veliko i malo, uvoz - izvoz, turizam i ugostiteljstvo d. o. o., Trg Pavla Štoosa 84, 42000 Varaždin zastupanog po punomoćniku Ivan Rižmarić</izvorni_sadrzaj>
    <derivirana_varijabla naziv="DomainObject.Predmet.ProtustrankaFormatedWithAdress_1"> M &amp; K Trgovina na veliko i malo, uvoz - izvoz, turizam i ugostiteljstvo d. o. o., Trg Pavla Štoosa 84, 42000 Varaždin zastupanog po punomoćniku Ivan Rižmarić</derivirana_varijabla>
  </DomainObject.Predmet.ProtustrankaFormatedWithAdress>
  <DomainObject.Predmet.ProtustrankaFormatedWithAdressOIB>
    <izvorni_sadrzaj> M &amp; K Trgovina na veliko i malo, uvoz - izvoz, turizam i ugostiteljstvo d. o. o., OIB 20416526557, Trg Pavla Štoosa 84, 42000 Varaždin zastupanog po punomoćniku Ivan Rižmarić</izvorni_sadrzaj>
    <derivirana_varijabla naziv="DomainObject.Predmet.ProtustrankaFormatedWithAdressOIB_1"> M &amp; K Trgovina na veliko i malo, uvoz - izvoz, turizam i ugostiteljstvo d. o. o., OIB 20416526557, Trg Pavla Štoosa 84, 42000 Varaždin zastupanog po punomoćniku Ivan Rižmarić</derivirana_varijabla>
  </DomainObject.Predmet.ProtustrankaFormatedWithAdressOIB>
  <DomainObject.Predmet.ProtustrankaWithAdress>
    <izvorni_sadrzaj>M &amp; K Trgovina na veliko i malo, uvoz - izvoz, turizam i ugostiteljstvo d. o. o. Trg Pavla Štoosa 84, 42000 Varaždin</izvorni_sadrzaj>
    <derivirana_varijabla naziv="DomainObject.Predmet.ProtustrankaWithAdress_1">M &amp; K Trgovina na veliko i malo, uvoz - izvoz, turizam i ugostiteljstvo d. o. o. Trg Pavla Štoosa 84, 42000 Varaždin</derivirana_varijabla>
  </DomainObject.Predmet.ProtustrankaWithAdress>
  <DomainObject.Predmet.ProtustrankaWithAdressOIB>
    <izvorni_sadrzaj>M &amp; K Trgovina na veliko i malo, uvoz - izvoz, turizam i ugostiteljstvo d. o. o., OIB 20416526557, Trg Pavla Štoosa 84, 42000 Varaždin</izvorni_sadrzaj>
    <derivirana_varijabla naziv="DomainObject.Predmet.ProtustrankaWithAdressOIB_1">M &amp; K Trgovina na veliko i malo, uvoz - izvoz, turizam i ugostiteljstvo d. o. o., OIB 20416526557, Trg Pavla Štoosa 84, 42000 Varaždin</derivirana_varijabla>
  </DomainObject.Predmet.ProtustrankaWithAdressOIB>
  <DomainObject.Predmet.ProtustrankaNazivFormated>
    <izvorni_sadrzaj>M &amp; K Trgovina na veliko i malo, uvoz - izvoz, turizam i ugostiteljstvo d. o. o.</izvorni_sadrzaj>
    <derivirana_varijabla naziv="DomainObject.Predmet.ProtustrankaNazivFormated_1">M &amp; K Trgovina na veliko i malo, uvoz - izvoz, turizam i ugostiteljstvo d. o. o.</derivirana_varijabla>
  </DomainObject.Predmet.ProtustrankaNazivFormated>
  <DomainObject.Predmet.ProtustrankaNazivFormatedOIB>
    <izvorni_sadrzaj>M &amp; K Trgovina na veliko i malo, uvoz - izvoz, turizam i ugostiteljstvo d. o. o., OIB 20416526557</izvorni_sadrzaj>
    <derivirana_varijabla naziv="DomainObject.Predmet.ProtustrankaNazivFormatedOIB_1">M &amp; K Trgovina na veliko i malo, uvoz - izvoz, turizam i ugostiteljstvo d. o. o., OIB 20416526557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137948.47</izvorni_sadrzaj>
    <derivirana_varijabla naziv="DomainObject.Predmet.TrenutnaVrijednost_1">137948.47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 &amp; K Trgovina na veliko i malo, uvoz - izvoz, turizam i ugostiteljstvo d. o. o. zastupanog po punomoćniku Ivan Rižmarić</item>
    </izvorni_sadrzaj>
    <derivirana_varijabla naziv="DomainObject.Predmet.ProtuStrankaListFormated_1">
      <item>M &amp; K Trgovina na veliko i malo, uvoz - izvoz, turizam i ugostiteljstvo d. o. o. zastupanog po punomoćniku Ivan Rižmarić</item>
    </derivirana_varijabla>
  </DomainObject.Predmet.ProtuStrankaListFormated>
  <DomainObject.Predmet.ProtuStrankaListFormatedOIB>
    <izvorni_sadrzaj>
      <item>M &amp; K Trgovina na veliko i malo, uvoz - izvoz, turizam i ugostiteljstvo d. o. o., OIB 20416526557 zastupanog po punomoćniku Ivan Rižmarić</item>
    </izvorni_sadrzaj>
    <derivirana_varijabla naziv="DomainObject.Predmet.ProtuStrankaListFormatedOIB_1">
      <item>M &amp; K Trgovina na veliko i malo, uvoz - izvoz, turizam i ugostiteljstvo d. o. o., OIB 20416526557 zastupanog po punomoćniku Ivan Rižmarić</item>
    </derivirana_varijabla>
  </DomainObject.Predmet.ProtuStrankaListFormatedOIB>
  <DomainObject.Predmet.ProtuStrankaListFormatedWithAdress>
    <izvorni_sadrzaj>
      <item>M &amp; K Trgovina na veliko i malo, uvoz - izvoz, turizam i ugostiteljstvo d. o. o., Trg Pavla Štoosa 84, 42000 Varaždin zastupanog po punomoćniku Ivan Rižmarić</item>
    </izvorni_sadrzaj>
    <derivirana_varijabla naziv="DomainObject.Predmet.ProtuStrankaListFormatedWithAdress_1">
      <item>M &amp; K Trgovina na veliko i malo, uvoz - izvoz, turizam i ugostiteljstvo d. o. o., Trg Pavla Štoosa 84, 42000 Varaždin zastupanog po punomoćniku Ivan Rižmarić</item>
    </derivirana_varijabla>
  </DomainObject.Predmet.ProtuStrankaListFormatedWithAdress>
  <DomainObject.Predmet.ProtuStrankaListFormatedWithAdressOIB>
    <izvorni_sadrzaj>
      <item>M &amp; K Trgovina na veliko i malo, uvoz - izvoz, turizam i ugostiteljstvo d. o. o., OIB 20416526557, Trg Pavla Štoosa 84, 42000 Varaždin zastupanog po punomoćniku Ivan Rižmarić</item>
    </izvorni_sadrzaj>
    <derivirana_varijabla naziv="DomainObject.Predmet.ProtuStrankaListFormatedWithAdressOIB_1">
      <item>M &amp; K Trgovina na veliko i malo, uvoz - izvoz, turizam i ugostiteljstvo d. o. o., OIB 20416526557, Trg Pavla Štoosa 84, 42000 Varaždin zastupanog po punomoćniku Ivan Rižmarić</item>
    </derivirana_varijabla>
  </DomainObject.Predmet.ProtuStrankaListFormatedWithAdressOIB>
  <DomainObject.Predmet.ProtuStrankaListNazivFormated>
    <izvorni_sadrzaj>
      <item>M &amp; K Trgovina na veliko i malo, uvoz - izvoz, turizam i ugostiteljstvo d. o. o.</item>
    </izvorni_sadrzaj>
    <derivirana_varijabla naziv="DomainObject.Predmet.ProtuStrankaListNazivFormated_1">
      <item>M &amp; K Trgovina na veliko i malo, uvoz - izvoz, turizam i ugostiteljstvo d. o. o.</item>
    </derivirana_varijabla>
  </DomainObject.Predmet.ProtuStrankaListNazivFormated>
  <DomainObject.Predmet.ProtuStrankaListNazivFormatedOIB>
    <izvorni_sadrzaj>
      <item>M &amp; K Trgovina na veliko i malo, uvoz - izvoz, turizam i ugostiteljstvo d. o. o., OIB 20416526557</item>
    </izvorni_sadrzaj>
    <derivirana_varijabla naziv="DomainObject.Predmet.ProtuStrankaListNazivFormatedOIB_1">
      <item>M &amp; K Trgovina na veliko i malo, uvoz - izvoz, turizam i ugostiteljstvo d. o. o., OIB 20416526557</item>
    </derivirana_varijabla>
  </DomainObject.Predmet.ProtuStrankaListNazivFormatedOIB>
  <DomainObject.Predmet.OstaliListFormated>
    <izvorni_sadrzaj>
      <item>E-oglasna ploča</item>
      <item>Sudski registar</item>
      <item>Ivan Rižmarić punomoćnik sudionika u postupku M &amp; K Trgovina na veliko i malo, uvoz - izvoz, turizam i ugostiteljstvo d. o. o.</item>
    </izvorni_sadrzaj>
    <derivirana_varijabla naziv="DomainObject.Predmet.OstaliListFormated_1">
      <item>E-oglasna ploča</item>
      <item>Sudski registar</item>
      <item>Ivan Rižmarić punomoćnik sudionika u postupku M &amp; K Trgovina na veliko i malo, uvoz - izvoz, turizam i ugostiteljstvo d. o. o.</item>
    </derivirana_varijabla>
  </DomainObject.Predmet.OstaliListFormated>
  <DomainObject.Predmet.OstaliListFormatedOIB>
    <izvorni_sadrzaj>
      <item>E-oglasna ploča</item>
      <item>Sudski registar</item>
      <item>Ivan Rižmarić, OIB 86504954084 punomoćnik sudionika u postupku M &amp; K Trgovina na veliko i malo, uvoz - izvoz, turizam i ugostiteljstvo d. o. o.</item>
    </izvorni_sadrzaj>
    <derivirana_varijabla naziv="DomainObject.Predmet.OstaliListFormatedOIB_1">
      <item>E-oglasna ploča</item>
      <item>Sudski registar</item>
      <item>Ivan Rižmarić, OIB 86504954084 punomoćnik sudionika u postupku M &amp; K Trgovina na veliko i malo, uvoz - izvoz, turizam i ugostiteljstvo d. o. o.</item>
    </derivirana_varijabla>
  </DomainObject.Predmet.OstaliListFormatedOIB>
  <DomainObject.Predmet.OstaliListFormatedWithAdress>
    <izvorni_sadrzaj>
      <item>E-oglasna ploča</item>
      <item>Sudski registar</item>
      <item>Ivan Rižmarić, Pleška 33/1, 10410 Velika Gorica punomoćnik sudionika u postupku M &amp; K Trgovina na veliko i malo, uvoz - izvoz, turizam i ugostiteljstvo d. o. o.</item>
    </izvorni_sadrzaj>
    <derivirana_varijabla naziv="DomainObject.Predmet.OstaliListFormatedWithAdress_1">
      <item>E-oglasna ploča</item>
      <item>Sudski registar</item>
      <item>Ivan Rižmarić, Pleška 33/1, 10410 Velika Gorica punomoćnik sudionika u postupku M &amp; K Trgovina na veliko i malo, uvoz - izvoz, turizam i ugostiteljstvo d. o. o.</item>
    </derivirana_varijabla>
  </DomainObject.Predmet.OstaliListFormatedWithAdress>
  <DomainObject.Predmet.OstaliListFormatedWithAdressOIB>
    <izvorni_sadrzaj>
      <item>E-oglasna ploča</item>
      <item>Sudski registar</item>
      <item>Ivan Rižmarić, OIB 86504954084, Pleška 33/1, 10410 Velika Gorica punomoćnik sudionika u postupku M &amp; K Trgovina na veliko i malo, uvoz - izvoz, turizam i ugostiteljstvo d. o. o.</item>
    </izvorni_sadrzaj>
    <derivirana_varijabla naziv="DomainObject.Predmet.OstaliListFormatedWithAdressOIB_1">
      <item>E-oglasna ploča</item>
      <item>Sudski registar</item>
      <item>Ivan Rižmarić, OIB 86504954084, Pleška 33/1, 10410 Velika Gorica punomoćnik sudionika u postupku M &amp; K Trgovina na veliko i malo, uvoz - izvoz, turizam i ugostiteljstvo d. o. o.</item>
    </derivirana_varijabla>
  </DomainObject.Predmet.OstaliListFormatedWithAdressOIB>
  <DomainObject.Predmet.OstaliListNazivFormated>
    <izvorni_sadrzaj>
      <item>E-oglasna ploča</item>
      <item>Sudski registar</item>
      <item>Ivan Rižmarić</item>
    </izvorni_sadrzaj>
    <derivirana_varijabla naziv="DomainObject.Predmet.OstaliListNazivFormated_1">
      <item>E-oglasna ploča</item>
      <item>Sudski registar</item>
      <item>Ivan Rižmarić</item>
    </derivirana_varijabla>
  </DomainObject.Predmet.OstaliListNazivFormated>
  <DomainObject.Predmet.OstaliListNazivFormatedOIB>
    <izvorni_sadrzaj>
      <item>E-oglasna ploča</item>
      <item>Sudski registar</item>
      <item>Ivan Rižmarić, OIB 86504954084</item>
    </izvorni_sadrzaj>
    <derivirana_varijabla naziv="DomainObject.Predmet.OstaliListNazivFormatedOIB_1">
      <item>E-oglasna ploča</item>
      <item>Sudski registar</item>
      <item>Ivan Rižmarić, OIB 86504954084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 &amp; K Trgovina na veliko i malo, uvoz - izvoz, turizam i ugostiteljstvo d. o. o.</izvorni_sadrzaj>
    <derivirana_varijabla naziv="DomainObject.Predmet.ProtustrankaIDrugi_1">M &amp; K Trgovina na veliko i malo, uvoz - izvoz, turizam i ugostiteljstvo d. o. 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 &amp; K Trgovina na veliko i malo, uvoz - izvoz, turizam i ugostiteljstvo d. o. o., OIB 20416526557, Trg Pavla Štoosa 84, 42000 Varaždin</izvorni_sadrzaj>
    <derivirana_varijabla naziv="DomainObject.Predmet.ProtustrankaIDrugiAdressOIB_1">M &amp; K Trgovina na veliko i malo, uvoz - izvoz, turizam i ugostiteljstvo d. o. o., OIB 20416526557, Trg Pavla Štoosa 84,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 &amp; K Trgovina na veliko i malo, uvoz - izvoz, turizam i ugostiteljstvo d. o. o.</item>
      <item>E-oglasna ploča</item>
      <item>Sudski registar</item>
      <item>Ivan Rižmarić</item>
    </izvorni_sadrzaj>
    <derivirana_varijabla naziv="DomainObject.Predmet.SudioniciListNaziv_1">
      <item>Financijska agencija</item>
      <item>M &amp; K Trgovina na veliko i malo, uvoz - izvoz, turizam i ugostiteljstvo d. o. o.</item>
      <item>E-oglasna ploča</item>
      <item>Sudski registar</item>
      <item>Ivan Rižmarić</item>
    </derivirana_varijabla>
  </DomainObject.Predmet.SudioniciListNaziv>
  <DomainObject.Predmet.SudioniciListAdressOIB>
    <izvorni_sadrzaj>
      <item>Financijska agencija, OIB 85821130368, A. Cesarca 2,42000 Varaždin</item>
      <item>M &amp; K Trgovina na veliko i malo, uvoz - izvoz, turizam i ugostiteljstvo d. o. o., OIB 20416526557, Trg Pavla Štoosa 84,42000 Varaždin</item>
      <item>E-oglasna ploča</item>
      <item>Sudski registar</item>
      <item>Ivan Rižmarić, OIB 86504954084, Pleška 33/1,10410 Velika Gorica</item>
    </izvorni_sadrzaj>
    <derivirana_varijabla naziv="DomainObject.Predmet.SudioniciListAdressOIB_1">
      <item>Financijska agencija, OIB 85821130368, A. Cesarca 2,42000 Varaždin</item>
      <item>M &amp; K Trgovina na veliko i malo, uvoz - izvoz, turizam i ugostiteljstvo d. o. o., OIB 20416526557, Trg Pavla Štoosa 84,42000 Varaždin</item>
      <item>E-oglasna ploča</item>
      <item>Sudski registar</item>
      <item>Ivan Rižmarić, OIB 86504954084, Pleška 33/1,10410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20416526557</item>
      <item>, OIB null</item>
      <item>, OIB null</item>
      <item>, OIB 86504954084</item>
    </izvorni_sadrzaj>
    <derivirana_varijabla naziv="DomainObject.Predmet.SudioniciListNazivOIB_1">
      <item>, OIB 85821130368</item>
      <item>, OIB 20416526557</item>
      <item>, OIB null</item>
      <item>, OIB null</item>
      <item>, OIB 86504954084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2698</properties:Characters>
  <properties:Lines>83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2016-01-27T08:52:00Z</dcterms:created>
  <dc:creator>Ljubica Makovec</dc:creator>
  <cp:lastModifiedBy>Maja Marčec</cp:lastModifiedBy>
  <cp:lastPrinted>2016-01-27T10:55:00Z</cp:lastPrinted>
  <dcterms:modified xmlns:xsi="http://www.w3.org/2001/XMLSchema-instance" xsi:type="dcterms:W3CDTF">2016-01-27T11:24:00Z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