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08ed" w14:paraId="b8208e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386522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2331FE">
        <w:rPr>
          <w:b/>
        </w:rPr>
        <w:t>1980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6412E4">
        <w:t xml:space="preserve"> </w:t>
      </w:r>
      <w:r w:rsidR="00054895" w:rsidRPr="00054895">
        <w:t>METALI M.J.J. j.d.o.o. za proizvodnju i trgovinu</w:t>
      </w:r>
      <w:r w:rsidR="006412E4">
        <w:t>, skraćena tvrtka:</w:t>
      </w:r>
      <w:r w:rsidR="00A41A68">
        <w:t xml:space="preserve"> </w:t>
      </w:r>
      <w:r w:rsidR="00054895" w:rsidRPr="00054895">
        <w:t>METALI M.J.J. j.d.o.o.</w:t>
      </w:r>
      <w:r w:rsidR="00054895">
        <w:t>,</w:t>
      </w:r>
      <w:r w:rsidR="00054895" w:rsidRPr="00054895">
        <w:t xml:space="preserve"> </w:t>
      </w:r>
      <w:r w:rsidR="006412E4">
        <w:t xml:space="preserve">Zagreb, </w:t>
      </w:r>
      <w:r w:rsidR="00054895">
        <w:t>Jačkovina 32</w:t>
      </w:r>
      <w:r w:rsidR="006412E4">
        <w:t xml:space="preserve">, OIB: </w:t>
      </w:r>
      <w:r w:rsidR="00054895" w:rsidRPr="00054895">
        <w:t>77265925529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12E4">
        <w:t>0</w:t>
      </w:r>
      <w:r w:rsidR="0062213C">
        <w:t>4</w:t>
      </w:r>
      <w:r w:rsidR="006412E4">
        <w:t>. srpnja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2331FE" w:rsidRPr="002331FE">
        <w:t>METALI M.J.J. j.d.o.o. za proizvodnju i trgovinu, skraćena tvrtka: METALI M.J.J. j.d.o.o., Zagreb, Jačkovina 32, OIB: 77265925529</w:t>
      </w:r>
      <w:r w:rsidR="00067508">
        <w:t xml:space="preserve">, </w:t>
      </w:r>
      <w:r w:rsidR="00B76165">
        <w:t xml:space="preserve">iznosi </w:t>
      </w:r>
      <w:r w:rsidR="002331FE">
        <w:t>5.005,76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2331FE">
        <w:t>Miroslav Jedvaj iz Zagreba, Jačkovina 105,</w:t>
      </w:r>
      <w:r w:rsidR="002331FE" w:rsidRPr="002331FE">
        <w:t xml:space="preserve"> OIB: 23193337431</w:t>
      </w:r>
      <w:r w:rsidR="006412E4">
        <w:t xml:space="preserve"> </w:t>
      </w:r>
      <w:r w:rsidR="00D700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6412E4">
        <w:rPr>
          <w:b/>
        </w:rPr>
        <w:t>19</w:t>
      </w:r>
      <w:r w:rsidR="002331FE">
        <w:rPr>
          <w:b/>
        </w:rPr>
        <w:t>80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6412E4">
        <w:t>0</w:t>
      </w:r>
      <w:r w:rsidR="0062213C">
        <w:t>4</w:t>
      </w:r>
      <w:r w:rsidR="006412E4">
        <w:t>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A1C" w:rsidR="003E4A1C">
      <w:r>
        <w:separator/>
      </w:r>
    </w:p>
  </w:endnote>
  <w:endnote w:id="0" w:type="continuationSeparator">
    <w:p w:rsidRDefault="003E4A1C" w:rsidR="003E4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A1C" w:rsidR="003E4A1C">
      <w:r>
        <w:separator/>
      </w:r>
    </w:p>
  </w:footnote>
  <w:footnote w:id="0" w:type="continuationSeparator">
    <w:p w:rsidRDefault="003E4A1C" w:rsidR="003E4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6522"/>
    <w:rsid w:val="003879D1"/>
    <w:rsid w:val="003924AF"/>
    <w:rsid w:val="003A56C0"/>
    <w:rsid w:val="003A610E"/>
    <w:rsid w:val="003B26DD"/>
    <w:rsid w:val="003C01DF"/>
    <w:rsid w:val="003C438A"/>
    <w:rsid w:val="003D0209"/>
    <w:rsid w:val="003D02B1"/>
    <w:rsid w:val="003E4A1C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921F5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6078AC"/>
    <w:rsid w:val="00613D0A"/>
    <w:rsid w:val="006207DD"/>
    <w:rsid w:val="0062213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E29AC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1179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0083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50EE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2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2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M.J.J. j.d.o.o. za proizvodnju i trgovinu</izvorni_sadrzaj>
    <derivirana_varijabla naziv="DomainObject.Predmet.ProtustrankaFormated_1">  METALI M.J.J. j.d.o.o. za proizvodnju i trgovinu</derivirana_varijabla>
  </DomainObject.Predmet.ProtustrankaFormated>
  <DomainObject.Predmet.ProtustrankaFormatedOIB>
    <izvorni_sadrzaj>  METALI M.J.J. j.d.o.o. za proizvodnju i trgovinu, OIB 77265925529</izvorni_sadrzaj>
    <derivirana_varijabla naziv="DomainObject.Predmet.ProtustrankaFormatedOIB_1">  METALI M.J.J. j.d.o.o. za proizvodnju i trgovinu, OIB 77265925529</derivirana_varijabla>
  </DomainObject.Predmet.ProtustrankaFormatedOIB>
  <DomainObject.Predmet.ProtustrankaFormatedWithAdress>
    <izvorni_sadrzaj> METALI M.J.J. j.d.o.o. za proizvodnju i trgovinu, Jačkovina 32, 10000 Zagreb</izvorni_sadrzaj>
    <derivirana_varijabla naziv="DomainObject.Predmet.ProtustrankaFormatedWithAdress_1"> METALI M.J.J. j.d.o.o. za proizvodnju i trgovinu, Jačkovina 32, 10000 Zagreb</derivirana_varijabla>
  </DomainObject.Predmet.ProtustrankaFormatedWithAdress>
  <DomainObject.Predmet.ProtustrankaFormatedWithAdressOIB>
    <izvorni_sadrzaj> METALI M.J.J. j.d.o.o. za proizvodnju i trgovinu, OIB 77265925529, Jačkovina 32, 10000 Zagreb</izvorni_sadrzaj>
    <derivirana_varijabla naziv="DomainObject.Predmet.ProtustrankaFormatedWithAdressOIB_1"> METALI M.J.J. j.d.o.o. za proizvodnju i trgovinu, OIB 77265925529, Jačkovina 32, 10000 Zagreb</derivirana_varijabla>
  </DomainObject.Predmet.ProtustrankaFormatedWithAdressOIB>
  <DomainObject.Predmet.ProtustrankaWithAdress>
    <izvorni_sadrzaj>METALI M.J.J. j.d.o.o. za proizvodnju i trgovinu Jačkovina 32, 10000 Zagreb</izvorni_sadrzaj>
    <derivirana_varijabla naziv="DomainObject.Predmet.ProtustrankaWithAdress_1">METALI M.J.J. j.d.o.o. za proizvodnju i trgovinu Jačkovina 32, 10000 Zagreb</derivirana_varijabla>
  </DomainObject.Predmet.ProtustrankaWithAdress>
  <DomainObject.Predmet.ProtustrankaWithAdressOIB>
    <izvorni_sadrzaj>METALI M.J.J. j.d.o.o. za proizvodnju i trgovinu, OIB 77265925529, Jačkovina 32, 10000 Zagreb</izvorni_sadrzaj>
    <derivirana_varijabla naziv="DomainObject.Predmet.ProtustrankaWithAdressOIB_1">METALI M.J.J. j.d.o.o. za proizvodnju i trgovinu, OIB 77265925529, Jačkovina 32, 10000 Zagreb</derivirana_varijabla>
  </DomainObject.Predmet.ProtustrankaWithAdressOIB>
  <DomainObject.Predmet.ProtustrankaNazivFormated>
    <izvorni_sadrzaj>METALI M.J.J. j.d.o.o. za proizvodnju i trgovinu</izvorni_sadrzaj>
    <derivirana_varijabla naziv="DomainObject.Predmet.ProtustrankaNazivFormated_1">METALI M.J.J. j.d.o.o. za proizvodnju i trgovinu</derivirana_varijabla>
  </DomainObject.Predmet.ProtustrankaNazivFormated>
  <DomainObject.Predmet.ProtustrankaNazivFormatedOIB>
    <izvorni_sadrzaj>METALI M.J.J. j.d.o.o. za proizvodnju i trgovinu, OIB 77265925529</izvorni_sadrzaj>
    <derivirana_varijabla naziv="DomainObject.Predmet.ProtustrankaNazivFormatedOIB_1">METALI M.J.J. j.d.o.o. za proizvodnju i trgovinu, OIB 77265925529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5005.76</izvorni_sadrzaj>
    <derivirana_varijabla naziv="DomainObject.Predmet.TrenutnaVrijednost_1">5005.76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 M.J.J. j.d.o.o. za proizvodnju i trgovinu</item>
    </izvorni_sadrzaj>
    <derivirana_varijabla naziv="DomainObject.Predmet.ProtuStrankaListFormated_1">
      <item>METALI M.J.J. j.d.o.o. za proizvodnju i trgovinu</item>
    </derivirana_varijabla>
  </DomainObject.Predmet.ProtuStrankaListFormated>
  <DomainObject.Predmet.ProtuStrankaListFormatedOIB>
    <izvorni_sadrzaj>
      <item>METALI M.J.J. j.d.o.o. za proizvodnju i trgovinu, OIB 77265925529</item>
    </izvorni_sadrzaj>
    <derivirana_varijabla naziv="DomainObject.Predmet.ProtuStrankaListFormatedOIB_1">
      <item>METALI M.J.J. j.d.o.o. za proizvodnju i trgovinu, OIB 77265925529</item>
    </derivirana_varijabla>
  </DomainObject.Predmet.ProtuStrankaListFormatedOIB>
  <DomainObject.Predmet.ProtuStrankaListFormatedWithAdress>
    <izvorni_sadrzaj>
      <item>METALI M.J.J. j.d.o.o. za proizvodnju i trgovinu, Jačkovina 32, 10000 Zagreb</item>
    </izvorni_sadrzaj>
    <derivirana_varijabla naziv="DomainObject.Predmet.ProtuStrankaListFormatedWithAdress_1">
      <item>METALI M.J.J. j.d.o.o. za proizvodnju i trgovinu, Jačkovina 32, 10000 Zagreb</item>
    </derivirana_varijabla>
  </DomainObject.Predmet.ProtuStrankaListFormatedWithAdress>
  <DomainObject.Predmet.ProtuStrankaListFormatedWithAdressOIB>
    <izvorni_sadrzaj>
      <item>METALI M.J.J. j.d.o.o. za proizvodnju i trgovinu, OIB 77265925529, Jačkovina 32, 10000 Zagreb</item>
    </izvorni_sadrzaj>
    <derivirana_varijabla naziv="DomainObject.Predmet.ProtuStrankaListFormatedWithAdressOIB_1">
      <item>METALI M.J.J. j.d.o.o. za proizvodnju i trgovinu, OIB 77265925529, Jačkovina 32, 10000 Zagreb</item>
    </derivirana_varijabla>
  </DomainObject.Predmet.ProtuStrankaListFormatedWithAdressOIB>
  <DomainObject.Predmet.ProtuStrankaListNazivFormated>
    <izvorni_sadrzaj>
      <item>METALI M.J.J. j.d.o.o. za proizvodnju i trgovinu</item>
    </izvorni_sadrzaj>
    <derivirana_varijabla naziv="DomainObject.Predmet.ProtuStrankaListNazivFormated_1">
      <item>METALI M.J.J. j.d.o.o. za proizvodnju i trgovinu</item>
    </derivirana_varijabla>
  </DomainObject.Predmet.ProtuStrankaListNazivFormated>
  <DomainObject.Predmet.ProtuStrankaListNazivFormatedOIB>
    <izvorni_sadrzaj>
      <item>METALI M.J.J. j.d.o.o. za proizvodnju i trgovinu, OIB 77265925529</item>
    </izvorni_sadrzaj>
    <derivirana_varijabla naziv="DomainObject.Predmet.ProtuStrankaListNazivFormatedOIB_1">
      <item>METALI M.J.J. j.d.o.o. za proizvodnju i trgovinu, OIB 77265925529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 M.J.J. j.d.o.o. za proizvodnju i trgovinu</izvorni_sadrzaj>
    <derivirana_varijabla naziv="DomainObject.Predmet.ProtustrankaIDrugi_1">METALI M.J.J.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METALI M.J.J. j.d.o.o. za proizvodnju i trgovinu, OIB 77265925529, Jačkovina 32, 10000 Zagreb</izvorni_sadrzaj>
    <derivirana_varijabla naziv="DomainObject.Predmet.ProtustrankaIDrugiAdressOIB_1">METALI M.J.J. j.d.o.o. za proizvodnju i trgovinu, OIB 77265925529, Jačkovina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M.J.J. j.d.o.o. za proizvodnju i trgovinu</item>
      <item>FINA Regionalni centar Zagreb</item>
    </izvorni_sadrzaj>
    <derivirana_varijabla naziv="DomainObject.Predmet.SudioniciListNaziv_1">
      <item>METALI M.J.J. j.d.o.o. za proizvodnju i trgovinu</item>
      <item>FINA Regionalni centar Zagreb</item>
    </derivirana_varijabla>
  </DomainObject.Predmet.SudioniciListNaziv>
  <DomainObject.Predmet.SudioniciListAdressOIB>
    <izvorni_sadrzaj>
      <item>METALI M.J.J. j.d.o.o. za proizvodnju i trgovinu, OIB 77265925529, Jačkovina 32,10000 Zagreb</item>
      <item>FINA Regionalni centar Zagreb, OIB 85821130368, Trg svibanjskih žrtava 1995. br. 1,10000 Zagreb</item>
    </izvorni_sadrzaj>
    <derivirana_varijabla naziv="DomainObject.Predmet.SudioniciListAdressOIB_1">
      <item>METALI M.J.J. j.d.o.o. za proizvodnju i trgovinu, OIB 77265925529, Jačkovina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77265925529</item>
      <item>, OIB 85821130368</item>
    </izvorni_sadrzaj>
    <derivirana_varijabla naziv="DomainObject.Predmet.SudioniciListNazivOIB_1">
      <item>, OIB 77265925529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2207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2016-07-04T06:37:00Z</dcterms:created>
  <dc:creator>Korisnik</dc:creator>
  <cp:keywords/>
  <cp:lastModifiedBy>wsadmin</cp:lastModifiedBy>
  <cp:lastPrinted>2016-01-07T09:50:00Z</cp:lastPrinted>
  <dcterms:modified xmlns:xsi="http://www.w3.org/2001/XMLSchema-instance" xsi:type="dcterms:W3CDTF">2016-07-04T09:57:00Z</dcterms:modified>
  <cp:revision>6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