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b8d3" w14:paraId="412b8d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4A0CFF">
        <w:t>2884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4A0CFF">
        <w:t>07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DB5086" w:rsidR="004A0CFF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A0CFF" w:rsidRPr="004A0CFF">
        <w:t>BERTEK TRGOVINA d.o.o</w:t>
      </w:r>
      <w:r w:rsidR="004A0CFF">
        <w:t>.</w:t>
      </w:r>
      <w:r w:rsidR="00DB5086">
        <w:t>,</w:t>
      </w:r>
      <w:r w:rsidR="007F4340">
        <w:t xml:space="preserve"> </w:t>
      </w:r>
      <w:r w:rsidR="004A0CFF" w:rsidRPr="004A0CFF">
        <w:t>Banje Selo (Sveti Ivan Zelina)</w:t>
      </w:r>
      <w:r w:rsidR="004A0CFF">
        <w:t xml:space="preserve">, </w:t>
      </w:r>
      <w:r w:rsidR="004A0CFF" w:rsidRPr="004A0CFF">
        <w:t>Banje Selo 67</w:t>
      </w:r>
      <w:r w:rsidR="004A0CFF">
        <w:t xml:space="preserve">, </w:t>
      </w:r>
      <w:r w:rsidR="000566AD" w:rsidRPr="00D80305">
        <w:t xml:space="preserve">OIB: </w:t>
      </w:r>
      <w:r w:rsidR="004A0CFF" w:rsidRPr="004A0CFF">
        <w:t>49862913076</w:t>
      </w:r>
    </w:p>
    <w:p w:rsidRDefault="009C6F6E" w:rsidP="00DB5086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A0CFF">
        <w:t>4.332.463,87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A0CFF">
        <w:t>07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A5736"/>
    <w:rsid w:val="001D0848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52209"/>
    <w:rsid w:val="00262CA3"/>
    <w:rsid w:val="00263D6D"/>
    <w:rsid w:val="00264D19"/>
    <w:rsid w:val="002711EF"/>
    <w:rsid w:val="00274C3E"/>
    <w:rsid w:val="00284369"/>
    <w:rsid w:val="00297E94"/>
    <w:rsid w:val="002A321B"/>
    <w:rsid w:val="002B5D81"/>
    <w:rsid w:val="002B758E"/>
    <w:rsid w:val="002C59A7"/>
    <w:rsid w:val="002D1CF5"/>
    <w:rsid w:val="002E0DC1"/>
    <w:rsid w:val="003220A9"/>
    <w:rsid w:val="00325398"/>
    <w:rsid w:val="00350BE1"/>
    <w:rsid w:val="003624D4"/>
    <w:rsid w:val="0036569F"/>
    <w:rsid w:val="003721F7"/>
    <w:rsid w:val="00372570"/>
    <w:rsid w:val="0038246E"/>
    <w:rsid w:val="00384CCE"/>
    <w:rsid w:val="003B0958"/>
    <w:rsid w:val="003D35F9"/>
    <w:rsid w:val="003E0E37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A0CFF"/>
    <w:rsid w:val="004B337A"/>
    <w:rsid w:val="004D473C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B6F5F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4CDF"/>
    <w:rsid w:val="00657B8E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002E"/>
    <w:rsid w:val="007715C3"/>
    <w:rsid w:val="007778B2"/>
    <w:rsid w:val="00787C5E"/>
    <w:rsid w:val="0079394F"/>
    <w:rsid w:val="007A78D5"/>
    <w:rsid w:val="007B5AFD"/>
    <w:rsid w:val="007C0AA9"/>
    <w:rsid w:val="007C43B5"/>
    <w:rsid w:val="007D109C"/>
    <w:rsid w:val="007D5A5D"/>
    <w:rsid w:val="007E042F"/>
    <w:rsid w:val="007F4340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4710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639C4"/>
    <w:rsid w:val="00A70194"/>
    <w:rsid w:val="00A71431"/>
    <w:rsid w:val="00A72573"/>
    <w:rsid w:val="00AA3EF6"/>
    <w:rsid w:val="00AB23BC"/>
    <w:rsid w:val="00AC2E3E"/>
    <w:rsid w:val="00AC4528"/>
    <w:rsid w:val="00AC6D81"/>
    <w:rsid w:val="00AD027A"/>
    <w:rsid w:val="00AE73EC"/>
    <w:rsid w:val="00B04C1E"/>
    <w:rsid w:val="00B31481"/>
    <w:rsid w:val="00B449F3"/>
    <w:rsid w:val="00B452FD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036AE"/>
    <w:rsid w:val="00D10F39"/>
    <w:rsid w:val="00D270CF"/>
    <w:rsid w:val="00D62FF6"/>
    <w:rsid w:val="00D633AD"/>
    <w:rsid w:val="00D66226"/>
    <w:rsid w:val="00D771D7"/>
    <w:rsid w:val="00D80305"/>
    <w:rsid w:val="00DA7A05"/>
    <w:rsid w:val="00DB5086"/>
    <w:rsid w:val="00DD4158"/>
    <w:rsid w:val="00DE6A4F"/>
    <w:rsid w:val="00E42095"/>
    <w:rsid w:val="00E463F2"/>
    <w:rsid w:val="00E466B4"/>
    <w:rsid w:val="00E65AD9"/>
    <w:rsid w:val="00EA2365"/>
    <w:rsid w:val="00EA616B"/>
    <w:rsid w:val="00EC3302"/>
    <w:rsid w:val="00ED6AA8"/>
    <w:rsid w:val="00F034D3"/>
    <w:rsid w:val="00F17852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5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D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D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D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D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5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D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D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D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D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St-2884/2015</izvorni_sadrzaj>
    <derivirana_varijabla naziv="DomainObject.Predmet.OznakaBroj_1">St-2884/2015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BERTEK TRGOVINA d.o.o.</izvorni_sadrzaj>
    <derivirana_varijabla naziv="DomainObject.Predmet.ProtustrankaFormated_1">  BERTEK TRGOVINA d.o.o.</derivirana_varijabla>
  </DomainObject.Predmet.ProtustrankaFormated>
  <DomainObject.Predmet.ProtustrankaFormatedOIB>
    <izvorni_sadrzaj>  BERTEK TRGOVINA d.o.o., OIB 49862913076</izvorni_sadrzaj>
    <derivirana_varijabla naziv="DomainObject.Predmet.ProtustrankaFormatedOIB_1">  BERTEK TRGOVINA d.o.o., OIB 49862913076</derivirana_varijabla>
  </DomainObject.Predmet.ProtustrankaFormatedOIB>
  <DomainObject.Predmet.ProtustrankaFormatedWithAdress>
    <izvorni_sadrzaj> BERTEK TRGOVINA d.o.o., Banje Selo 67, 10382 Banje Selo</izvorni_sadrzaj>
    <derivirana_varijabla naziv="DomainObject.Predmet.ProtustrankaFormatedWithAdress_1"> BERTEK TRGOVINA d.o.o., Banje Selo 67, 10382 Banje Selo</derivirana_varijabla>
  </DomainObject.Predmet.ProtustrankaFormatedWithAdress>
  <DomainObject.Predmet.ProtustrankaFormatedWithAdressOIB>
    <izvorni_sadrzaj> BERTEK TRGOVINA d.o.o., OIB 49862913076, Banje Selo 67, 10382 Banje Selo</izvorni_sadrzaj>
    <derivirana_varijabla naziv="DomainObject.Predmet.ProtustrankaFormatedWithAdressOIB_1"> BERTEK TRGOVINA d.o.o., OIB 49862913076, Banje Selo 67, 10382 Banje Selo</derivirana_varijabla>
  </DomainObject.Predmet.ProtustrankaFormatedWithAdressOIB>
  <DomainObject.Predmet.ProtustrankaWithAdress>
    <izvorni_sadrzaj>BERTEK TRGOVINA d.o.o. Banje Selo 67, 10382 Banje Selo</izvorni_sadrzaj>
    <derivirana_varijabla naziv="DomainObject.Predmet.ProtustrankaWithAdress_1">BERTEK TRGOVINA d.o.o. Banje Selo 67, 10382 Banje Selo</derivirana_varijabla>
  </DomainObject.Predmet.ProtustrankaWithAdress>
  <DomainObject.Predmet.ProtustrankaWithAdressOIB>
    <izvorni_sadrzaj>BERTEK TRGOVINA d.o.o., OIB 49862913076, Banje Selo 67, 10382 Banje Selo</izvorni_sadrzaj>
    <derivirana_varijabla naziv="DomainObject.Predmet.ProtustrankaWithAdressOIB_1">BERTEK TRGOVINA d.o.o., OIB 49862913076, Banje Selo 67, 10382 Banje Selo</derivirana_varijabla>
  </DomainObject.Predmet.ProtustrankaWithAdressOIB>
  <DomainObject.Predmet.ProtustrankaNazivFormated>
    <izvorni_sadrzaj>BERTEK TRGOVINA d.o.o.</izvorni_sadrzaj>
    <derivirana_varijabla naziv="DomainObject.Predmet.ProtustrankaNazivFormated_1">BERTEK TRGOVINA d.o.o.</derivirana_varijabla>
  </DomainObject.Predmet.ProtustrankaNazivFormated>
  <DomainObject.Predmet.ProtustrankaNazivFormatedOIB>
    <izvorni_sadrzaj>BERTEK TRGOVINA d.o.o., OIB 49862913076</izvorni_sadrzaj>
    <derivirana_varijabla naziv="DomainObject.Predmet.ProtustrankaNazivFormatedOIB_1">BERTEK TRGOVINA d.o.o., OIB 49862913076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BERTEK TRGOVINA d.o.o.</item>
    </izvorni_sadrzaj>
    <derivirana_varijabla naziv="DomainObject.Predmet.ProtuStrankaListFormated_1">
      <item>BERTEK TRGOVINA d.o.o.</item>
    </derivirana_varijabla>
  </DomainObject.Predmet.ProtuStrankaListFormated>
  <DomainObject.Predmet.ProtuStrankaListFormatedOIB>
    <izvorni_sadrzaj>
      <item>BERTEK TRGOVINA d.o.o., OIB 49862913076</item>
    </izvorni_sadrzaj>
    <derivirana_varijabla naziv="DomainObject.Predmet.ProtuStrankaListFormatedOIB_1">
      <item>BERTEK TRGOVINA d.o.o., OIB 49862913076</item>
    </derivirana_varijabla>
  </DomainObject.Predmet.ProtuStrankaListFormatedOIB>
  <DomainObject.Predmet.ProtuStrankaListFormatedWithAdress>
    <izvorni_sadrzaj>
      <item>BERTEK TRGOVINA d.o.o., Banje Selo 67, 10382 Banje Selo</item>
    </izvorni_sadrzaj>
    <derivirana_varijabla naziv="DomainObject.Predmet.ProtuStrankaListFormatedWithAdress_1">
      <item>BERTEK TRGOVINA d.o.o., Banje Selo 67, 10382 Banje Selo</item>
    </derivirana_varijabla>
  </DomainObject.Predmet.ProtuStrankaListFormatedWithAdress>
  <DomainObject.Predmet.ProtuStrankaListFormatedWithAdressOIB>
    <izvorni_sadrzaj>
      <item>BERTEK TRGOVINA d.o.o., OIB 49862913076, Banje Selo 67, 10382 Banje Selo</item>
    </izvorni_sadrzaj>
    <derivirana_varijabla naziv="DomainObject.Predmet.ProtuStrankaListFormatedWithAdressOIB_1">
      <item>BERTEK TRGOVINA d.o.o., OIB 49862913076, Banje Selo 67, 10382 Banje Selo</item>
    </derivirana_varijabla>
  </DomainObject.Predmet.ProtuStrankaListFormatedWithAdressOIB>
  <DomainObject.Predmet.ProtuStrankaListNazivFormated>
    <izvorni_sadrzaj>
      <item>BERTEK TRGOVINA d.o.o.</item>
    </izvorni_sadrzaj>
    <derivirana_varijabla naziv="DomainObject.Predmet.ProtuStrankaListNazivFormated_1">
      <item>BERTEK TRGOVINA d.o.o.</item>
    </derivirana_varijabla>
  </DomainObject.Predmet.ProtuStrankaListNazivFormated>
  <DomainObject.Predmet.ProtuStrankaListNazivFormatedOIB>
    <izvorni_sadrzaj>
      <item>BERTEK TRGOVINA d.o.o., OIB 49862913076</item>
    </izvorni_sadrzaj>
    <derivirana_varijabla naziv="DomainObject.Predmet.ProtuStrankaListNazivFormatedOIB_1">
      <item>BERTEK TRGOVINA d.o.o., OIB 49862913076</item>
    </derivirana_varijabla>
  </DomainObject.Predmet.ProtuStrankaListNazivFormatedOIB>
  <DomainObject.Predmet.OstaliListFormated>
    <izvorni_sadrzaj>
      <item>Matija Bertek</item>
    </izvorni_sadrzaj>
    <derivirana_varijabla naziv="DomainObject.Predmet.OstaliListFormated_1">
      <item>Matija Bertek</item>
    </derivirana_varijabla>
  </DomainObject.Predmet.OstaliListFormated>
  <DomainObject.Predmet.OstaliListFormatedOIB>
    <izvorni_sadrzaj>
      <item>Matija Bertek, OIB 75736153194</item>
    </izvorni_sadrzaj>
    <derivirana_varijabla naziv="DomainObject.Predmet.OstaliListFormatedOIB_1">
      <item>Matija Bertek, OIB 75736153194</item>
    </derivirana_varijabla>
  </DomainObject.Predmet.OstaliListFormatedOIB>
  <DomainObject.Predmet.OstaliListFormatedWithAdress>
    <izvorni_sadrzaj>
      <item>Matija Bertek, Banje Selo 67, 10382 Banje Selo</item>
    </izvorni_sadrzaj>
    <derivirana_varijabla naziv="DomainObject.Predmet.OstaliListFormatedWithAdress_1">
      <item>Matija Bertek, Banje Selo 67, 10382 Banje Selo</item>
    </derivirana_varijabla>
  </DomainObject.Predmet.OstaliListFormatedWithAdress>
  <DomainObject.Predmet.OstaliListFormatedWithAdressOIB>
    <izvorni_sadrzaj>
      <item>Matija Bertek, OIB 75736153194, Banje Selo 67, 10382 Banje Selo</item>
    </izvorni_sadrzaj>
    <derivirana_varijabla naziv="DomainObject.Predmet.OstaliListFormatedWithAdressOIB_1">
      <item>Matija Bertek, OIB 75736153194, Banje Selo 67, 10382 Banje Selo</item>
    </derivirana_varijabla>
  </DomainObject.Predmet.OstaliListFormatedWithAdressOIB>
  <DomainObject.Predmet.OstaliListNazivFormated>
    <izvorni_sadrzaj>
      <item>Matija Bertek</item>
    </izvorni_sadrzaj>
    <derivirana_varijabla naziv="DomainObject.Predmet.OstaliListNazivFormated_1">
      <item>Matija Bertek</item>
    </derivirana_varijabla>
  </DomainObject.Predmet.OstaliListNazivFormated>
  <DomainObject.Predmet.OstaliListNazivFormatedOIB>
    <izvorni_sadrzaj>
      <item>Matija Bertek, OIB 75736153194</item>
    </izvorni_sadrzaj>
    <derivirana_varijabla naziv="DomainObject.Predmet.OstaliListNazivFormatedOIB_1">
      <item>Matija Bertek, OIB 75736153194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BERTEK TRGOVINA d.o.o.</izvorni_sadrzaj>
    <derivirana_varijabla naziv="DomainObject.Predmet.ProtustrankaIDrugi_1">BERTEK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BERTEK TRGOVINA d.o.o., OIB 49862913076, Banje Selo 67, 10382 Banje Selo</izvorni_sadrzaj>
    <derivirana_varijabla naziv="DomainObject.Predmet.ProtustrankaIDrugiAdressOIB_1">BERTEK TRGOVINA d.o.o., OIB 49862913076, Banje Selo 67, 10382 Banje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BERTEK TRGOVINA d.o.o.</item>
      <item>FINA Regionalni centar Zagreb</item>
      <item>Matija Bertek</item>
    </izvorni_sadrzaj>
    <derivirana_varijabla naziv="DomainObject.Predmet.SudioniciListNaziv_1">
      <item>BERTEK TRGOVINA d.o.o.</item>
      <item>FINA Regionalni centar Zagreb</item>
      <item>Matija Bertek</item>
    </derivirana_varijabla>
  </DomainObject.Predmet.SudioniciListNaziv>
  <DomainObject.Predmet.SudioniciListAdressOIB>
    <izvorni_sadrzaj>
      <item>BERTEK TRGOVINA d.o.o., OIB 49862913076, Banje Selo 67,10382 Banje Selo</item>
      <item>FINA Regionalni centar Zagreb, OIB 85821130368, Trg svibanjskih žrtava 1995. 1,10000 Zagreb</item>
      <item>Matija Bertek, OIB 75736153194, Banje Selo 67,10382 Banje Selo</item>
    </izvorni_sadrzaj>
    <derivirana_varijabla naziv="DomainObject.Predmet.SudioniciListAdressOIB_1">
      <item>BERTEK TRGOVINA d.o.o., OIB 49862913076, Banje Selo 67,10382 Banje Selo</item>
      <item>FINA Regionalni centar Zagreb, OIB 85821130368, Trg svibanjskih žrtava 1995. 1,10000 Zagreb</item>
      <item>Matija Bertek, OIB 75736153194, Banje Selo 67,10382 Banje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49862913076</item>
      <item>, OIB 85821130368</item>
      <item>, OIB 75736153194</item>
    </izvorni_sadrzaj>
    <derivirana_varijabla naziv="DomainObject.Predmet.SudioniciListNazivOIB_1">
      <item>, OIB 49862913076</item>
      <item>, OIB 85821130368</item>
      <item>, OIB 75736153194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ED956-EC29-4B40-9973-564F128E9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1362</properties:Characters>
  <properties:Lines>44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2015-12-07T09:25:00Z</dcterms:created>
  <dc:creator>ilukac</dc:creator>
  <cp:lastModifiedBy>Katica Franjić</cp:lastModifiedBy>
  <cp:lastPrinted>2015-12-04T08:54:00Z</cp:lastPrinted>
  <dcterms:modified xmlns:xsi="http://www.w3.org/2001/XMLSchema-instance" xsi:type="dcterms:W3CDTF">2015-12-07T09:30:00Z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