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1f74d1c" w14:paraId="1f74d1c" w:rsidRDefault="00A06BAD" w:rsidP="009E6C4D" w:rsidR="00A06BAD">
      <w:pPr>
        <w:jc w:val="right"/>
        <w15:collapsed w:val="false"/>
      </w:pPr>
      <w:r w:rsidRPr="001A4844">
        <w:t>Poslovni broj: 4. St-</w:t>
      </w:r>
      <w:r w:rsidR="003916F2">
        <w:t>383</w:t>
      </w:r>
      <w:r w:rsidR="00AA790C">
        <w:t>/2018</w:t>
      </w:r>
      <w:r w:rsidR="00495E55">
        <w:t>-</w:t>
      </w:r>
      <w:r w:rsidR="009E6C4D">
        <w:t>3</w:t>
      </w:r>
    </w:p>
    <w:p w:rsidRDefault="00A06BAD" w:rsidP="00A06BAD" w:rsidR="00A06BAD" w:rsidRPr="00D92D1F">
      <w:pPr>
        <w:spacing w:after="200" w:before="120"/>
        <w:jc w:val="center"/>
      </w:pPr>
      <w:r w:rsidRPr="00D92D1F">
        <w:t xml:space="preserve">R E P U B L I K </w:t>
      </w:r>
      <w:r>
        <w:t>A   H R V A T S K A</w:t>
      </w:r>
    </w:p>
    <w:p w:rsidRDefault="00A06BAD" w:rsidP="009E6C4D" w:rsidR="003655A0" w:rsidRPr="009E6C4D">
      <w:pPr>
        <w:spacing w:after="200" w:before="120"/>
        <w:jc w:val="center"/>
      </w:pPr>
      <w:r w:rsidRPr="00D92D1F">
        <w:t>R J E Š E N J E</w:t>
      </w: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3916F2">
        <w:t>PELINOVO d.o.o., Mihaljevićeva 1, Split, OIB: 05292577896</w:t>
      </w:r>
      <w:r w:rsidR="00A06BAD">
        <w:t xml:space="preserve">, </w:t>
      </w:r>
      <w:r w:rsidR="009E6C4D">
        <w:t>11. listopada</w:t>
      </w:r>
      <w:r w:rsidR="00A06BAD">
        <w:t xml:space="preserve"> 2018.</w:t>
      </w: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3916F2">
        <w:rPr>
          <w:szCs w:val="24"/>
        </w:rPr>
        <w:t xml:space="preserve">Bruno Vrga, </w:t>
      </w:r>
      <w:r w:rsidR="003916F2" w:rsidRPr="00E419C1">
        <w:rPr>
          <w:szCs w:val="24"/>
        </w:rPr>
        <w:t>Stomorska, Riva-Pelegrin 83/A</w:t>
      </w:r>
      <w:r w:rsidR="003916F2">
        <w:rPr>
          <w:szCs w:val="24"/>
        </w:rPr>
        <w:t xml:space="preserve">, OIB: </w:t>
      </w:r>
      <w:r w:rsidR="003916F2" w:rsidRPr="00E419C1">
        <w:rPr>
          <w:szCs w:val="24"/>
        </w:rPr>
        <w:t>02182930238</w:t>
      </w:r>
      <w:r w:rsidR="003916F2">
        <w:rPr>
          <w:szCs w:val="24"/>
        </w:rPr>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3916F2">
        <w:t>383</w:t>
      </w:r>
      <w:r>
        <w:t>-</w:t>
      </w:r>
      <w:r w:rsidR="00AA790C">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3916F2">
        <w:t>383</w:t>
      </w:r>
      <w:r>
        <w:t>-</w:t>
      </w:r>
      <w:r w:rsidR="00AA790C">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9E6C4D" w:rsidR="009E6C4D">
      <w:r>
        <w:br w:type="page"/>
      </w:r>
    </w:p>
    <w:p w:rsidRDefault="003655A0" w:rsidP="003655A0" w:rsidR="003655A0">
      <w:pPr>
        <w:jc w:val="center"/>
      </w:pPr>
      <w:r>
        <w:lastRenderedPageBreak/>
        <w:t>Obrazloženje</w:t>
      </w:r>
    </w:p>
    <w:p w:rsidRDefault="003655A0" w:rsidP="003655A0" w:rsidR="003655A0">
      <w:pPr>
        <w:ind w:left="360"/>
        <w:jc w:val="center"/>
      </w:pPr>
    </w:p>
    <w:p w:rsidRDefault="003916F2" w:rsidP="003916F2" w:rsidR="003916F2">
      <w:pPr>
        <w:spacing w:before="200"/>
        <w:ind w:firstLine="709"/>
        <w:jc w:val="both"/>
      </w:pPr>
      <w:r>
        <w:t xml:space="preserve">Financijska agencija, Regionalni centar Split podnijela je ovom sudu 5. studenog 2015. zahtjev za provedbu skraćenog stečajnog postupka nad PELINOVO d.o.o., Mihaljevićeva 1, Split, OIB: 05292577896, navodeći da dužnik nema zaposlenih, a da na 1. rujna 2015. u Očevidniku redoslijeda osnova za plaćanje, ima evidentirane neizvršene osnove za plaćanje u neprekinutom razdoblju od 477 dana, u ukupnom iznosu od 207.821,02 </w:t>
      </w:r>
      <w:r w:rsidR="009E6C4D">
        <w:t>kuna</w:t>
      </w:r>
      <w:r>
        <w:t>.</w:t>
      </w:r>
    </w:p>
    <w:p w:rsidRDefault="003916F2" w:rsidP="009E6C4D" w:rsidR="003916F2">
      <w:pPr>
        <w:spacing w:before="200"/>
        <w:ind w:firstLine="709"/>
        <w:jc w:val="both"/>
      </w:pPr>
      <w:r>
        <w:t>Nakon izvršenog uvida u izvadak iz registra udruga i utvrđenja da nije pokrenut drugi postupak brisanja iz sudskog registra, ovaj sud je sukladno odredbi članka 430. Stečajnog zakona (˝Narodne novine˝ broj 71/15</w:t>
      </w:r>
      <w:r w:rsidR="009E6C4D">
        <w:t xml:space="preserve"> i 104/17</w:t>
      </w:r>
      <w:r>
        <w:t>; dalje: SZ) na mrežnoj stranici e-Oglasna ploča sudova 2. ožujka 2017. objavio oglas koji sadržav</w:t>
      </w:r>
      <w:r w:rsidR="009E6C4D">
        <w:t xml:space="preserve">a </w:t>
      </w:r>
      <w:r>
        <w:t>podatke za identifikaciju dužnika</w:t>
      </w:r>
      <w:r w:rsidR="009E6C4D">
        <w:t xml:space="preserve">, </w:t>
      </w:r>
      <w:r>
        <w:t>podatak o ukupnom iznosu dugu evidentiranog na temelju neizvršenih osnova za plaćanje</w:t>
      </w:r>
      <w:r w:rsidR="009E6C4D">
        <w:t xml:space="preserve">, </w:t>
      </w:r>
      <w:r>
        <w:t>podatak o osobama ovlaštenim za zastupanje dužnika po zakonu da u roku od 15 dana od dana objave oglasa podnesu sudu javnobilježnički ovjerovljen popis imovine i obveza dužnika na propisanom obrascu</w:t>
      </w:r>
      <w:r w:rsidR="009E6C4D">
        <w:t xml:space="preserve">, </w:t>
      </w:r>
      <w:r>
        <w:t>poziv vjerovnicima dužnika da najkasnije u roku od 45 dana od objave oglasa predlože otvaranje stečajnog postupka nad dužnikom te uplate predujam za pokriće troškova tog postupka</w:t>
      </w:r>
      <w:r w:rsidR="009E6C4D">
        <w:t xml:space="preserve"> te </w:t>
      </w:r>
      <w:r>
        <w:t>upozorenje o pravnim posljedicama nepodnošenja prijedloga za otvaranje stečajnog postupka iz članka 431. SZ.</w:t>
      </w:r>
    </w:p>
    <w:p w:rsidRDefault="003916F2" w:rsidP="003916F2" w:rsidR="003916F2">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3916F2" w:rsidP="003916F2" w:rsidR="003916F2">
      <w:pPr>
        <w:spacing w:before="200"/>
        <w:ind w:firstLine="708"/>
        <w:jc w:val="both"/>
      </w:pPr>
      <w:r>
        <w:t>Vjerovnik Republika Hrvatska - Ministarstvo financija je 7. travnja 2017. podnio sudu prijedlog za otvaranje stečajnog postupka nad dužnikom (list 7-9 spisa) uz koji je dostavio dokaze o postojanju tražbine (list 10-12 spisa).</w:t>
      </w:r>
    </w:p>
    <w:p w:rsidRDefault="003916F2" w:rsidP="003916F2" w:rsidR="003916F2">
      <w:pPr>
        <w:ind w:firstLine="708"/>
        <w:jc w:val="both"/>
      </w:pPr>
    </w:p>
    <w:p w:rsidRDefault="003916F2" w:rsidP="003916F2" w:rsidR="003916F2">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9E6C4D">
        <w:t xml:space="preserve">rješenjem ovog suda poslovni broj </w:t>
      </w:r>
      <w:r>
        <w:t xml:space="preserve">4.St-1884/2015 od 28. ožujka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3916F2" w:rsidP="003916F2" w:rsidR="003916F2">
      <w:pPr>
        <w:ind w:firstLine="708"/>
        <w:jc w:val="both"/>
      </w:pPr>
    </w:p>
    <w:p w:rsidRDefault="003916F2" w:rsidP="003916F2" w:rsidR="003916F2">
      <w:pPr>
        <w:ind w:firstLine="708"/>
        <w:jc w:val="both"/>
      </w:pPr>
      <w:r>
        <w:t>Po pravomoćnosti rješenja ovog suda o obustavi skraćenog stečajnog postupka</w:t>
      </w:r>
      <w:r w:rsidRPr="00BF1E80">
        <w:t xml:space="preserve"> </w:t>
      </w:r>
      <w:r>
        <w:t>od 28. ožujka 2018., ovaj predmet je zaveden po novi poslovni broj St-383/2018.</w:t>
      </w:r>
    </w:p>
    <w:p w:rsidRDefault="00AA790C" w:rsidP="00704768" w:rsidR="00AA790C">
      <w:pPr>
        <w:ind w:firstLine="708"/>
        <w:jc w:val="both"/>
      </w:pPr>
    </w:p>
    <w:p w:rsidRDefault="003655A0" w:rsidP="003655A0" w:rsidR="003655A0">
      <w:pPr>
        <w:ind w:firstLine="709"/>
        <w:jc w:val="both"/>
      </w:pPr>
      <w:r>
        <w:t xml:space="preserve">Rješenjem ovog suda poslovni broj </w:t>
      </w:r>
      <w:r w:rsidR="00464723">
        <w:t>4</w:t>
      </w:r>
      <w:r w:rsidR="00495E55">
        <w:t>.</w:t>
      </w:r>
      <w:r w:rsidRPr="007224A6">
        <w:t>St-</w:t>
      </w:r>
      <w:r w:rsidR="003916F2">
        <w:t>383</w:t>
      </w:r>
      <w:r w:rsidR="00AA790C">
        <w:t>/2018</w:t>
      </w:r>
      <w:r w:rsidRPr="007224A6">
        <w:t xml:space="preserve"> od</w:t>
      </w:r>
      <w:r w:rsidRPr="00702A5E">
        <w:rPr>
          <w:b/>
        </w:rPr>
        <w:t xml:space="preserve"> </w:t>
      </w:r>
      <w:r w:rsidR="009E6C4D">
        <w:t>11.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lastRenderedPageBreak/>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3916F2">
        <w:rPr>
          <w:szCs w:val="24"/>
        </w:rPr>
        <w:t>Bruno Vrga</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AA790C">
        <w:t>podnio</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3916F2">
        <w:rPr>
          <w:szCs w:val="24"/>
        </w:rPr>
        <w:t>Brunu Vrgu,</w:t>
      </w:r>
      <w:r>
        <w:t xml:space="preserve">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9E6C4D">
        <w:t xml:space="preserve">, 11.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28012A" w:rsidP="00464723" w:rsidR="003655A0">
      <w:pPr>
        <w:pStyle w:val="Tijeloteksta"/>
        <w:tabs>
          <w:tab w:pos="1276" w:val="left"/>
        </w:tabs>
        <w:ind w:left="6372"/>
        <w:jc w:val="center"/>
      </w:pPr>
      <w:r>
        <w:t>Katarina Mikulić,v.r.</w:t>
      </w:r>
    </w:p>
    <w:p w:rsidRDefault="0028012A" w:rsidP="0028012A" w:rsidR="0028012A">
      <w:pPr>
        <w:pStyle w:val="Tijeloteksta"/>
        <w:tabs>
          <w:tab w:pos="1276" w:val="left"/>
        </w:tabs>
        <w:jc w:val="right"/>
      </w:pPr>
      <w:r>
        <w:t>za točnost otpravka-ovlašteni službenik</w:t>
      </w:r>
    </w:p>
    <w:p w:rsidRDefault="0028012A" w:rsidP="00464723" w:rsidR="0028012A">
      <w:pPr>
        <w:pStyle w:val="Tijeloteksta"/>
        <w:tabs>
          <w:tab w:pos="1276" w:val="left"/>
        </w:tabs>
        <w:ind w:left="6372"/>
        <w:jc w:val="center"/>
      </w:pPr>
      <w:r>
        <w:t xml:space="preserve">Ivana Hajder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9E6C4D">
          <w:t xml:space="preserve">         </w:t>
        </w:r>
        <w:r>
          <w:fldChar w:fldCharType="begin"/>
        </w:r>
        <w:r>
          <w:instrText>PAGE   \* MERGEFORMAT</w:instrText>
        </w:r>
        <w:r>
          <w:fldChar w:fldCharType="separate"/>
        </w:r>
        <w:r w:rsidR="0028012A">
          <w:rPr>
            <w:noProof/>
          </w:rPr>
          <w:t>3</w:t>
        </w:r>
        <w:r>
          <w:fldChar w:fldCharType="end"/>
        </w:r>
      </w:sdtContent>
    </w:sdt>
    <w:r>
      <w:tab/>
    </w:r>
    <w:r w:rsidR="00A06BAD">
      <w:tab/>
    </w:r>
    <w:r w:rsidR="00A06BAD">
      <w:tab/>
    </w:r>
    <w:r w:rsidR="00A06BAD" w:rsidRPr="001A4844">
      <w:t>Poslovni broj: 4. St-</w:t>
    </w:r>
    <w:r w:rsidR="003916F2">
      <w:t>383</w:t>
    </w:r>
    <w:r w:rsidR="00AA790C">
      <w:t>/2018</w:t>
    </w:r>
    <w:r w:rsidR="00495E55">
      <w:t>-</w:t>
    </w:r>
    <w:r w:rsidR="009E6C4D">
      <w:t>3</w:t>
    </w:r>
  </w:p>
  <w:p w:rsidRDefault="0028012A"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8012A"/>
    <w:rsid w:val="002C285B"/>
    <w:rsid w:val="00352C5B"/>
    <w:rsid w:val="003655A0"/>
    <w:rsid w:val="003916F2"/>
    <w:rsid w:val="003C2F22"/>
    <w:rsid w:val="00417EA6"/>
    <w:rsid w:val="00464723"/>
    <w:rsid w:val="00495E55"/>
    <w:rsid w:val="00704768"/>
    <w:rsid w:val="0071519E"/>
    <w:rsid w:val="007F7A84"/>
    <w:rsid w:val="00814EDB"/>
    <w:rsid w:val="00815142"/>
    <w:rsid w:val="00853B3E"/>
    <w:rsid w:val="00884CE9"/>
    <w:rsid w:val="008F5B2C"/>
    <w:rsid w:val="00981D37"/>
    <w:rsid w:val="009E6C4D"/>
    <w:rsid w:val="00A06BAD"/>
    <w:rsid w:val="00A51DE9"/>
    <w:rsid w:val="00AA01F5"/>
    <w:rsid w:val="00AA790C"/>
    <w:rsid w:val="00B7506F"/>
    <w:rsid w:val="00CE3362"/>
    <w:rsid w:val="00D329C6"/>
    <w:rsid w:val="00D778AF"/>
    <w:rsid w:val="00D8632A"/>
    <w:rsid w:val="00DD0D50"/>
    <w:rsid w:val="00DE0797"/>
    <w:rsid w:val="00EB6A52"/>
    <w:rsid w:val="00EC5A4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8012A"/>
    <w:rPr>
      <w:color w:val="808080"/>
      <w:bdr w:space="0" w:sz="0" w:color="auto" w:val="none"/>
      <w:shd w:fill="auto" w:color="auto" w:val="clear"/>
    </w:rPr>
  </w:style>
  <w:style w:customStyle="true" w:styleId="eSPISCCParagraphDefaultFont" w:type="character">
    <w:name w:val="eSPIS_CC_Paragraph Default Font"/>
    <w:basedOn w:val="Zadanifontodlomka"/>
    <w:rsid w:val="0028012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8012A"/>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8012A"/>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8012A"/>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8012A"/>
    <w:rPr>
      <w:color w:val="808080"/>
      <w:bdr w:color="auto" w:space="0" w:sz="0" w:val="none"/>
      <w:shd w:color="auto" w:fill="auto" w:val="clear"/>
    </w:rPr>
  </w:style>
  <w:style w:customStyle="1" w:styleId="eSPISCCParagraphDefaultFont" w:type="character">
    <w:name w:val="eSPIS_CC_Paragraph Default Font"/>
    <w:basedOn w:val="Zadanifontodlomka"/>
    <w:rsid w:val="0028012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8012A"/>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8012A"/>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8012A"/>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St-383/2018</izvorni_sadrzaj>
    <derivirana_varijabla naziv="DomainObject.Predmet.OznakaBroj_1">St-383/2018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PELINOVO d.o.o.za usluge</izvorni_sadrzaj>
    <derivirana_varijabla naziv="DomainObject.Predmet.ProtustrankaFormated_1">  PELINOVO d.o.o.za usluge</derivirana_varijabla>
  </DomainObject.Predmet.ProtustrankaFormated>
  <DomainObject.Predmet.ProtustrankaFormatedOIB>
    <izvorni_sadrzaj>  PELINOVO d.o.o.za usluge, OIB 05292577896</izvorni_sadrzaj>
    <derivirana_varijabla naziv="DomainObject.Predmet.ProtustrankaFormatedOIB_1">  PELINOVO d.o.o.za usluge, OIB 05292577896</derivirana_varijabla>
  </DomainObject.Predmet.ProtustrankaFormatedOIB>
  <DomainObject.Predmet.ProtustrankaFormatedWithAdress>
    <izvorni_sadrzaj> PELINOVO d.o.o.za usluge, Mihaljevićeva 1, 21000 Split</izvorni_sadrzaj>
    <derivirana_varijabla naziv="DomainObject.Predmet.ProtustrankaFormatedWithAdress_1"> PELINOVO d.o.o.za usluge, Mihaljevićeva 1, 21000 Split</derivirana_varijabla>
  </DomainObject.Predmet.ProtustrankaFormatedWithAdress>
  <DomainObject.Predmet.ProtustrankaFormatedWithAdressOIB>
    <izvorni_sadrzaj> PELINOVO d.o.o.za usluge, OIB 05292577896, Mihaljevićeva 1, 21000 Split</izvorni_sadrzaj>
    <derivirana_varijabla naziv="DomainObject.Predmet.ProtustrankaFormatedWithAdressOIB_1"> PELINOVO d.o.o.za usluge, OIB 05292577896, Mihaljevićeva 1, 21000 Split</derivirana_varijabla>
  </DomainObject.Predmet.ProtustrankaFormatedWithAdressOIB>
  <DomainObject.Predmet.ProtustrankaWithAdress>
    <izvorni_sadrzaj>PELINOVO d.o.o.za usluge Mihaljevićeva 1, 21000 Split</izvorni_sadrzaj>
    <derivirana_varijabla naziv="DomainObject.Predmet.ProtustrankaWithAdress_1">PELINOVO d.o.o.za usluge Mihaljevićeva 1, 21000 Split</derivirana_varijabla>
  </DomainObject.Predmet.ProtustrankaWithAdress>
  <DomainObject.Predmet.ProtustrankaWithAdressOIB>
    <izvorni_sadrzaj>PELINOVO d.o.o.za usluge, OIB 05292577896, Mihaljevićeva 1, 21000 Split</izvorni_sadrzaj>
    <derivirana_varijabla naziv="DomainObject.Predmet.ProtustrankaWithAdressOIB_1">PELINOVO d.o.o.za usluge, OIB 05292577896, Mihaljevićeva 1, 21000 Split</derivirana_varijabla>
  </DomainObject.Predmet.ProtustrankaWithAdressOIB>
  <DomainObject.Predmet.ProtustrankaNazivFormated>
    <izvorni_sadrzaj>PELINOVO d.o.o.za usluge</izvorni_sadrzaj>
    <derivirana_varijabla naziv="DomainObject.Predmet.ProtustrankaNazivFormated_1">PELINOVO d.o.o.za usluge</derivirana_varijabla>
  </DomainObject.Predmet.ProtustrankaNazivFormated>
  <DomainObject.Predmet.ProtustrankaNazivFormatedOIB>
    <izvorni_sadrzaj>PELINOVO d.o.o.za usluge, OIB 05292577896</izvorni_sadrzaj>
    <derivirana_varijabla naziv="DomainObject.Predmet.ProtustrankaNazivFormatedOIB_1">PELINOVO d.o.o.za usluge, OIB 05292577896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PELINOVO d.o.o.za usluge</item>
    </izvorni_sadrzaj>
    <derivirana_varijabla naziv="DomainObject.Predmet.ProtuStrankaListFormated_1">
      <item>PELINOVO d.o.o.za usluge</item>
    </derivirana_varijabla>
  </DomainObject.Predmet.ProtuStrankaListFormated>
  <DomainObject.Predmet.ProtuStrankaListFormatedOIB>
    <izvorni_sadrzaj>
      <item>PELINOVO d.o.o.za usluge, OIB 05292577896</item>
    </izvorni_sadrzaj>
    <derivirana_varijabla naziv="DomainObject.Predmet.ProtuStrankaListFormatedOIB_1">
      <item>PELINOVO d.o.o.za usluge, OIB 05292577896</item>
    </derivirana_varijabla>
  </DomainObject.Predmet.ProtuStrankaListFormatedOIB>
  <DomainObject.Predmet.ProtuStrankaListFormatedWithAdress>
    <izvorni_sadrzaj>
      <item>PELINOVO d.o.o.za usluge, Mihaljevićeva 1, 21000 Split</item>
    </izvorni_sadrzaj>
    <derivirana_varijabla naziv="DomainObject.Predmet.ProtuStrankaListFormatedWithAdress_1">
      <item>PELINOVO d.o.o.za usluge, Mihaljevićeva 1, 21000 Split</item>
    </derivirana_varijabla>
  </DomainObject.Predmet.ProtuStrankaListFormatedWithAdress>
  <DomainObject.Predmet.ProtuStrankaListFormatedWithAdressOIB>
    <izvorni_sadrzaj>
      <item>PELINOVO d.o.o.za usluge, OIB 05292577896, Mihaljevićeva 1, 21000 Split</item>
    </izvorni_sadrzaj>
    <derivirana_varijabla naziv="DomainObject.Predmet.ProtuStrankaListFormatedWithAdressOIB_1">
      <item>PELINOVO d.o.o.za usluge, OIB 05292577896, Mihaljevićeva 1, 21000 Split</item>
    </derivirana_varijabla>
  </DomainObject.Predmet.ProtuStrankaListFormatedWithAdressOIB>
  <DomainObject.Predmet.ProtuStrankaListNazivFormated>
    <izvorni_sadrzaj>
      <item>PELINOVO d.o.o.za usluge</item>
    </izvorni_sadrzaj>
    <derivirana_varijabla naziv="DomainObject.Predmet.ProtuStrankaListNazivFormated_1">
      <item>PELINOVO d.o.o.za usluge</item>
    </derivirana_varijabla>
  </DomainObject.Predmet.ProtuStrankaListNazivFormated>
  <DomainObject.Predmet.ProtuStrankaListNazivFormatedOIB>
    <izvorni_sadrzaj>
      <item>PELINOVO d.o.o.za usluge, OIB 05292577896</item>
    </izvorni_sadrzaj>
    <derivirana_varijabla naziv="DomainObject.Predmet.ProtuStrankaListNazivFormatedOIB_1">
      <item>PELINOVO d.o.o.za usluge, OIB 05292577896</item>
    </derivirana_varijabla>
  </DomainObject.Predmet.ProtuStrankaListNazivFormatedOIB>
  <DomainObject.Predmet.OstaliListFormated>
    <izvorni_sadrzaj>
      <item>Županijsko državno odvjetništvo u Splitu punomoćnik sudionika u postupku Ministarstvo financija RH</item>
      <item>Bruno Vrga</item>
    </izvorni_sadrzaj>
    <derivirana_varijabla naziv="DomainObject.Predmet.OstaliListFormated_1">
      <item>Županijsko državno odvjetništvo u Splitu punomoćnik sudionika u postupku Ministarstvo financija RH</item>
      <item>Bruno Vrga</item>
    </derivirana_varijabla>
  </DomainObject.Predmet.OstaliListFormated>
  <DomainObject.Predmet.OstaliListFormatedOIB>
    <izvorni_sadrzaj>
      <item>Županijsko državno odvjetništvo u Splitu punomoćnik sudionika u postupku Ministarstvo financija RH</item>
      <item>Bruno Vrga, OIB 02182930238</item>
    </izvorni_sadrzaj>
    <derivirana_varijabla naziv="DomainObject.Predmet.OstaliListFormatedOIB_1">
      <item>Županijsko državno odvjetništvo u Splitu punomoćnik sudionika u postupku Ministarstvo financija RH</item>
      <item>Bruno Vrga, OIB 02182930238</item>
    </derivirana_varijabla>
  </DomainObject.Predmet.OstaliListFormatedOIB>
  <DomainObject.Predmet.OstaliListFormatedWithAdress>
    <izvorni_sadrzaj>
      <item>Županijsko državno odvjetništvo u Splitu, Gundulićeva 29a, 21000 Split punomoćnik sudionika u postupku Ministarstvo financija RH</item>
      <item>Bruno Vrga, Riva-Pelegrin 83 A, 21430 Stomorska</item>
    </izvorni_sadrzaj>
    <derivirana_varijabla naziv="DomainObject.Predmet.OstaliListFormatedWithAdress_1">
      <item>Županijsko državno odvjetništvo u Splitu, Gundulićeva 29a, 21000 Split punomoćnik sudionika u postupku Ministarstvo financija RH</item>
      <item>Bruno Vrga, Riva-Pelegrin 83 A, 21430 Stomorska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Bruno Vrga, OIB 02182930238, Riva-Pelegrin 83 A, 21430 Stomorska</item>
    </izvorni_sadrzaj>
    <derivirana_varijabla naziv="DomainObject.Predmet.OstaliListFormatedWithAdressOIB_1">
      <item>Županijsko državno odvjetništvo u Splitu, Gundulićeva 29a, 21000 Split punomoćnik sudionika u postupku Ministarstvo financija RH</item>
      <item>Bruno Vrga, OIB 02182930238, Riva-Pelegrin 83 A, 21430 Stomorska</item>
    </derivirana_varijabla>
  </DomainObject.Predmet.OstaliListFormatedWithAdressOIB>
  <DomainObject.Predmet.OstaliListNazivFormated>
    <izvorni_sadrzaj>
      <item>Županijsko državno odvjetništvo u Splitu</item>
      <item>Bruno Vrga</item>
    </izvorni_sadrzaj>
    <derivirana_varijabla naziv="DomainObject.Predmet.OstaliListNazivFormated_1">
      <item>Županijsko državno odvjetništvo u Splitu</item>
      <item>Bruno Vrga</item>
    </derivirana_varijabla>
  </DomainObject.Predmet.OstaliListNazivFormated>
  <DomainObject.Predmet.OstaliListNazivFormatedOIB>
    <izvorni_sadrzaj>
      <item>Županijsko državno odvjetništvo u Splitu</item>
      <item>Bruno Vrga, OIB 02182930238</item>
    </izvorni_sadrzaj>
    <derivirana_varijabla naziv="DomainObject.Predmet.OstaliListNazivFormatedOIB_1">
      <item>Županijsko državno odvjetništvo u Splitu</item>
      <item>Bruno Vrga, OIB 02182930238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PELINOVO d.o.o.za usluge</izvorni_sadrzaj>
    <derivirana_varijabla naziv="DomainObject.Predmet.ProtustrankaIDrugi_1">PELINOVO d.o.o.za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PELINOVO d.o.o.za usluge, OIB 05292577896, Mihaljevićeva 1, 21000 Split</izvorni_sadrzaj>
    <derivirana_varijabla naziv="DomainObject.Predmet.ProtustrankaIDrugiAdressOIB_1">PELINOVO d.o.o.za usluge, OIB 05292577896, Mihaljevićeva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PELINOVO d.o.o.za usluge</item>
      <item>Ministarstvo financija RH</item>
      <item>Županijsko državno odvjetništvo u Splitu</item>
      <item>Bruno Vrga</item>
    </izvorni_sadrzaj>
    <derivirana_varijabla naziv="DomainObject.Predmet.SudioniciListNaziv_1">
      <item>PELINOVO d.o.o.za usluge</item>
      <item>Ministarstvo financija RH</item>
      <item>Županijsko državno odvjetništvo u Splitu</item>
      <item>Bruno Vrga</item>
    </derivirana_varijabla>
  </DomainObject.Predmet.SudioniciListNaziv>
  <DomainObject.Predmet.SudioniciListAdressOIB>
    <izvorni_sadrzaj>
      <item>PELINOVO d.o.o.za usluge, OIB 05292577896, Mihaljevićeva 1,21000 Split</item>
      <item>Ministarstvo financija RH, OIB 18683136487, Katančićeva 5,10000 Zagreb</item>
      <item>Županijsko državno odvjetništvo u Splitu, Gundulićeva 29a,21000 Split</item>
      <item>Bruno Vrga, OIB 02182930238, Riva-Pelegrin 83 A,21430 Stomorska</item>
    </izvorni_sadrzaj>
    <derivirana_varijabla naziv="DomainObject.Predmet.SudioniciListAdressOIB_1">
      <item>PELINOVO d.o.o.za usluge, OIB 05292577896, Mihaljevićeva 1,21000 Split</item>
      <item>Ministarstvo financija RH, OIB 18683136487, Katančićeva 5,10000 Zagreb</item>
      <item>Županijsko državno odvjetništvo u Splitu, Gundulićeva 29a,21000 Split</item>
      <item>Bruno Vrga, OIB 02182930238, Riva-Pelegrin 83 A,21430 Stomorska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05292577896</item>
      <item>, OIB 18683136487</item>
      <item>, OIB null</item>
      <item>, OIB 02182930238</item>
    </izvorni_sadrzaj>
    <derivirana_varijabla naziv="DomainObject.Predmet.SudioniciListNazivOIB_1">
      <item>, OIB 05292577896</item>
      <item>, OIB 18683136487</item>
      <item>, OIB null</item>
      <item>, OIB 02182930238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1329</properties:Words>
  <properties:Characters>7460</properties:Characters>
  <properties:Lines>142</properties:Lines>
  <properties:Paragraphs>32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2018-10-11T06:05:00Z</cp:lastPrinted>
  <dcterms:modified xmlns:xsi="http://www.w3.org/2001/XMLSchema-instance" xsi:type="dcterms:W3CDTF">2018-10-11T06:05:00Z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