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ca0b" w14:paraId="86eca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5CE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St-6116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B5CE2">
        <w:rPr>
          <w:rFonts w:hAnsi="Times New Roman" w:ascii="Times New Roman"/>
        </w:rPr>
        <w:t>ARIAS CAPITAL d.o.o., OIB:19006998348, Zagreb, Garićgradska 13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B5CE2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B5CE2">
        <w:rPr>
          <w:rFonts w:hAnsi="Times New Roman" w:ascii="Times New Roman"/>
        </w:rPr>
        <w:t>ARIAS CAPITAL d.o.o., OIB:19006998348, Zagreb, Garićgradska 13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CB5CE2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CB5CE2">
        <w:rPr>
          <w:rFonts w:hAnsi="Times New Roman" w:ascii="Times New Roman"/>
          <w:szCs w:val="24"/>
        </w:rPr>
        <w:t>14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CB5CE2">
        <w:rPr>
          <w:rFonts w:hAnsi="Times New Roman" w:ascii="Times New Roman"/>
          <w:szCs w:val="24"/>
        </w:rPr>
        <w:t>05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CB5C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B5CE2">
        <w:rPr>
          <w:rFonts w:hAnsi="Times New Roman" w:ascii="Times New Roman"/>
          <w:szCs w:val="24"/>
        </w:rPr>
        <w:t>Željko Vugrić, OIB:14250195321, Velika Gorica, A.Cesarca 52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B5CE2">
        <w:rPr>
          <w:rFonts w:hAnsi="Times New Roman" w:ascii="Times New Roman"/>
        </w:rPr>
        <w:t>ARIAS CAPITAL d.o.o., OIB:19006998348, Zagreb, Garićgradska 13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B5CE2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CB5CE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B5CE2" w:rsidP="00CB5CE2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B5CE2" w:rsidP="00CB5CE2" w:rsidR="00CB5CE2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03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60303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B5CE2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6116</izvorni_sadrzaj>
    <derivirana_varijabla naziv="DomainObject.Predmet.Broj_1">6116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St-6116/2015</izvorni_sadrzaj>
    <derivirana_varijabla naziv="DomainObject.Predmet.OznakaBroj_1">St-6116/2015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ARIAS CAPITAL d.o.o. zastupanog po punomoćniku Zoran Pleško</izvorni_sadrzaj>
    <derivirana_varijabla naziv="DomainObject.Predmet.ProtustrankaFormated_1">  ARIAS CAPITAL d.o.o. zastupanog po punomoćniku Zoran Pleško</derivirana_varijabla>
  </DomainObject.Predmet.ProtustrankaFormated>
  <DomainObject.Predmet.ProtustrankaFormatedOIB>
    <izvorni_sadrzaj>  ARIAS CAPITAL d.o.o., OIB 19006998348 zastupanog po punomoćniku Zoran Pleško</izvorni_sadrzaj>
    <derivirana_varijabla naziv="DomainObject.Predmet.ProtustrankaFormatedOIB_1">  ARIAS CAPITAL d.o.o., OIB 19006998348 zastupanog po punomoćniku Zoran Pleško</derivirana_varijabla>
  </DomainObject.Predmet.ProtustrankaFormatedOIB>
  <DomainObject.Predmet.ProtustrankaFormatedWithAdress>
    <izvorni_sadrzaj> ARIAS CAPITAL d.o.o., Garićgradska 13, 10000 Zagreb zastupanog po punomoćniku Zoran Pleško</izvorni_sadrzaj>
    <derivirana_varijabla naziv="DomainObject.Predmet.ProtustrankaFormatedWithAdress_1"> ARIAS CAPITAL d.o.o., Garićgradska 13, 10000 Zagreb zastupanog po punomoćniku Zoran Pleško</derivirana_varijabla>
  </DomainObject.Predmet.ProtustrankaFormatedWithAdress>
  <DomainObject.Predmet.ProtustrankaFormatedWithAdressOIB>
    <izvorni_sadrzaj> ARIAS CAPITAL d.o.o., OIB 19006998348, Garićgradska 13, 10000 Zagreb zastupanog po punomoćniku Zoran Pleško</izvorni_sadrzaj>
    <derivirana_varijabla naziv="DomainObject.Predmet.ProtustrankaFormatedWithAdressOIB_1"> ARIAS CAPITAL d.o.o., OIB 19006998348, Garićgradska 13, 10000 Zagreb zastupanog po punomoćniku Zoran Pleško</derivirana_varijabla>
  </DomainObject.Predmet.ProtustrankaFormatedWithAdressOIB>
  <DomainObject.Predmet.ProtustrankaWithAdress>
    <izvorni_sadrzaj>ARIAS CAPITAL d.o.o. Garićgradska 13, 10000 Zagreb</izvorni_sadrzaj>
    <derivirana_varijabla naziv="DomainObject.Predmet.ProtustrankaWithAdress_1">ARIAS CAPITAL d.o.o. Garićgradska 13, 10000 Zagreb</derivirana_varijabla>
  </DomainObject.Predmet.ProtustrankaWithAdress>
  <DomainObject.Predmet.ProtustrankaWithAdressOIB>
    <izvorni_sadrzaj>ARIAS CAPITAL d.o.o., OIB 19006998348, Garićgradska 13, 10000 Zagreb</izvorni_sadrzaj>
    <derivirana_varijabla naziv="DomainObject.Predmet.ProtustrankaWithAdressOIB_1">ARIAS CAPITAL d.o.o., OIB 19006998348, Garićgradska 13, 10000 Zagreb</derivirana_varijabla>
  </DomainObject.Predmet.ProtustrankaWithAdressOIB>
  <DomainObject.Predmet.ProtustrankaNazivFormated>
    <izvorni_sadrzaj>ARIAS CAPITAL d.o.o.</izvorni_sadrzaj>
    <derivirana_varijabla naziv="DomainObject.Predmet.ProtustrankaNazivFormated_1">ARIAS CAPITAL d.o.o.</derivirana_varijabla>
  </DomainObject.Predmet.ProtustrankaNazivFormated>
  <DomainObject.Predmet.ProtustrankaNazivFormatedOIB>
    <izvorni_sadrzaj>ARIAS CAPITAL d.o.o., OIB 19006998348</izvorni_sadrzaj>
    <derivirana_varijabla naziv="DomainObject.Predmet.ProtustrankaNazivFormatedOIB_1">ARIAS CAPITAL d.o.o., OIB 19006998348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ARIAS CAPITAL d.o.o. zastupanog po punomoćniku Zoran Pleško</item>
    </izvorni_sadrzaj>
    <derivirana_varijabla naziv="DomainObject.Predmet.ProtuStrankaListFormated_1">
      <item>ARIAS CAPITAL d.o.o. zastupanog po punomoćniku Zoran Pleško</item>
    </derivirana_varijabla>
  </DomainObject.Predmet.ProtuStrankaListFormated>
  <DomainObject.Predmet.ProtuStrankaListFormatedOIB>
    <izvorni_sadrzaj>
      <item>ARIAS CAPITAL d.o.o., OIB 19006998348 zastupanog po punomoćniku Zoran Pleško</item>
    </izvorni_sadrzaj>
    <derivirana_varijabla naziv="DomainObject.Predmet.ProtuStrankaListFormatedOIB_1">
      <item>ARIAS CAPITAL d.o.o., OIB 19006998348 zastupanog po punomoćniku Zoran Pleško</item>
    </derivirana_varijabla>
  </DomainObject.Predmet.ProtuStrankaListFormatedOIB>
  <DomainObject.Predmet.ProtuStrankaListFormatedWithAdress>
    <izvorni_sadrzaj>
      <item>ARIAS CAPITAL d.o.o., Garićgradska 13, 10000 Zagreb zastupanog po punomoćniku Zoran Pleško</item>
    </izvorni_sadrzaj>
    <derivirana_varijabla naziv="DomainObject.Predmet.ProtuStrankaListFormatedWithAdress_1">
      <item>ARIAS CAPITAL d.o.o., Garićgradska 13, 10000 Zagreb zastupanog po punomoćniku Zoran Pleško</item>
    </derivirana_varijabla>
  </DomainObject.Predmet.ProtuStrankaListFormatedWithAdress>
  <DomainObject.Predmet.ProtuStrankaListFormatedWithAdressOIB>
    <izvorni_sadrzaj>
      <item>ARIAS CAPITAL d.o.o., OIB 19006998348, Garićgradska 13, 10000 Zagreb zastupanog po punomoćniku Zoran Pleško</item>
    </izvorni_sadrzaj>
    <derivirana_varijabla naziv="DomainObject.Predmet.ProtuStrankaListFormatedWithAdressOIB_1">
      <item>ARIAS CAPITAL d.o.o., OIB 19006998348, Garićgradska 13, 10000 Zagreb zastupanog po punomoćniku Zoran Pleško</item>
    </derivirana_varijabla>
  </DomainObject.Predmet.ProtuStrankaListFormatedWithAdressOIB>
  <DomainObject.Predmet.ProtuStrankaListNazivFormated>
    <izvorni_sadrzaj>
      <item>ARIAS CAPITAL d.o.o.</item>
    </izvorni_sadrzaj>
    <derivirana_varijabla naziv="DomainObject.Predmet.ProtuStrankaListNazivFormated_1">
      <item>ARIAS CAPITAL d.o.o.</item>
    </derivirana_varijabla>
  </DomainObject.Predmet.ProtuStrankaListNazivFormated>
  <DomainObject.Predmet.ProtuStrankaListNazivFormatedOIB>
    <izvorni_sadrzaj>
      <item>ARIAS CAPITAL d.o.o., OIB 19006998348</item>
    </izvorni_sadrzaj>
    <derivirana_varijabla naziv="DomainObject.Predmet.ProtuStrankaListNazivFormatedOIB_1">
      <item>ARIAS CAPITAL d.o.o., OIB 19006998348</item>
    </derivirana_varijabla>
  </DomainObject.Predmet.ProtuStrankaListNazivFormatedOIB>
  <DomainObject.Predmet.OstaliListFormated>
    <izvorni_sadrzaj>
      <item>Zoran Pleško punomoćnik sudionika u postupku ARIAS CAPITAL d.o.o.</item>
    </izvorni_sadrzaj>
    <derivirana_varijabla naziv="DomainObject.Predmet.OstaliListFormated_1">
      <item>Zoran Pleško punomoćnik sudionika u postupku ARIAS CAPITAL d.o.o.</item>
    </derivirana_varijabla>
  </DomainObject.Predmet.OstaliListFormated>
  <DomainObject.Predmet.OstaliListFormatedOIB>
    <izvorni_sadrzaj>
      <item>Zoran Pleško, OIB 32911273477 punomoćnik sudionika u postupku ARIAS CAPITAL d.o.o.</item>
    </izvorni_sadrzaj>
    <derivirana_varijabla naziv="DomainObject.Predmet.OstaliListFormatedOIB_1">
      <item>Zoran Pleško, OIB 32911273477 punomoćnik sudionika u postupku ARIAS CAPITAL d.o.o.</item>
    </derivirana_varijabla>
  </DomainObject.Predmet.OstaliListFormatedOIB>
  <DomainObject.Predmet.OstaliListFormatedWithAdress>
    <izvorni_sadrzaj>
      <item>Zoran Pleško, Dolenica 63, 10257 Hrvatski Leskovac punomoćnik sudionika u postupku ARIAS CAPITAL d.o.o.</item>
    </izvorni_sadrzaj>
    <derivirana_varijabla naziv="DomainObject.Predmet.OstaliListFormatedWithAdress_1">
      <item>Zoran Pleško, Dolenica 63, 10257 Hrvatski Leskovac punomoćnik sudionika u postupku ARIAS CAPITAL d.o.o.</item>
    </derivirana_varijabla>
  </DomainObject.Predmet.OstaliListFormatedWithAdress>
  <DomainObject.Predmet.OstaliListFormatedWithAdressOIB>
    <izvorni_sadrzaj>
      <item>Zoran Pleško, OIB 32911273477, Dolenica 63, 10257 Hrvatski Leskovac punomoćnik sudionika u postupku ARIAS CAPITAL d.o.o.</item>
    </izvorni_sadrzaj>
    <derivirana_varijabla naziv="DomainObject.Predmet.OstaliListFormatedWithAdressOIB_1">
      <item>Zoran Pleško, OIB 32911273477, Dolenica 63, 10257 Hrvatski Leskovac punomoćnik sudionika u postupku ARIAS CAPITAL d.o.o.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ARIAS CAPITAL d.o.o.</izvorni_sadrzaj>
    <derivirana_varijabla naziv="DomainObject.Predmet.ProtustrankaIDrugi_1">ARIAS CAPITAL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ARIAS CAPITAL d.o.o., OIB 19006998348, Garićgradska 13, 10000 Zagreb</izvorni_sadrzaj>
    <derivirana_varijabla naziv="DomainObject.Predmet.ProtustrankaIDrugiAdressOIB_1">ARIAS CAPITAL d.o.o., OIB 19006998348, Garićgradska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ARIAS CAPITAL d.o.o.</item>
      <item>FINA Regionalni centar Zagreb</item>
      <item>Zoran Pleško</item>
    </izvorni_sadrzaj>
    <derivirana_varijabla naziv="DomainObject.Predmet.SudioniciListNaziv_1">
      <item>ARIAS CAPITAL d.o.o.</item>
      <item>FINA Regionalni centar Zagreb</item>
      <item>Zoran Pleško</item>
    </derivirana_varijabla>
  </DomainObject.Predmet.SudioniciListNaziv>
  <DomainObject.Predmet.SudioniciListAdressOIB>
    <izvorni_sadrzaj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izvorni_sadrzaj>
    <derivirana_varijabla naziv="DomainObject.Predmet.SudioniciListAdressOIB_1"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19006998348</item>
      <item>, OIB 85821130368</item>
      <item>, OIB 32911273477</item>
    </izvorni_sadrzaj>
    <derivirana_varijabla naziv="DomainObject.Predmet.SudioniciListNazivOIB_1">
      <item>, OIB 19006998348</item>
      <item>, OIB 85821130368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2016-04-26T12:05:00Z</cp:lastPrinted>
  <dcterms:modified xmlns:xsi="http://www.w3.org/2001/XMLSchema-instance" xsi:type="dcterms:W3CDTF">2016-04-26T12:05:00Z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