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fa36" w14:paraId="cd0fa36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867699">
        <w:rPr>
          <w:b/>
          <w:lang w:val="hr-HR"/>
        </w:rPr>
        <w:t>445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67699">
        <w:rPr>
          <w:lang w:val="hr-HR"/>
        </w:rPr>
        <w:t>PROJEKTANT-GRADITELJ d.o.o. Supetar, Vrilo 7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867699">
        <w:rPr>
          <w:lang w:val="hr-HR"/>
        </w:rPr>
        <w:t>43693199388</w:t>
      </w:r>
      <w:r w:rsidR="000467BE">
        <w:rPr>
          <w:lang w:val="hr-HR"/>
        </w:rPr>
        <w:t xml:space="preserve">, MBS: </w:t>
      </w:r>
      <w:r w:rsidR="00867699">
        <w:rPr>
          <w:lang w:val="hr-HR"/>
        </w:rPr>
        <w:t>060146160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9C5F1E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67699">
        <w:rPr>
          <w:lang w:val="hr-HR"/>
        </w:rPr>
        <w:t>PROJEKTANT-GRADITELJ d.o.o. Supetar, Vrilo 7, OIB: 43693199388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867699">
        <w:rPr>
          <w:lang w:val="hr-HR"/>
        </w:rPr>
        <w:t>39.200,18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C5F1E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9C5F1E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90193"/>
    <w:rsid w:val="006E3551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67699"/>
    <w:rsid w:val="00876209"/>
    <w:rsid w:val="008B062D"/>
    <w:rsid w:val="008E30B1"/>
    <w:rsid w:val="0093626B"/>
    <w:rsid w:val="009374AD"/>
    <w:rsid w:val="00944D1D"/>
    <w:rsid w:val="00963EA5"/>
    <w:rsid w:val="00984E8A"/>
    <w:rsid w:val="00993EA2"/>
    <w:rsid w:val="009966BF"/>
    <w:rsid w:val="009B0CD1"/>
    <w:rsid w:val="009C5F1E"/>
    <w:rsid w:val="009D46D2"/>
    <w:rsid w:val="00A2463C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19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019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019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019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2445</izvorni_sadrzaj>
    <derivirana_varijabla naziv="DomainObject.Predmet.Broj_1">2445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St-2445/2015</izvorni_sadrzaj>
    <derivirana_varijabla naziv="DomainObject.Predmet.OznakaBroj_1">St-2445/2015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PROJEKTANT-GRADITELJ, d.o.o. za urbanističko planiranje, projektiranje, inženjering</izvorni_sadrzaj>
    <derivirana_varijabla naziv="DomainObject.Predmet.ProtustrankaFormated_1">  PROJEKTANT-GRADITELJ, d.o.o. za urbanističko planiranje, projektiranje, inženjering</derivirana_varijabla>
  </DomainObject.Predmet.ProtustrankaFormated>
  <DomainObject.Predmet.ProtustrankaFormatedOIB>
    <izvorni_sadrzaj>  PROJEKTANT-GRADITELJ, d.o.o. za urbanističko planiranje, projektiranje, inženjering, OIB 43693199388</izvorni_sadrzaj>
    <derivirana_varijabla naziv="DomainObject.Predmet.ProtustrankaFormatedOIB_1">  PROJEKTANT-GRADITELJ, d.o.o. za urbanističko planiranje, projektiranje, inženjering, OIB 43693199388</derivirana_varijabla>
  </DomainObject.Predmet.ProtustrankaFormatedOIB>
  <DomainObject.Predmet.ProtustrankaFormatedWithAdress>
    <izvorni_sadrzaj> PROJEKTANT-GRADITELJ, d.o.o. za urbanističko planiranje, projektiranje, inženjering, Vrilo 7, 21400 Supetar</izvorni_sadrzaj>
    <derivirana_varijabla naziv="DomainObject.Predmet.ProtustrankaFormatedWithAdress_1"> PROJEKTANT-GRADITELJ, d.o.o. za urbanističko planiranje, projektiranje, inženjering, Vrilo 7, 21400 Supetar</derivirana_varijabla>
  </DomainObject.Predmet.ProtustrankaFormatedWithAdress>
  <DomainObject.Predmet.ProtustrankaFormatedWithAdressOIB>
    <izvorni_sadrzaj> PROJEKTANT-GRADITELJ, d.o.o. za urbanističko planiranje, projektiranje, inženjering, OIB 43693199388, Vrilo 7, 21400 Supetar</izvorni_sadrzaj>
    <derivirana_varijabla naziv="DomainObject.Predmet.ProtustrankaFormatedWithAdressOIB_1"> PROJEKTANT-GRADITELJ, d.o.o. za urbanističko planiranje, projektiranje, inženjering, OIB 43693199388, Vrilo 7, 21400 Supetar</derivirana_varijabla>
  </DomainObject.Predmet.ProtustrankaFormatedWithAdressOIB>
  <DomainObject.Predmet.ProtustrankaWithAdress>
    <izvorni_sadrzaj>PROJEKTANT-GRADITELJ, d.o.o. za urbanističko planiranje, projektiranje, inženjering Vrilo 7, 21400 Supetar</izvorni_sadrzaj>
    <derivirana_varijabla naziv="DomainObject.Predmet.ProtustrankaWithAdress_1">PROJEKTANT-GRADITELJ, d.o.o. za urbanističko planiranje, projektiranje, inženjering Vrilo 7, 21400 Supetar</derivirana_varijabla>
  </DomainObject.Predmet.ProtustrankaWithAdress>
  <DomainObject.Predmet.ProtustrankaWithAdressOIB>
    <izvorni_sadrzaj>PROJEKTANT-GRADITELJ, d.o.o. za urbanističko planiranje, projektiranje, inženjering, OIB 43693199388, Vrilo 7, 21400 Supetar</izvorni_sadrzaj>
    <derivirana_varijabla naziv="DomainObject.Predmet.ProtustrankaWithAdressOIB_1">PROJEKTANT-GRADITELJ, d.o.o. za urbanističko planiranje, projektiranje, inženjering, OIB 43693199388, Vrilo 7, 21400 Supetar</derivirana_varijabla>
  </DomainObject.Predmet.ProtustrankaWithAdressOIB>
  <DomainObject.Predmet.ProtustrankaNazivFormated>
    <izvorni_sadrzaj>PROJEKTANT-GRADITELJ, d.o.o. za urbanističko planiranje, projektiranje, inženjering</izvorni_sadrzaj>
    <derivirana_varijabla naziv="DomainObject.Predmet.ProtustrankaNazivFormated_1">PROJEKTANT-GRADITELJ, d.o.o. za urbanističko planiranje, projektiranje, inženjering</derivirana_varijabla>
  </DomainObject.Predmet.ProtustrankaNazivFormated>
  <DomainObject.Predmet.ProtustrankaNazivFormatedOIB>
    <izvorni_sadrzaj>PROJEKTANT-GRADITELJ, d.o.o. za urbanističko planiranje, projektiranje, inženjering, OIB 43693199388</izvorni_sadrzaj>
    <derivirana_varijabla naziv="DomainObject.Predmet.ProtustrankaNazivFormatedOIB_1">PROJEKTANT-GRADITELJ, d.o.o. za urbanističko planiranje, projektiranje, inženjering, OIB 43693199388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39200.18</izvorni_sadrzaj>
    <derivirana_varijabla naziv="DomainObject.Predmet.TrenutnaVrijednost_1">39200.18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PROJEKTANT-GRADITELJ, d.o.o. za urbanističko planiranje, projektiranje, inženjering</item>
    </izvorni_sadrzaj>
    <derivirana_varijabla naziv="DomainObject.Predmet.ProtuStrankaListFormated_1">
      <item>PROJEKTANT-GRADITELJ, d.o.o. za urbanističko planiranje, projektiranje, inženjering</item>
    </derivirana_varijabla>
  </DomainObject.Predmet.ProtuStrankaListFormated>
  <DomainObject.Predmet.ProtuStrankaListFormatedOIB>
    <izvorni_sadrzaj>
      <item>PROJEKTANT-GRADITELJ, d.o.o. za urbanističko planiranje, projektiranje, inženjering, OIB 43693199388</item>
    </izvorni_sadrzaj>
    <derivirana_varijabla naziv="DomainObject.Predmet.ProtuStrankaListFormatedOIB_1">
      <item>PROJEKTANT-GRADITELJ, d.o.o. za urbanističko planiranje, projektiranje, inženjering, OIB 43693199388</item>
    </derivirana_varijabla>
  </DomainObject.Predmet.ProtuStrankaListFormatedOIB>
  <DomainObject.Predmet.ProtuStrankaListFormatedWithAdress>
    <izvorni_sadrzaj>
      <item>PROJEKTANT-GRADITELJ, d.o.o. za urbanističko planiranje, projektiranje, inženjering, Vrilo 7, 21400 Supetar</item>
    </izvorni_sadrzaj>
    <derivirana_varijabla naziv="DomainObject.Predmet.ProtuStrankaListFormatedWithAdress_1">
      <item>PROJEKTANT-GRADITELJ, d.o.o. za urbanističko planiranje, projektiranje, inženjering, Vrilo 7, 21400 Supetar</item>
    </derivirana_varijabla>
  </DomainObject.Predmet.ProtuStrankaListFormatedWithAdress>
  <DomainObject.Predmet.ProtuStrankaListFormatedWithAdressOIB>
    <izvorni_sadrzaj>
      <item>PROJEKTANT-GRADITELJ, d.o.o. za urbanističko planiranje, projektiranje, inženjering, OIB 43693199388, Vrilo 7, 21400 Supetar</item>
    </izvorni_sadrzaj>
    <derivirana_varijabla naziv="DomainObject.Predmet.ProtuStrankaListFormatedWithAdressOIB_1">
      <item>PROJEKTANT-GRADITELJ, d.o.o. za urbanističko planiranje, projektiranje, inženjering, OIB 43693199388, Vrilo 7, 21400 Supetar</item>
    </derivirana_varijabla>
  </DomainObject.Predmet.ProtuStrankaListFormatedWithAdressOIB>
  <DomainObject.Predmet.ProtuStrankaListNazivFormated>
    <izvorni_sadrzaj>
      <item>PROJEKTANT-GRADITELJ, d.o.o. za urbanističko planiranje, projektiranje, inženjering</item>
    </izvorni_sadrzaj>
    <derivirana_varijabla naziv="DomainObject.Predmet.ProtuStrankaListNazivFormated_1">
      <item>PROJEKTANT-GRADITELJ, d.o.o. za urbanističko planiranje, projektiranje, inženjering</item>
    </derivirana_varijabla>
  </DomainObject.Predmet.ProtuStrankaListNazivFormated>
  <DomainObject.Predmet.ProtuStrankaListNazivFormatedOIB>
    <izvorni_sadrzaj>
      <item>PROJEKTANT-GRADITELJ, d.o.o. za urbanističko planiranje, projektiranje, inženjering, OIB 43693199388</item>
    </izvorni_sadrzaj>
    <derivirana_varijabla naziv="DomainObject.Predmet.ProtuStrankaListNazivFormatedOIB_1">
      <item>PROJEKTANT-GRADITELJ, d.o.o. za urbanističko planiranje, projektiranje, inženjering, OIB 43693199388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PROJEKTANT-GRADITELJ, d.o.o. za urbanističko planiranje, projektiranje, inženjering</izvorni_sadrzaj>
    <derivirana_varijabla naziv="DomainObject.Predmet.ProtustrankaIDrugi_1">PROJEKTANT-GRADITELJ, d.o.o. za urbanističko planiranje, projektiranje, inženjering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PROJEKTANT-GRADITELJ, d.o.o. za urbanističko planiranje, projektiranje, inženjering, OIB 43693199388, Vrilo 7, 21400 Supetar</izvorni_sadrzaj>
    <derivirana_varijabla naziv="DomainObject.Predmet.ProtustrankaIDrugiAdressOIB_1">PROJEKTANT-GRADITELJ, d.o.o. za urbanističko planiranje, projektiranje, inženjering, OIB 43693199388, Vrilo 7,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PROJEKTANT-GRADITELJ, d.o.o. za urbanističko planiranje, projektiranje, inženjering</item>
      <item>FINANCIJSKA AGENCIJA, RC SPLIT</item>
    </izvorni_sadrzaj>
    <derivirana_varijabla naziv="DomainObject.Predmet.SudioniciListNaziv_1">
      <item>PROJEKTANT-GRADITELJ, d.o.o. za urbanističko planiranje, projektiranje, inženjering</item>
      <item>FINANCIJSKA AGENCIJA, RC SPLIT</item>
    </derivirana_varijabla>
  </DomainObject.Predmet.SudioniciListNaziv>
  <DomainObject.Predmet.SudioniciListAdressOIB>
    <izvorni_sadrzaj>
      <item>PROJEKTANT-GRADITELJ, d.o.o. za urbanističko planiranje, projektiranje, inženjering, OIB 43693199388, Vrilo 7,21400 Supetar</item>
      <item>FINANCIJSKA AGENCIJA, RC SPLIT, OIB 85821130368, Mažuranićevo šetalište 24 b,21000 Split</item>
    </izvorni_sadrzaj>
    <derivirana_varijabla naziv="DomainObject.Predmet.SudioniciListAdressOIB_1">
      <item>PROJEKTANT-GRADITELJ, d.o.o. za urbanističko planiranje, projektiranje, inženjering, OIB 43693199388, Vrilo 7,21400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43693199388</item>
      <item>, OIB 85821130368</item>
    </izvorni_sadrzaj>
    <derivirana_varijabla naziv="DomainObject.Predmet.SudioniciListNazivOIB_1">
      <item>, OIB 43693199388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C9AF7-F8D8-45E5-A8B8-74CB9D2242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1756</properties:Characters>
  <properties:Lines>49</properties:Lines>
  <properties:Paragraphs>16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2016-02-01T09:25:00Z</cp:lastPrinted>
  <dcterms:modified xmlns:xsi="http://www.w3.org/2001/XMLSchema-instance" xsi:type="dcterms:W3CDTF">2016-02-01T09:25:00Z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