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1c82" w14:paraId="0c01c82" w:rsidRDefault="00AD5B1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802005</wp:posOffset>
            </wp:positionV>
            <wp:extent cy="701675" cx="525780"/>
            <wp:effectExtent b="317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01675" cx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D5B1C" w:rsidP="00AD5B1C" w:rsidR="00AD5B1C">
      <w:pPr>
        <w:pStyle w:val="Bezproreda"/>
      </w:pPr>
    </w:p>
    <w:p w:rsidRDefault="00AD5B1C" w:rsidP="00AD5B1C" w:rsidR="00AD5B1C">
      <w:pPr>
        <w:pStyle w:val="Bezproreda"/>
      </w:pPr>
    </w:p>
    <w:p w:rsidRDefault="00AD5B1C" w:rsidP="00AD5B1C" w:rsidR="00AE649C">
      <w:pPr>
        <w:pStyle w:val="Bezproreda"/>
      </w:pPr>
      <w:r>
        <w:t xml:space="preserve">      Republika Hrvatska</w:t>
      </w:r>
    </w:p>
    <w:p w:rsidRDefault="00AD5B1C" w:rsidP="00AD5B1C" w:rsidR="00AD5B1C">
      <w:pPr>
        <w:pStyle w:val="Bezproreda"/>
      </w:pPr>
      <w:r>
        <w:t>Trgovački sud u Bjelovaru</w:t>
      </w:r>
    </w:p>
    <w:p w:rsidRDefault="00AD5B1C" w:rsidP="00AD5B1C" w:rsidR="00AD5B1C" w:rsidRPr="00AD5B1C">
      <w:pPr>
        <w:pStyle w:val="Bezproreda"/>
        <w:rPr>
          <w:sz w:val="18"/>
          <w:szCs w:val="18"/>
        </w:rPr>
      </w:pPr>
      <w:r w:rsidRPr="00AD5B1C">
        <w:rPr>
          <w:sz w:val="18"/>
          <w:szCs w:val="18"/>
        </w:rPr>
        <w:t>Bjelovar, Šetalište dr. I. Lebovića 42</w:t>
      </w:r>
    </w:p>
    <w:p w:rsidRDefault="00AD5B1C" w:rsidP="00AD5B1C" w:rsidR="00AD5B1C">
      <w:pPr>
        <w:pStyle w:val="Bezproreda"/>
        <w:jc w:val="right"/>
      </w:pPr>
      <w:r>
        <w:t>Poslovni broj: 6 St-779/2018-3</w:t>
      </w:r>
    </w:p>
    <w:p w:rsidRDefault="00AD5B1C" w:rsidP="00AD5B1C" w:rsidR="00AD5B1C">
      <w:pPr>
        <w:rPr>
          <w:rFonts w:hAnsi="Times New Roman" w:ascii="Times New Roman"/>
        </w:rPr>
      </w:pPr>
    </w:p>
    <w:p w:rsidRDefault="00AD5B1C" w:rsidP="00AD5B1C" w:rsidR="00AD5B1C">
      <w:pPr>
        <w:rPr>
          <w:rFonts w:hAnsi="Times New Roman" w:ascii="Times New Roman"/>
        </w:rPr>
      </w:pPr>
    </w:p>
    <w:p w:rsidRDefault="00AD5B1C" w:rsidP="00AD5B1C" w:rsidR="00AD5B1C">
      <w:pPr>
        <w:rPr>
          <w:rFonts w:hAnsi="Times New Roman" w:ascii="Times New Roman"/>
        </w:rPr>
      </w:pPr>
    </w:p>
    <w:p w:rsidRDefault="00AD5B1C" w:rsidP="00AD5B1C" w:rsidR="00AD5B1C">
      <w:pPr>
        <w:rPr>
          <w:rFonts w:hAnsi="Times New Roman" w:ascii="Times New Roman"/>
        </w:rPr>
      </w:pPr>
    </w:p>
    <w:p w:rsidRDefault="00AD5B1C" w:rsidP="00AD5B1C" w:rsidR="00AD5B1C">
      <w:pPr>
        <w:rPr>
          <w:rFonts w:hAnsi="Times New Roman" w:ascii="Times New Roman"/>
        </w:rPr>
      </w:pPr>
    </w:p>
    <w:p w:rsidRDefault="00AD5B1C" w:rsidP="00AD5B1C" w:rsidR="00AD5B1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AD5B1C" w:rsidP="00AD5B1C" w:rsidR="00AD5B1C">
      <w:pPr>
        <w:jc w:val="center"/>
        <w:rPr>
          <w:rFonts w:hAnsi="Times New Roman" w:ascii="Times New Roman"/>
        </w:rPr>
      </w:pPr>
    </w:p>
    <w:p w:rsidRDefault="00AD5B1C" w:rsidP="00AD5B1C" w:rsidR="00AD5B1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AD5B1C" w:rsidP="00AD5B1C" w:rsidR="00AD5B1C">
      <w:pPr>
        <w:rPr>
          <w:rFonts w:hAnsi="Times New Roman" w:ascii="Times New Roman"/>
        </w:rPr>
      </w:pPr>
    </w:p>
    <w:p w:rsidRDefault="00AD5B1C" w:rsidP="00AD5B1C" w:rsidR="00AD5B1C">
      <w:pPr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GORAN PRIJEVOZ jednostavno društvo s ograničenom odgovornošću za prijevoz i trgovinu, Breza, Breza 70, MBS: 010099726, OIB: 74385730901, 4. prosinca 2018.</w:t>
      </w: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AD5B1C" w:rsidP="00AD5B1C" w:rsidR="00AD5B1C">
      <w:pPr>
        <w:jc w:val="center"/>
        <w:rPr>
          <w:rFonts w:hAnsi="Times New Roman" w:ascii="Times New Roman"/>
          <w:b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AD5B1C" w:rsidP="00AD5B1C" w:rsidR="00AD5B1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AD5B1C" w:rsidP="00AD5B1C" w:rsidR="00AD5B1C">
      <w:pPr>
        <w:jc w:val="both"/>
        <w:rPr>
          <w:rFonts w:hAnsi="Times New Roman" w:ascii="Times New Roman"/>
          <w:b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U skraćenom stečajnom postupku nad dužnikom, Trgovački sud u Bjelovaru je rješenjem poslovni broj St-690/2018-3 od 17. rujna 2018. otvorio i zaključio skraćeni stečajni postupak.</w:t>
      </w: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Osoba ovlaštena za zastupanje dužnika do dana otvaranja stečajnog postupka pravovremeno je podnijela žalbu protiv rješenja Trgovačkog suda u Bjelovaru poslovni broj St-690/2018-3 od 17. rujna 2018.</w:t>
      </w: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Odlučujući o žalbi, sudac pojedinac Trgovačkog suda u Bjelovaru je rješenjem poslovni broj Stž-5/2018-2 od 22. listopada 2018. ukinuo rješenje Trgovačkog suda u Bjelovaru poslovni broj St-690/2018-3 od 17. rujna 2018. jer je u žalbenom postupku utvrđeno da je dužnik vlasnik teretnog vozila marke MAN, reg. oznake BJ926HA, čija vrijednost višestruko premašuje blokadu računa te dužnik ima tražbinu prema trgovačkom društvu Hidroregulacija d.d. Bjelovar, u iznosu od 72.824,22 kn, što dužnik dokazuje preslikom prometnih dozvola i računa.</w:t>
      </w: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da iz sadržaja priloženih isprava proizlazi da dužnik raspolaže imovinom čija je vrijednost dostatna za namirenje predvidivih troškova stečajnog postupka, nisu ispunjene </w:t>
      </w:r>
      <w:r>
        <w:rPr>
          <w:rFonts w:hAnsi="Times New Roman" w:ascii="Times New Roman"/>
        </w:rPr>
        <w:lastRenderedPageBreak/>
        <w:t>pretpostavke za istodobno otvaranje i zaključenje skraćenog stečajnog postupka te je riješeno kao u izreci.</w:t>
      </w: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4. prosinca 2018.</w:t>
      </w:r>
    </w:p>
    <w:p w:rsidRDefault="00AD5B1C" w:rsidP="00AD5B1C" w:rsidR="00AD5B1C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Za točnost otpravka-ovlašteni službenik   </w:t>
      </w: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Suzana Sabljić</w:t>
      </w: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AD5B1C" w:rsidP="00AD5B1C" w:rsidR="00AD5B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>
      <w:pPr>
        <w:jc w:val="both"/>
        <w:rPr>
          <w:rFonts w:hAnsi="Times New Roman" w:ascii="Times New Roman"/>
        </w:rPr>
      </w:pPr>
    </w:p>
    <w:p w:rsidRDefault="00AD5B1C" w:rsidP="00AD5B1C" w:rsidR="00AD5B1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D5B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1354598"/>
      <w:docPartObj>
        <w:docPartGallery w:val="Page Numbers (Top of Page)"/>
        <w:docPartUnique/>
      </w:docPartObj>
    </w:sdtPr>
    <w:sdtContent>
      <w:p w:rsidRDefault="00AD5B1C" w:rsidP="00AD5B1C" w:rsidR="00AD5B1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D5B1C" w:rsidP="00AD5B1C" w:rsidR="00AD5B1C">
    <w:pPr>
      <w:pStyle w:val="Bezproreda"/>
      <w:jc w:val="right"/>
    </w:pPr>
    <w:r>
      <w:t>Poslovni broj: 6 St-779/2018-3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B1C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D5B1C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D5B1C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01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St-779/2018-3</izvorni_sadrzaj>
    <derivirana_varijabla naziv="DomainObject.Oznaka_1">St-779/2018-3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St-779/2018</izvorni_sadrzaj>
    <derivirana_varijabla naziv="DomainObject.Predmet.OznakaBroj_1">St-779/2018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 PRIJEVOZ jednostavno društvo s ograničenom odgovornošću za prijevoz i trgovinu</izvorni_sadrzaj>
    <derivirana_varijabla naziv="DomainObject.Predmet.ProtustrankaFormated_1">  GORAN PRIJEVOZ jednostavno društvo s ograničenom odgovornošću za prijevoz i trgovinu</derivirana_varijabla>
  </DomainObject.Predmet.ProtustrankaFormated>
  <DomainObject.Predmet.ProtustrankaFormatedOIB>
    <izvorni_sadrzaj>  GORAN PRIJEVOZ jednostavno društvo s ograničenom odgovornošću za prijevoz i trgovinu, OIB 74385730901</izvorni_sadrzaj>
    <derivirana_varijabla naziv="DomainObject.Predmet.ProtustrankaFormatedOIB_1">  GORAN PRIJEVOZ jednostavno društvo s ograničenom odgovornošću za prijevoz i trgovinu, OIB 74385730901</derivirana_varijabla>
  </DomainObject.Predmet.ProtustrankaFormatedOIB>
  <DomainObject.Predmet.ProtustrankaFormatedWithAdress>
    <izvorni_sadrzaj> GORAN PRIJEVOZ jednostavno društvo s ograničenom odgovornošću za prijevoz i trgovinu, Breza 70, 43000 Breza</izvorni_sadrzaj>
    <derivirana_varijabla naziv="DomainObject.Predmet.ProtustrankaFormatedWithAdress_1"> GORAN PRIJEVOZ jednostavno društvo s ograničenom odgovornošću za prijevoz i trgovinu, Breza 70, 43000 Breza</derivirana_varijabla>
  </DomainObject.Predmet.ProtustrankaFormatedWithAdress>
  <DomainObject.Predmet.ProtustrankaFormatedWithAdressOIB>
    <izvorni_sadrzaj> GORAN PRIJEVOZ jednostavno društvo s ograničenom odgovornošću za prijevoz i trgovinu, OIB 74385730901, Breza 70, 43000 Breza</izvorni_sadrzaj>
    <derivirana_varijabla naziv="DomainObject.Predmet.ProtustrankaFormatedWithAdressOIB_1"> GORAN PRIJEVOZ jednostavno društvo s ograničenom odgovornošću za prijevoz i trgovinu, OIB 74385730901, Breza 70, 43000 Breza</derivirana_varijabla>
  </DomainObject.Predmet.ProtustrankaFormatedWithAdressOIB>
  <DomainObject.Predmet.ProtustrankaWithAdress>
    <izvorni_sadrzaj>GORAN PRIJEVOZ jednostavno društvo s ograničenom odgovornošću za prijevoz i trgovinu Breza 70, 43000 Breza</izvorni_sadrzaj>
    <derivirana_varijabla naziv="DomainObject.Predmet.ProtustrankaWithAdress_1">GORAN PRIJEVOZ jednostavno društvo s ograničenom odgovornošću za prijevoz i trgovinu Breza 70, 43000 Breza</derivirana_varijabla>
  </DomainObject.Predmet.ProtustrankaWithAdress>
  <DomainObject.Predmet.ProtustrankaWithAdressOIB>
    <izvorni_sadrzaj>GORAN PRIJEVOZ jednostavno društvo s ograničenom odgovornošću za prijevoz i trgovinu, OIB 74385730901, Breza 70, 43000 Breza</izvorni_sadrzaj>
    <derivirana_varijabla naziv="DomainObject.Predmet.ProtustrankaWithAdressOIB_1">GORAN PRIJEVOZ jednostavno društvo s ograničenom odgovornošću za prijevoz i trgovinu, OIB 74385730901, Breza 70, 43000 Breza</derivirana_varijabla>
  </DomainObject.Predmet.ProtustrankaWithAdressOIB>
  <DomainObject.Predmet.ProtustrankaNazivFormated>
    <izvorni_sadrzaj>GORAN PRIJEVOZ jednostavno društvo s ograničenom odgovornošću za prijevoz i trgovinu</izvorni_sadrzaj>
    <derivirana_varijabla naziv="DomainObject.Predmet.ProtustrankaNazivFormated_1">GORAN PRIJEVOZ jednostavno društvo s ograničenom odgovornošću za prijevoz i trgovinu</derivirana_varijabla>
  </DomainObject.Predmet.ProtustrankaNazivFormated>
  <DomainObject.Predmet.ProtustrankaNazivFormatedOIB>
    <izvorni_sadrzaj>GORAN PRIJEVOZ jednostavno društvo s ograničenom odgovornošću za prijevoz i trgovinu, OIB 74385730901</izvorni_sadrzaj>
    <derivirana_varijabla naziv="DomainObject.Predmet.ProtustrankaNazivFormatedOIB_1">GORAN PRIJEVOZ jednostavno društvo s ograničenom odgovornošću za prijevoz i trgovinu, OIB 74385730901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GORAN PRIJEVOZ jednostavno društvo s ograničenom odgovornošću za prijevoz i trgovinu</item>
    </izvorni_sadrzaj>
    <derivirana_varijabla naziv="DomainObject.Predmet.ProtuStrankaListFormated_1">
      <item>GORAN PRIJEVOZ jednostavno društvo s ograničenom odgovornošću za prijevoz i trgovinu</item>
    </derivirana_varijabla>
  </DomainObject.Predmet.ProtuStrankaListFormated>
  <DomainObject.Predmet.ProtuStrankaListFormatedOIB>
    <izvorni_sadrzaj>
      <item>GORAN PRIJEVOZ jednostavno društvo s ograničenom odgovornošću za prijevoz i trgovinu, OIB 74385730901</item>
    </izvorni_sadrzaj>
    <derivirana_varijabla naziv="DomainObject.Predmet.ProtuStrankaListFormatedOIB_1">
      <item>GORAN PRIJEVOZ jednostavno društvo s ograničenom odgovornošću za prijevoz i trgovinu, OIB 74385730901</item>
    </derivirana_varijabla>
  </DomainObject.Predmet.ProtuStrankaListFormatedOIB>
  <DomainObject.Predmet.ProtuStrankaListFormatedWithAdress>
    <izvorni_sadrzaj>
      <item>GORAN PRIJEVOZ jednostavno društvo s ograničenom odgovornošću za prijevoz i trgovinu, Breza 70, 43000 Breza</item>
    </izvorni_sadrzaj>
    <derivirana_varijabla naziv="DomainObject.Predmet.ProtuStrankaListFormatedWithAdress_1">
      <item>GORAN PRIJEVOZ jednostavno društvo s ograničenom odgovornošću za prijevoz i trgovinu, Breza 70, 43000 Breza</item>
    </derivirana_varijabla>
  </DomainObject.Predmet.ProtuStrankaListFormatedWithAdress>
  <DomainObject.Predmet.ProtuStrankaListFormatedWithAdressOIB>
    <izvorni_sadrzaj>
      <item>GORAN PRIJEVOZ jednostavno društvo s ograničenom odgovornošću za prijevoz i trgovinu, OIB 74385730901, Breza 70, 43000 Breza</item>
    </izvorni_sadrzaj>
    <derivirana_varijabla naziv="DomainObject.Predmet.ProtuStrankaListFormatedWithAdressOIB_1">
      <item>GORAN PRIJEVOZ jednostavno društvo s ograničenom odgovornošću za prijevoz i trgovinu, OIB 74385730901, Breza 70, 43000 Breza</item>
    </derivirana_varijabla>
  </DomainObject.Predmet.ProtuStrankaListFormatedWithAdressOIB>
  <DomainObject.Predmet.ProtuStrankaListNazivFormated>
    <izvorni_sadrzaj>
      <item>GORAN PRIJEVOZ jednostavno društvo s ograničenom odgovornošću za prijevoz i trgovinu</item>
    </izvorni_sadrzaj>
    <derivirana_varijabla naziv="DomainObject.Predmet.ProtuStrankaListNazivFormated_1">
      <item>GORAN PRIJEVOZ jednostavno društvo s ograničenom odgovornošću za prijevoz i trgovinu</item>
    </derivirana_varijabla>
  </DomainObject.Predmet.ProtuStrankaListNazivFormated>
  <DomainObject.Predmet.ProtuStrankaListNazivFormatedOIB>
    <izvorni_sadrzaj>
      <item>GORAN PRIJEVOZ jednostavno društvo s ograničenom odgovornošću za prijevoz i trgovinu, OIB 74385730901</item>
    </izvorni_sadrzaj>
    <derivirana_varijabla naziv="DomainObject.Predmet.ProtuStrankaListNazivFormatedOIB_1">
      <item>GORAN PRIJEVOZ jednostavno društvo s ograničenom odgovornošću za prijevoz i trgovinu, OIB 74385730901</item>
    </derivirana_varijabla>
  </DomainObject.Predmet.ProtuStrankaListNazivFormatedOIB>
  <DomainObject.Predmet.OstaliListFormated>
    <izvorni_sadrzaj>
      <item>HRVOJE ČAČIĆ</item>
      <item>VESNA ŠPOLJARIĆ</item>
    </izvorni_sadrzaj>
    <derivirana_varijabla naziv="DomainObject.Predmet.OstaliListFormated_1">
      <item>HRVOJE ČAČIĆ</item>
      <item>VESNA ŠPOLJARIĆ</item>
    </derivirana_varijabla>
  </DomainObject.Predmet.OstaliListFormated>
  <DomainObject.Predmet.OstaliListFormatedOIB>
    <izvorni_sadrzaj>
      <item>HRVOJE ČAČIĆ, OIB 30193790847</item>
      <item>VESNA ŠPOLJARIĆ, OIB 70627129772</item>
    </izvorni_sadrzaj>
    <derivirana_varijabla naziv="DomainObject.Predmet.OstaliListFormatedOIB_1">
      <item>HRVOJE ČAČIĆ, OIB 30193790847</item>
      <item>VESNA ŠPOLJARIĆ, OIB 70627129772</item>
    </derivirana_varijabla>
  </DomainObject.Predmet.OstaliListFormatedOIB>
  <DomainObject.Predmet.OstaliListFormatedWithAdress>
    <izvorni_sadrzaj>
      <item>HRVOJE ČAČIĆ, A. K. Miošića 32, 43000 Bjelovar</item>
      <item>VESNA ŠPOLJARIĆ, Breza 70, 43000 Breza</item>
    </izvorni_sadrzaj>
    <derivirana_varijabla naziv="DomainObject.Predmet.OstaliListFormatedWithAdress_1">
      <item>HRVOJE ČAČIĆ, A. K. Miošića 32, 43000 Bjelovar</item>
      <item>VESNA ŠPOLJARIĆ, Breza 70, 43000 Breza</item>
    </derivirana_varijabla>
  </DomainObject.Predmet.OstaliListFormatedWithAdress>
  <DomainObject.Predmet.OstaliListFormatedWithAdressOIB>
    <izvorni_sadrzaj>
      <item>HRVOJE ČAČIĆ, OIB 30193790847, A. K. Miošića 32, 43000 Bjelovar</item>
      <item>VESNA ŠPOLJARIĆ, OIB 70627129772, Breza 70, 43000 Breza</item>
    </izvorni_sadrzaj>
    <derivirana_varijabla naziv="DomainObject.Predmet.OstaliListFormatedWithAdressOIB_1">
      <item>HRVOJE ČAČIĆ, OIB 30193790847, A. K. Miošića 32, 43000 Bjelovar</item>
      <item>VESNA ŠPOLJARIĆ, OIB 70627129772, Breza 70, 43000 Breza</item>
    </derivirana_varijabla>
  </DomainObject.Predmet.OstaliListFormatedWithAdressOIB>
  <DomainObject.Predmet.OstaliListNazivFormated>
    <izvorni_sadrzaj>
      <item>HRVOJE ČAČIĆ</item>
      <item>VESNA ŠPOLJARIĆ</item>
    </izvorni_sadrzaj>
    <derivirana_varijabla naziv="DomainObject.Predmet.OstaliListNazivFormated_1">
      <item>HRVOJE ČAČIĆ</item>
      <item>VESNA ŠPOLJARIĆ</item>
    </derivirana_varijabla>
  </DomainObject.Predmet.OstaliListNazivFormated>
  <DomainObject.Predmet.OstaliListNazivFormatedOIB>
    <izvorni_sadrzaj>
      <item>HRVOJE ČAČIĆ, OIB 30193790847</item>
      <item>VESNA ŠPOLJARIĆ, OIB 70627129772</item>
    </izvorni_sadrzaj>
    <derivirana_varijabla naziv="DomainObject.Predmet.OstaliListNazivFormatedOIB_1">
      <item>HRVOJE ČAČIĆ, OIB 30193790847</item>
      <item>VESNA ŠPOLJARIĆ, OIB 70627129772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St-779/2018-3</izvorni_sadrzaj>
    <derivirana_varijabla naziv="DomainObject.PoslovniBrojDokumenta_1">St-779/2018-3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GORAN PRIJEVOZ jednostavno društvo s ograničenom odgovornošću za prijevoz i trgovinu</izvorni_sadrzaj>
    <derivirana_varijabla naziv="DomainObject.Predmet.ProtustrankaIDrugi_1">GORAN PRIJEVOZ jednostavno društvo s ograničenom odgovornošću za prijevoz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GORAN PRIJEVOZ jednostavno društvo s ograničenom odgovornošću za prijevoz i trgovinu, OIB 74385730901, Breza 70, 43000 Breza</izvorni_sadrzaj>
    <derivirana_varijabla naziv="DomainObject.Predmet.ProtustrankaIDrugiAdressOIB_1">GORAN PRIJEVOZ jednostavno društvo s ograničenom odgovornošću za prijevoz i trgovinu, OIB 74385730901, Breza 70, 43000 Breza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PRIJEVOZ jednostavno društvo s ograničenom odgovornošću za prijevoz i trgovinu</item>
      <item>HRVOJE ČAČIĆ</item>
      <item>VESNA ŠPOLJARIĆ</item>
      <item>FINA, RC ZAGREB, Podružnica BJELOVAR</item>
    </izvorni_sadrzaj>
    <derivirana_varijabla naziv="DomainObject.Predmet.SudioniciListNaziv_1">
      <item>GORAN PRIJEVOZ jednostavno društvo s ograničenom odgovornošću za prijevoz i trgovinu</item>
      <item>HRVOJE ČAČIĆ</item>
      <item>VESNA ŠPOLJARIĆ</item>
      <item>FINA, RC ZAGREB, Podružnica BJELOVAR</item>
    </derivirana_varijabla>
  </DomainObject.Predmet.SudioniciListNaziv>
  <DomainObject.Predmet.SudioniciListAdressOIB>
    <izvorni_sadrzaj>
      <item>GORAN PRIJEVOZ jednostavno društvo s ograničenom odgovornošću za prijevoz i trgovinu, OIB 74385730901, Breza 70,43000 Breza</item>
      <item>HRVOJE ČAČIĆ, OIB 30193790847, A. K. Miošića 32,43000 Bjelovar</item>
      <item>VESNA ŠPOLJARIĆ, OIB 70627129772, Breza 70,43000 Breza</item>
      <item>FINA, RC ZAGREB, Podružnica BJELOVAR, OIB 85821130368, F. Supila 4,43000 Bjelovar</item>
    </izvorni_sadrzaj>
    <derivirana_varijabla naziv="DomainObject.Predmet.SudioniciListAdressOIB_1">
      <item>GORAN PRIJEVOZ jednostavno društvo s ograničenom odgovornošću za prijevoz i trgovinu, OIB 74385730901, Breza 70,43000 Breza</item>
      <item>HRVOJE ČAČIĆ, OIB 30193790847, A. K. Miošića 32,43000 Bjelovar</item>
      <item>VESNA ŠPOLJARIĆ, OIB 70627129772, Breza 70,43000 Breza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23F6D-98C3-428F-BD6F-621FE101A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1805</properties:Characters>
  <properties:Lines>70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2018-12-04T11:25:00Z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St-779/2018-3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