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bfd4" w14:paraId="2babfd4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393390">
        <w:t>169</w:t>
      </w:r>
      <w:r w:rsidR="00D277E3">
        <w:t>/</w:t>
      </w:r>
      <w:r w:rsidR="00393390">
        <w:t>2018</w:t>
      </w:r>
      <w:r>
        <w:t>-</w:t>
      </w:r>
      <w:r w:rsidR="00393390">
        <w:t>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393390" w:rsidRPr="00D72603">
        <w:t>stečajn</w:t>
      </w:r>
      <w:r w:rsidR="00393390">
        <w:t xml:space="preserve">om masom stečajnog dužnika RASVJETA – ING </w:t>
      </w:r>
      <w:r w:rsidR="00393390" w:rsidRPr="00FB0FAF">
        <w:t xml:space="preserve">d.o.o. Zadar u stečaju, </w:t>
      </w:r>
      <w:r w:rsidR="00393390">
        <w:t>Šibenska 3/D</w:t>
      </w:r>
      <w:r w:rsidR="00393390" w:rsidRPr="00FB0FAF">
        <w:t>, Zadar, OIB:</w:t>
      </w:r>
      <w:r w:rsidR="00393390">
        <w:t>23926158237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393390">
        <w:t>Edvinu Šimunovu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D67348">
        <w:t>13</w:t>
      </w:r>
      <w:r w:rsidR="00A1491C">
        <w:t>.</w:t>
      </w:r>
      <w:r w:rsidR="006D2E4D">
        <w:t xml:space="preserve"> </w:t>
      </w:r>
      <w:r w:rsidR="00393390">
        <w:t>srpnja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393390" w:rsidRPr="00D72603">
        <w:t>stečajn</w:t>
      </w:r>
      <w:r w:rsidR="00393390">
        <w:t xml:space="preserve">om masom stečajnog dužnika RASVJETA – ING </w:t>
      </w:r>
      <w:r w:rsidR="00393390" w:rsidRPr="00FB0FAF">
        <w:t xml:space="preserve">d.o.o. Zadar u stečaju, </w:t>
      </w:r>
      <w:r w:rsidR="00393390">
        <w:t>Šibenska 3/D</w:t>
      </w:r>
      <w:r w:rsidR="00393390" w:rsidRPr="00FB0FAF">
        <w:t>, Zadar, OIB:</w:t>
      </w:r>
      <w:r w:rsidR="00393390">
        <w:t>23926158237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393390" w:rsidP="00393390" w:rsidR="00393390" w:rsidRPr="00A1491C">
      <w:pPr>
        <w:ind w:firstLine="708"/>
        <w:jc w:val="both"/>
      </w:pPr>
      <w:r>
        <w:t>Stečajni</w:t>
      </w:r>
      <w:r w:rsidRPr="00A1491C">
        <w:t xml:space="preserve"> upravitelj</w:t>
      </w:r>
      <w:r>
        <w:t xml:space="preserve"> podnio</w:t>
      </w:r>
      <w:r w:rsidRPr="00A1491C">
        <w:t xml:space="preserve"> je prijedlog za nastavak postupka radi naknadne diobe, navodeći da su ostvarene pretpostavke da se u međuvremenu unovčena stečajna masa podijeli. </w:t>
      </w:r>
    </w:p>
    <w:p w:rsidRDefault="00393390" w:rsidP="00393390" w:rsidR="00393390" w:rsidRPr="00A1491C">
      <w:pPr>
        <w:ind w:firstLine="708"/>
        <w:jc w:val="both"/>
      </w:pPr>
      <w:r w:rsidRPr="00A1491C">
        <w:t xml:space="preserve">Postupajući po prijedlogu sud je dana </w:t>
      </w:r>
      <w:r>
        <w:t>14</w:t>
      </w:r>
      <w:r w:rsidRPr="00A1491C">
        <w:t xml:space="preserve">. </w:t>
      </w:r>
      <w:r>
        <w:t>svibnja 2018</w:t>
      </w:r>
      <w:r w:rsidRPr="00A1491C">
        <w:t>. donio rješenje o nastavku postupka i dao suglasnost za naknadnu diobu.</w:t>
      </w:r>
    </w:p>
    <w:p w:rsidRDefault="00393390" w:rsidP="00393390" w:rsidR="00393390">
      <w:pPr>
        <w:jc w:val="both"/>
      </w:pPr>
      <w:r w:rsidRPr="00A1491C">
        <w:t xml:space="preserve">            </w:t>
      </w:r>
      <w:r>
        <w:t>Stečajni</w:t>
      </w:r>
      <w:r w:rsidRPr="00A1491C">
        <w:t xml:space="preserve"> upravitelj je potom</w:t>
      </w:r>
      <w:r>
        <w:t xml:space="preserve"> 15</w:t>
      </w:r>
      <w:r w:rsidRPr="00A1491C">
        <w:t xml:space="preserve">. </w:t>
      </w:r>
      <w:r>
        <w:t>lipnja 2018. izvijestio</w:t>
      </w:r>
      <w:r w:rsidRPr="00A1491C">
        <w:t xml:space="preserve"> sud da je naknadna dioba obavljena prema diobnom popisu</w:t>
      </w:r>
      <w:r>
        <w:t xml:space="preserve">, </w:t>
      </w:r>
      <w:r w:rsidRPr="00A1491C">
        <w:t>pa je sud postupajući temeljem članka 289. stavak 8. Stečajnog zakona (Narodne novine broj 71/15</w:t>
      </w:r>
      <w:r>
        <w:t xml:space="preserve"> i 104/17</w:t>
      </w:r>
      <w:r w:rsidRPr="00A1491C">
        <w:t xml:space="preserve">) zaključio ovaj postupak. </w:t>
      </w:r>
    </w:p>
    <w:p w:rsidRDefault="00393390" w:rsidP="00393390" w:rsidR="00B9355E" w:rsidRPr="00F86201">
      <w:pPr>
        <w:ind w:firstLine="708"/>
        <w:jc w:val="both"/>
      </w:pPr>
      <w:r>
        <w:t xml:space="preserve">Stoga je odlučeno kao i izreci. </w:t>
      </w:r>
      <w:r w:rsidR="00A1491C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D67348">
        <w:t>13</w:t>
      </w:r>
      <w:r w:rsidR="00A1491C">
        <w:t>.</w:t>
      </w:r>
      <w:r w:rsidR="006D2E4D">
        <w:t xml:space="preserve"> </w:t>
      </w:r>
      <w:r w:rsidR="00BF0BE6">
        <w:t>lipnja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1F2C1B" w:rsidP="00B402F8" w:rsidR="00F533AB">
      <w:pPr>
        <w:jc w:val="both"/>
      </w:pPr>
      <w:r>
        <w:t>Za točnost otpravka – ovlašteni službenik</w:t>
      </w:r>
      <w:r w:rsidR="00B402F8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1F2C1B" w:rsidP="00060691" w:rsidR="00F533AB">
      <w:r>
        <w:t>Ante Rubelj</w:t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>Ardena Bajlo</w:t>
      </w:r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36BCB"/>
    <w:rsid w:val="00052052"/>
    <w:rsid w:val="00060691"/>
    <w:rsid w:val="000C7E57"/>
    <w:rsid w:val="00114265"/>
    <w:rsid w:val="00126603"/>
    <w:rsid w:val="00194973"/>
    <w:rsid w:val="001B25E7"/>
    <w:rsid w:val="001F2C1B"/>
    <w:rsid w:val="00242827"/>
    <w:rsid w:val="002C312D"/>
    <w:rsid w:val="002D547A"/>
    <w:rsid w:val="002D6031"/>
    <w:rsid w:val="003030D8"/>
    <w:rsid w:val="00354B0E"/>
    <w:rsid w:val="00393390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7D5519"/>
    <w:rsid w:val="0087380B"/>
    <w:rsid w:val="008E1367"/>
    <w:rsid w:val="00900794"/>
    <w:rsid w:val="00924FFF"/>
    <w:rsid w:val="009B1942"/>
    <w:rsid w:val="009C0E70"/>
    <w:rsid w:val="009E3F06"/>
    <w:rsid w:val="009E5554"/>
    <w:rsid w:val="00A1491C"/>
    <w:rsid w:val="00A163E1"/>
    <w:rsid w:val="00A32431"/>
    <w:rsid w:val="00A92917"/>
    <w:rsid w:val="00A94666"/>
    <w:rsid w:val="00AB2FCA"/>
    <w:rsid w:val="00B03DF3"/>
    <w:rsid w:val="00B402F8"/>
    <w:rsid w:val="00B9355E"/>
    <w:rsid w:val="00BE6C59"/>
    <w:rsid w:val="00BE7B43"/>
    <w:rsid w:val="00BF0BE6"/>
    <w:rsid w:val="00C0514E"/>
    <w:rsid w:val="00C21497"/>
    <w:rsid w:val="00D277E3"/>
    <w:rsid w:val="00D67348"/>
    <w:rsid w:val="00D72603"/>
    <w:rsid w:val="00DC1AD3"/>
    <w:rsid w:val="00E06B02"/>
    <w:rsid w:val="00E119C2"/>
    <w:rsid w:val="00EB1098"/>
    <w:rsid w:val="00EC5339"/>
    <w:rsid w:val="00F21650"/>
    <w:rsid w:val="00F533AB"/>
    <w:rsid w:val="00F826CE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RASVJETA-ING, društvo s ograničenom odgovornošću za građevinarstvo, trgovinu i usluge, u stečaju</izvorni_sadrzaj>
    <derivirana_varijabla naziv="DomainObject.Predmet.ProtustrankaFormated_1">  Stečajna masa iza RASVJETA-ING, društvo s ograničenom odgovornošću za građevinarstvo, trgovinu i usluge, u stečaju</derivirana_varijabla>
  </DomainObject.Predmet.ProtustrankaFormated>
  <DomainObject.Predmet.ProtustrankaFormatedOIB>
    <izvorni_sadrzaj>  Stečajna masa iza RASVJETA-ING, društvo s ograničenom odgovornošću za građevinarstvo, trgovinu i usluge, u stečaju, OIB 26395418670</izvorni_sadrzaj>
    <derivirana_varijabla naziv="DomainObject.Predmet.ProtustrankaFormatedOIB_1">  Stečajna masa iza RASVJETA-ING, društvo s ograničenom odgovornošću za građevinarstvo, trgovinu i usluge, u stečaju, OIB 26395418670</derivirana_varijabla>
  </DomainObject.Predmet.ProtustrankaFormatedOIB>
  <DomainObject.Predmet.ProtustrankaFormatedWithAdress>
    <izvorni_sadrzaj> Stečajna masa iza RASVJETA-ING, društvo s ograničenom odgovornošću za građevinarstvo, trgovinu i usluge, u stečaju, Poljanska 9, 23000 Zadar</izvorni_sadrzaj>
    <derivirana_varijabla naziv="DomainObject.Predmet.ProtustrankaFormatedWithAdress_1"> Stečajna masa iza RASVJETA-ING, društvo s ograničenom odgovornošću za građevinarstvo, trgovinu i usluge, u stečaju, Poljanska 9, 23000 Zadar</derivirana_varijabla>
  </DomainObject.Predmet.ProtustrankaFormatedWithAdress>
  <DomainObject.Predmet.ProtustrankaFormatedWithAdressOIB>
    <izvorni_sadrzaj> Stečajna masa iza RASVJETA-ING, društvo s ograničenom odgovornošću za građevinarstvo, trgovinu i usluge, u stečaju, OIB 26395418670, Poljanska 9, 23000 Zadar</izvorni_sadrzaj>
    <derivirana_varijabla naziv="DomainObject.Predmet.ProtustrankaFormatedWithAdressOIB_1"> Stečajna masa iza RASVJETA-ING, društvo s ograničenom odgovornošću za građevinarstvo, trgovinu i usluge, u stečaju, OIB 26395418670, Poljanska 9, 23000 Zadar</derivirana_varijabla>
  </DomainObject.Predmet.ProtustrankaFormatedWithAdressOIB>
  <DomainObject.Predmet.ProtustrankaWithAdress>
    <izvorni_sadrzaj>Stečajna masa iza RASVJETA-ING, društvo s ograničenom odgovornošću za građevinarstvo, trgovinu i usluge, u stečaju Poljanska 9, 23000 Zadar</izvorni_sadrzaj>
    <derivirana_varijabla naziv="DomainObject.Predmet.ProtustrankaWithAdress_1">Stečajna masa iza RASVJETA-ING, društvo s ograničenom odgovornošću za građevinarstvo, trgovinu i usluge, u stečaju Poljanska 9, 23000 Zadar</derivirana_varijabla>
  </DomainObject.Predmet.ProtustrankaWithAdress>
  <DomainObject.Predmet.ProtustrankaWithAdressOIB>
    <izvorni_sadrzaj>Stečajna masa iza RASVJETA-ING, društvo s ograničenom odgovornošću za građevinarstvo, trgovinu i usluge, u stečaju, OIB 26395418670, Poljanska 9, 23000 Zadar</izvorni_sadrzaj>
    <derivirana_varijabla naziv="DomainObject.Predmet.ProtustrankaWithAdressOIB_1">Stečajna masa iza RASVJETA-ING, društvo s ograničenom odgovornošću za građevinarstvo, trgovinu i usluge, u stečaju, OIB 26395418670, Poljanska 9, 23000 Zadar</derivirana_varijabla>
  </DomainObject.Predmet.ProtustrankaWithAdressOIB>
  <DomainObject.Predmet.ProtustrankaNazivFormated>
    <izvorni_sadrzaj>Stečajna masa iza RASVJETA-ING, društvo s ograničenom odgovornošću za građevinarstvo, trgovinu i usluge, u stečaju</izvorni_sadrzaj>
    <derivirana_varijabla naziv="DomainObject.Predmet.ProtustrankaNazivFormated_1">Stečajna masa iza RASVJETA-ING, društvo s ograničenom odgovornošću za građevinarstvo, trgovinu i usluge, u stečaju</derivirana_varijabla>
  </DomainObject.Predmet.ProtustrankaNazivFormated>
  <DomainObject.Predmet.ProtustrankaNazivFormatedOIB>
    <izvorni_sadrzaj>Stečajna masa iza RASVJETA-ING, društvo s ograničenom odgovornošću za građevinarstvo, trgovinu i usluge, u stečaju, OIB 26395418670</izvorni_sadrzaj>
    <derivirana_varijabla naziv="DomainObject.Predmet.ProtustrankaNazivFormatedOIB_1">Stečajna masa iza RASVJETA-ING, društvo s ograničenom odgovornošću za građevinarstvo, trgovinu i usluge, u stečaju, OIB 26395418670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ALETA, društvo s ograničenom odgovornošću za proizvodnju i trgovinu; Antun Škara; MINISTARSTVO FINANCIJA, POREZNA UPRAVA PU ZADAR</izvorni_sadrzaj>
    <derivirana_varijabla naziv="DomainObject.Predmet.StrankaFormated_1">  ALETA, društvo s ograničenom odgovornošću za proizvodnju i trgovinu; Antun Škara; MINISTARSTVO FINANCIJA, POREZNA UPRAVA PU ZADAR</derivirana_varijabla>
  </DomainObject.Predmet.StrankaFormated>
  <DomainObject.Predmet.StrankaFormatedOIB>
    <izvorni_sadrzaj>  ALETA, društvo s ograničenom odgovornošću za proizvodnju i trgovinu, OIB 40382428949; Antun Škara; MINISTARSTVO FINANCIJA, POREZNA UPRAVA PU ZADAR</izvorni_sadrzaj>
    <derivirana_varijabla naziv="DomainObject.Predmet.StrankaFormatedOIB_1">  ALETA, društvo s ograničenom odgovornošću za proizvodnju i trgovinu, OIB 40382428949; Antun Škara; MINISTARSTVO FINANCIJA, POREZNA UPRAVA PU ZADAR</derivirana_varijabla>
  </DomainObject.Predmet.StrankaFormatedOIB>
  <DomainObject.Predmet.StrankaFormatedWithAdress>
    <izvorni_sadrzaj> ALETA, društvo s ograničenom odgovornošću za proizvodnju i trgovinu, Tribanjska Ulica 2, 23000 Zadar; Antun Škara; MINISTARSTVO FINANCIJA, POREZNA UPRAVA PU ZADAR</izvorni_sadrzaj>
    <derivirana_varijabla naziv="DomainObject.Predmet.StrankaFormatedWithAdress_1"> ALETA, društvo s ograničenom odgovornošću za proizvodnju i trgovinu, Tribanjska Ulica 2, 23000 Zadar; Antun Škara; MINISTARSTVO FINANCIJA, POREZNA UPRAVA PU ZADAR</derivirana_varijabla>
  </DomainObject.Predmet.StrankaFormatedWithAdress>
  <DomainObject.Predmet.StrankaFormatedWithAdressOIB>
    <izvorni_sadrzaj> ALETA, društvo s ograničenom odgovornošću za proizvodnju i trgovinu, OIB 40382428949, Tribanjska Ulica 2, 23000 Zadar; Antun Škara; MINISTARSTVO FINANCIJA, POREZNA UPRAVA PU ZADAR</izvorni_sadrzaj>
    <derivirana_varijabla naziv="DomainObject.Predmet.StrankaFormatedWithAdressOIB_1"> ALETA, društvo s ograničenom odgovornošću za proizvodnju i trgovinu, OIB 40382428949, Tribanjska Ulica 2, 23000 Zadar; Antun Škara; MINISTARSTVO FINANCIJA, POREZNA UPRAVA PU ZADAR</derivirana_varijabla>
  </DomainObject.Predmet.StrankaFormatedWithAdressOIB>
  <DomainObject.Predmet.StrankaWithAdress>
    <izvorni_sadrzaj>ALETA, društvo s ograničenom odgovornošću za proizvodnju i trgovinu Tribanjska Ulica 2,23000 Zadar,Antun Škara ,MINISTARSTVO FINANCIJA, POREZNA UPRAVA PU ZADAR </izvorni_sadrzaj>
    <derivirana_varijabla naziv="DomainObject.Predmet.StrankaWithAdress_1">ALETA, društvo s ograničenom odgovornošću za proizvodnju i trgovinu Tribanjska Ulica 2,23000 Zadar,Antun Škara ,MINISTARSTVO FINANCIJA, POREZNA UPRAVA PU ZADAR </derivirana_varijabla>
  </DomainObject.Predmet.StrankaWithAdress>
  <DomainObject.Predmet.StrankaWithAdressOIB>
    <izvorni_sadrzaj>ALETA, društvo s ograničenom odgovornošću za proizvodnju i trgovinu, OIB 40382428949, Tribanjska Ulica 2,23000 Zadar,Antun Škara,MINISTARSTVO FINANCIJA, POREZNA UPRAVA PU ZADAR</izvorni_sadrzaj>
    <derivirana_varijabla naziv="DomainObject.Predmet.StrankaWithAdressOIB_1">ALETA, društvo s ograničenom odgovornošću za proizvodnju i trgovinu, OIB 40382428949, Tribanjska Ulica 2,23000 Zadar,Antun Škara,MINISTARSTVO FINANCIJA, POREZNA UPRAVA PU ZADAR</derivirana_varijabla>
  </DomainObject.Predmet.StrankaWithAdressOIB>
  <DomainObject.Predmet.StrankaNazivFormated>
    <izvorni_sadrzaj>ALETA, društvo s ograničenom odgovornošću za proizvodnju i trgovinu,Antun Škara,MINISTARSTVO FINANCIJA, POREZNA UPRAVA PU ZADAR</izvorni_sadrzaj>
    <derivirana_varijabla naziv="DomainObject.Predmet.StrankaNazivFormated_1">ALETA, društvo s ograničenom odgovornošću za proizvodnju i trgovinu,Antun Škara,MINISTARSTVO FINANCIJA, POREZNA UPRAVA PU ZADAR</derivirana_varijabla>
  </DomainObject.Predmet.StrankaNazivFormated>
  <DomainObject.Predmet.StrankaNazivFormatedOIB>
    <izvorni_sadrzaj>ALETA, društvo s ograničenom odgovornošću za proizvodnju i trgovinu, OIB 40382428949,Antun Škara,MINISTARSTVO FINANCIJA, POREZNA UPRAVA PU ZADAR</izvorni_sadrzaj>
    <derivirana_varijabla naziv="DomainObject.Predmet.StrankaNazivFormatedOIB_1">ALETA, društvo s ograničenom odgovornošću za proizvodnju i trgovinu, OIB 40382428949,Antun Škara,MINISTARSTVO FINANCIJA, POREZNA UPRAVA PU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ALETA, društvo s ograničenom odgovornošću za proizvodnju i trgovinu</item>
      <item>Antun Škara</item>
      <item>MINISTARSTVO FINANCIJA, POREZNA UPRAVA PU ZADAR</item>
    </izvorni_sadrzaj>
    <derivirana_varijabla naziv="DomainObject.Predmet.StrankaListFormated_1">
      <item>ALETA, društvo s ograničenom odgovornošću za proizvodnju i trgovinu</item>
      <item>Antun Škara</item>
      <item>MINISTARSTVO FINANCIJA, POREZNA UPRAVA PU ZADAR</item>
    </derivirana_varijabla>
  </DomainObject.Predmet.StrankaListFormated>
  <DomainObject.Predmet.StrankaListFormatedOIB>
    <izvorni_sadrzaj>
      <item>ALETA, društvo s ograničenom odgovornošću za proizvodnju i trgovinu, OIB 40382428949</item>
      <item>Antun Škara</item>
      <item>MINISTARSTVO FINANCIJA, POREZNA UPRAVA PU ZADAR</item>
    </izvorni_sadrzaj>
    <derivirana_varijabla naziv="DomainObject.Predmet.StrankaListFormatedOIB_1">
      <item>ALETA, društvo s ograničenom odgovornošću za proizvodnju i trgovinu, OIB 40382428949</item>
      <item>Antun Škara</item>
      <item>MINISTARSTVO FINANCIJA, POREZNA UPRAVA PU ZADAR</item>
    </derivirana_varijabla>
  </DomainObject.Predmet.StrankaListFormatedOIB>
  <DomainObject.Predmet.StrankaListFormatedWithAdress>
    <izvorni_sadrzaj>
      <item>ALETA, društvo s ograničenom odgovornošću za proizvodnju i trgovinu, Tribanjska Ulica 2, 23000 Zadar</item>
      <item>Antun Škara</item>
      <item>MINISTARSTVO FINANCIJA, POREZNA UPRAVA PU ZADAR</item>
    </izvorni_sadrzaj>
    <derivirana_varijabla naziv="DomainObject.Predmet.StrankaListFormatedWithAdress_1">
      <item>ALETA, društvo s ograničenom odgovornošću za proizvodnju i trgovinu, Tribanjska Ulica 2, 23000 Zadar</item>
      <item>Antun Škara</item>
      <item>MINISTARSTVO FINANCIJA, POREZNA UPRAVA PU ZADAR</item>
    </derivirana_varijabla>
  </DomainObject.Predmet.StrankaListFormatedWithAdress>
  <DomainObject.Predmet.StrankaListFormatedWithAdressOIB>
    <izvorni_sadrzaj>
      <item>ALETA, društvo s ograničenom odgovornošću za proizvodnju i trgovinu, OIB 40382428949, Tribanjska Ulica 2, 23000 Zadar</item>
      <item>Antun Škara</item>
      <item>MINISTARSTVO FINANCIJA, POREZNA UPRAVA PU ZADAR</item>
    </izvorni_sadrzaj>
    <derivirana_varijabla naziv="DomainObject.Predmet.StrankaListFormatedWithAdressOIB_1">
      <item>ALETA, društvo s ograničenom odgovornošću za proizvodnju i trgovinu, OIB 40382428949, Tribanjska Ulica 2, 23000 Zadar</item>
      <item>Antun Škara</item>
      <item>MINISTARSTVO FINANCIJA, POREZNA UPRAVA PU ZADAR</item>
    </derivirana_varijabla>
  </DomainObject.Predmet.StrankaListFormatedWithAdressOIB>
  <DomainObject.Predmet.StrankaListNazivFormated>
    <izvorni_sadrzaj>
      <item>ALETA, društvo s ograničenom odgovornošću za proizvodnju i trgovinu</item>
      <item>Antun Škara</item>
      <item>MINISTARSTVO FINANCIJA, POREZNA UPRAVA PU ZADAR</item>
    </izvorni_sadrzaj>
    <derivirana_varijabla naziv="DomainObject.Predmet.StrankaListNazivFormated_1">
      <item>ALETA, društvo s ograničenom odgovornošću za proizvodnju i trgovinu</item>
      <item>Antun Škara</item>
      <item>MINISTARSTVO FINANCIJA, POREZNA UPRAVA PU ZADAR</item>
    </derivirana_varijabla>
  </DomainObject.Predmet.StrankaListNazivFormated>
  <DomainObject.Predmet.StrankaListNazivFormatedOIB>
    <izvorni_sadrzaj>
      <item>ALETA, društvo s ograničenom odgovornošću za proizvodnju i trgovinu, OIB 40382428949</item>
      <item>Antun Škara</item>
      <item>MINISTARSTVO FINANCIJA, POREZNA UPRAVA PU ZADAR</item>
    </izvorni_sadrzaj>
    <derivirana_varijabla naziv="DomainObject.Predmet.StrankaListNazivFormatedOIB_1">
      <item>ALETA, društvo s ograničenom odgovornošću za proizvodnju i trgovinu, OIB 40382428949</item>
      <item>Antun Škara</item>
      <item>MINISTARSTVO FINANCIJA, POREZNA UPRAVA PU ZADAR</item>
    </derivirana_varijabla>
  </DomainObject.Predmet.StrankaListNazivFormatedOIB>
  <DomainObject.Predmet.ProtuStrankaListFormated>
    <izvorni_sadrzaj>
      <item>Stečajna masa iza RASVJETA-ING, društvo s ograničenom odgovornošću za građevinarstvo, trgovinu i usluge, u stečaju</item>
    </izvorni_sadrzaj>
    <derivirana_varijabla naziv="DomainObject.Predmet.ProtuStrankaListFormated_1">
      <item>Stečajna masa iza RASVJETA-ING, društvo s ograničenom odgovornošću za građevinarstvo, trgovinu i usluge, u stečaju</item>
    </derivirana_varijabla>
  </DomainObject.Predmet.ProtuStrankaListFormated>
  <DomainObject.Predmet.ProtuStrankaListFormatedOIB>
    <izvorni_sadrzaj>
      <item>Stečajna masa iza RASVJETA-ING, društvo s ograničenom odgovornošću za građevinarstvo, trgovinu i usluge, u stečaju, OIB 26395418670</item>
    </izvorni_sadrzaj>
    <derivirana_varijabla naziv="DomainObject.Predmet.ProtuStrankaListFormatedOIB_1">
      <item>Stečajna masa iza RASVJETA-ING, društvo s ograničenom odgovornošću za građevinarstvo, trgovinu i usluge, u stečaju, OIB 26395418670</item>
    </derivirana_varijabla>
  </DomainObject.Predmet.ProtuStrankaListFormatedOIB>
  <DomainObject.Predmet.ProtuStrankaListFormatedWithAdress>
    <izvorni_sadrzaj>
      <item>Stečajna masa iza RASVJETA-ING, društvo s ograničenom odgovornošću za građevinarstvo, trgovinu i usluge, u stečaju, Poljanska 9, 23000 Zadar</item>
    </izvorni_sadrzaj>
    <derivirana_varijabla naziv="DomainObject.Predmet.ProtuStrankaListFormatedWithAdress_1">
      <item>Stečajna masa iza RASVJETA-ING, društvo s ograničenom odgovornošću za građevinarstvo, trgovinu i usluge, u stečaju, Poljanska 9, 23000 Zadar</item>
    </derivirana_varijabla>
  </DomainObject.Predmet.ProtuStrankaListFormatedWithAdress>
  <DomainObject.Predmet.ProtuStrankaListFormatedWithAdressOIB>
    <izvorni_sadrzaj>
      <item>Stečajna masa iza RASVJETA-ING, društvo s ograničenom odgovornošću za građevinarstvo, trgovinu i usluge, u stečaju, OIB 26395418670, Poljanska 9, 23000 Zadar</item>
    </izvorni_sadrzaj>
    <derivirana_varijabla naziv="DomainObject.Predmet.ProtuStrankaListFormatedWithAdressOIB_1">
      <item>Stečajna masa iza RASVJETA-ING, društvo s ograničenom odgovornošću za građevinarstvo, trgovinu i usluge, u stečaju, OIB 26395418670, Poljanska 9, 23000 Zadar</item>
    </derivirana_varijabla>
  </DomainObject.Predmet.ProtuStrankaListFormatedWithAdressOIB>
  <DomainObject.Predmet.ProtuStrankaListNazivFormated>
    <izvorni_sadrzaj>
      <item>Stečajna masa iza RASVJETA-ING, društvo s ograničenom odgovornošću za građevinarstvo, trgovinu i usluge, u stečaju</item>
    </izvorni_sadrzaj>
    <derivirana_varijabla naziv="DomainObject.Predmet.ProtuStrankaListNazivFormated_1">
      <item>Stečajna masa iza RASVJETA-ING, društvo s ograničenom odgovornošću za građevinarstvo, trgovinu i usluge, u stečaju</item>
    </derivirana_varijabla>
  </DomainObject.Predmet.ProtuStrankaListNazivFormated>
  <DomainObject.Predmet.ProtuStrankaListNazivFormatedOIB>
    <izvorni_sadrzaj>
      <item>Stečajna masa iza RASVJETA-ING, društvo s ograničenom odgovornošću za građevinarstvo, trgovinu i usluge, u stečaju, OIB 26395418670</item>
    </izvorni_sadrzaj>
    <derivirana_varijabla naziv="DomainObject.Predmet.ProtuStrankaListNazivFormatedOIB_1">
      <item>Stečajna masa iza RASVJETA-ING, društvo s ograničenom odgovornošću za građevinarstvo, trgovinu i usluge, u stečaju, OIB 26395418670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Škara i dr.</izvorni_sadrzaj>
    <derivirana_varijabla naziv="DomainObject.Predmet.StrankaIDrugi_1">Antun Škara i dr.</derivirana_varijabla>
  </DomainObject.Predmet.StrankaIDrugi>
  <DomainObject.Predmet.ProtustrankaIDrugi>
    <izvorni_sadrzaj>Stečajna masa iza RASVJETA-ING, društvo s ograničenom odgovornošću za građevinarstvo, trgovinu i usluge, u stečaju</izvorni_sadrzaj>
    <derivirana_varijabla naziv="DomainObject.Predmet.ProtustrankaIDrugi_1">Stečajna masa iza RASVJETA-ING, društvo s ograničenom odgovornošću za građevinarstvo, trgovinu i usluge, u stečaju</derivirana_varijabla>
  </DomainObject.Predmet.ProtustrankaIDrugi>
  <DomainObject.Predmet.StrankaIDrugiAdressOIB>
    <izvorni_sadrzaj>Antun Škara i dr.</izvorni_sadrzaj>
    <derivirana_varijabla naziv="DomainObject.Predmet.StrankaIDrugiAdressOIB_1">Antun Škara i dr.</derivirana_varijabla>
  </DomainObject.Predmet.StrankaIDrugiAdressOIB>
  <DomainObject.Predmet.ProtustrankaIDrugiAdressOIB>
    <izvorni_sadrzaj>Stečajna masa iza RASVJETA-ING, društvo s ograničenom odgovornošću za građevinarstvo, trgovinu i usluge, u stečaju, OIB 26395418670, Poljanska 9, 23000 Zadar</izvorni_sadrzaj>
    <derivirana_varijabla naziv="DomainObject.Predmet.ProtustrankaIDrugiAdressOIB_1">Stečajna masa iza RASVJETA-ING, društvo s ograničenom odgovornošću za građevinarstvo, trgovinu i usluge, u stečaju, OIB 26395418670,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ALETA, društvo s ograničenom odgovornošću za proizvodnju i trgovinu</item>
      <item>Stečajna masa iza RASVJETA-ING, društvo s ograničenom odgovornošću za građevinarstvo, trgovinu i usluge, u stečaju</item>
      <item>Antun Škara</item>
      <item>MINISTARSTVO FINANCIJA, POREZNA UPRAVA PU ZADAR</item>
    </izvorni_sadrzaj>
    <derivirana_varijabla naziv="DomainObject.Predmet.SudioniciListNaziv_1">
      <item>ALETA, društvo s ograničenom odgovornošću za proizvodnju i trgovinu</item>
      <item>Stečajna masa iza RASVJETA-ING, društvo s ograničenom odgovornošću za građevinarstvo, trgovinu i usluge, u stečaju</item>
      <item>Antun Škara</item>
      <item>MINISTARSTVO FINANCIJA, POREZNA UPRAVA PU ZADAR</item>
    </derivirana_varijabla>
  </DomainObject.Predmet.SudioniciListNaziv>
  <DomainObject.Predmet.SudioniciListAdressOIB>
    <izvorni_sadrzaj>
      <item>ALETA, društvo s ograničenom odgovornošću za proizvodnju i trgovinu, OIB 40382428949, Tribanjska Ulica 2,23000 Zadar</item>
      <item>Stečajna masa iza RASVJETA-ING, društvo s ograničenom odgovornošću za građevinarstvo, trgovinu i usluge, u stečaju, OIB 26395418670, Poljanska 9,23000 Zadar</item>
      <item>Antun Škara</item>
      <item>MINISTARSTVO FINANCIJA, POREZNA UPRAVA PU ZADAR</item>
    </izvorni_sadrzaj>
    <derivirana_varijabla naziv="DomainObject.Predmet.SudioniciListAdressOIB_1">
      <item>ALETA, društvo s ograničenom odgovornošću za proizvodnju i trgovinu, OIB 40382428949, Tribanjska Ulica 2,23000 Zadar</item>
      <item>Stečajna masa iza RASVJETA-ING, društvo s ograničenom odgovornošću za građevinarstvo, trgovinu i usluge, u stečaju, OIB 26395418670, Poljanska 9,23000 Zadar</item>
      <item>Antun Škara</item>
      <item>MINISTARSTVO FINANCIJA, POREZNA UPRAVA PU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40382428949</item>
      <item>, OIB 26395418670</item>
      <item>, OIB null</item>
      <item>, OIB null</item>
    </izvorni_sadrzaj>
    <derivirana_varijabla naziv="DomainObject.Predmet.SudioniciListNazivOIB_1">
      <item>, OIB 40382428949</item>
      <item>, OIB 26395418670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264</properties:Words>
  <properties:Characters>1348</properties:Characters>
  <properties:Lines>50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2018-07-12T06:56:00Z</dcterms:created>
  <dc:creator>Ardena Bajlo</dc:creator>
  <cp:lastModifiedBy>Ante Rubelj</cp:lastModifiedBy>
  <cp:lastPrinted>2018-02-09T14:05:00Z</cp:lastPrinted>
  <dcterms:modified xmlns:xsi="http://www.w3.org/2001/XMLSchema-instance" xsi:type="dcterms:W3CDTF">2018-07-13T09:53:00Z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 St-169-18 - stečajna masa iza Rasvjeta-ing d.o.o. u stečaju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