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3bc34" w14:paraId="773bc34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1E727C" w:rsidR="000A08E4">
      <w:pPr>
        <w:jc w:val="both"/>
      </w:pPr>
      <w:r>
        <w:tab/>
      </w:r>
      <w:r w:rsidRPr="009E3A0B">
        <w:t>Trgovački sud u Pazinu, po stečajnoj sutkinji Tijani Licul, u stečajnom postupku nad pravnom osobom (dužnikom</w:t>
      </w:r>
      <w:r w:rsidR="00BD2FAF">
        <w:t xml:space="preserve">) </w:t>
      </w:r>
      <w:r w:rsidR="00AF1D92" w:rsidRPr="00AF1D92">
        <w:t>BUSINESS CLUB j.d.o.o. Krnica (Marčana), Krnica 38, OIB: 23089699776</w:t>
      </w:r>
      <w:r w:rsidRPr="009E3A0B">
        <w:t xml:space="preserve">, </w:t>
      </w:r>
      <w:r w:rsidR="0089704F">
        <w:t>4</w:t>
      </w:r>
      <w:r w:rsidRPr="009E3A0B">
        <w:t xml:space="preserve">. </w:t>
      </w:r>
      <w:r w:rsidR="0089704F">
        <w:t>lipnja</w:t>
      </w:r>
      <w:r w:rsidRPr="009E3A0B">
        <w:t xml:space="preserve"> 2018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1E727C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AF1D92" w:rsidRPr="00AF1D92">
        <w:t>BUSINESS CLUB j.d.o.o. Krnica (Marčana), Krnica 38, OIB: 23089699776</w:t>
      </w:r>
      <w:r w:rsidR="009C35CB">
        <w:t>,</w:t>
      </w:r>
      <w:r>
        <w:t xml:space="preserve">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AF1D92">
        <w:rPr>
          <w:sz w:val="23"/>
          <w:szCs w:val="23"/>
        </w:rPr>
        <w:t>121</w:t>
      </w:r>
      <w:r>
        <w:rPr>
          <w:sz w:val="23"/>
          <w:szCs w:val="23"/>
        </w:rPr>
        <w:t>-1</w:t>
      </w:r>
      <w:r w:rsidR="00B620FB">
        <w:rPr>
          <w:sz w:val="23"/>
          <w:szCs w:val="23"/>
        </w:rPr>
        <w:t>8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>U predmetu je pokrenut prethodni postupak te je zakazano ročište radi utvrđivanja pretpostavki za otvaranje stečajnog postupka nad dužnikom.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Budući da nije utvrđeno da dužnik ima 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FB4CE6">
        <w:rPr>
          <w:sz w:val="23"/>
          <w:szCs w:val="23"/>
        </w:rPr>
        <w:t>4</w:t>
      </w:r>
      <w:r>
        <w:rPr>
          <w:sz w:val="23"/>
          <w:szCs w:val="23"/>
        </w:rPr>
        <w:t xml:space="preserve">. </w:t>
      </w:r>
      <w:r w:rsidR="00FB4CE6">
        <w:rPr>
          <w:sz w:val="23"/>
          <w:szCs w:val="23"/>
        </w:rPr>
        <w:t>lipnja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FB4CE6">
        <w:t>4</w:t>
      </w:r>
      <w:r>
        <w:t xml:space="preserve">. </w:t>
      </w:r>
      <w:r w:rsidR="00FB4CE6">
        <w:t>lipnja</w:t>
      </w:r>
      <w:r w:rsidR="00E32869">
        <w:t xml:space="preserve"> </w:t>
      </w:r>
      <w:r>
        <w:t>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0A08E4" w:rsidR="000A08E4">
    <w:pPr>
      <w:pStyle w:val="Zaglavlje"/>
      <w:jc w:val="right"/>
    </w:pPr>
    <w:r>
      <w:t>Posl. broj: 4 St</w:t>
    </w:r>
    <w:r w:rsidR="0089704F">
      <w:t>-</w:t>
    </w:r>
    <w:r w:rsidR="00AF1D92">
      <w:t>121/2018-11</w:t>
    </w:r>
  </w:p>
  <w:p w:rsidRDefault="002F7082" w:rsidP="000A08E4" w:rsidR="002F7082" w:rsidRPr="000A08E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D25AD"/>
    <w:rsid w:val="000F105A"/>
    <w:rsid w:val="001062DB"/>
    <w:rsid w:val="00190FBC"/>
    <w:rsid w:val="001B4105"/>
    <w:rsid w:val="001C1699"/>
    <w:rsid w:val="001E727C"/>
    <w:rsid w:val="00221F93"/>
    <w:rsid w:val="002B76E2"/>
    <w:rsid w:val="002F7082"/>
    <w:rsid w:val="00346A61"/>
    <w:rsid w:val="003938AB"/>
    <w:rsid w:val="00462154"/>
    <w:rsid w:val="004E6E5F"/>
    <w:rsid w:val="00513D3B"/>
    <w:rsid w:val="005F6AEA"/>
    <w:rsid w:val="00670401"/>
    <w:rsid w:val="006B5F3A"/>
    <w:rsid w:val="006C7A43"/>
    <w:rsid w:val="006F40B2"/>
    <w:rsid w:val="0070508C"/>
    <w:rsid w:val="00794B1E"/>
    <w:rsid w:val="007C6C1E"/>
    <w:rsid w:val="00880764"/>
    <w:rsid w:val="0089704F"/>
    <w:rsid w:val="008A5B53"/>
    <w:rsid w:val="008A7FC8"/>
    <w:rsid w:val="008B17C9"/>
    <w:rsid w:val="008D7BC5"/>
    <w:rsid w:val="00904265"/>
    <w:rsid w:val="009517BB"/>
    <w:rsid w:val="00993913"/>
    <w:rsid w:val="0099571A"/>
    <w:rsid w:val="009C35CB"/>
    <w:rsid w:val="009E3A0B"/>
    <w:rsid w:val="00A5015F"/>
    <w:rsid w:val="00AF1D92"/>
    <w:rsid w:val="00AF7B14"/>
    <w:rsid w:val="00B07E0D"/>
    <w:rsid w:val="00B40CA8"/>
    <w:rsid w:val="00B620FB"/>
    <w:rsid w:val="00B72C2F"/>
    <w:rsid w:val="00B772B6"/>
    <w:rsid w:val="00B978F7"/>
    <w:rsid w:val="00BD2FAF"/>
    <w:rsid w:val="00CF0462"/>
    <w:rsid w:val="00CF1C38"/>
    <w:rsid w:val="00D066A2"/>
    <w:rsid w:val="00E3118A"/>
    <w:rsid w:val="00E32869"/>
    <w:rsid w:val="00E3516A"/>
    <w:rsid w:val="00E53531"/>
    <w:rsid w:val="00E605CE"/>
    <w:rsid w:val="00E60820"/>
    <w:rsid w:val="00E644D2"/>
    <w:rsid w:val="00E93E03"/>
    <w:rsid w:val="00E94B5E"/>
    <w:rsid w:val="00ED7617"/>
    <w:rsid w:val="00EE2102"/>
    <w:rsid w:val="00F422FC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44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4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4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4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4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44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4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4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4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4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St-121/2018</izvorni_sadrzaj>
    <derivirana_varijabla naziv="DomainObject.Predmet.OznakaBroj_1">St-121/2018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BUSINESS CLUB j.d.o.o. KRNICA zastupanog po punomoćniku Ira Blasco Brzović</izvorni_sadrzaj>
    <derivirana_varijabla naziv="DomainObject.Predmet.ProtustrankaFormated_1">  BUSINESS CLUB j.d.o.o. KRNICA zastupanog po punomoćniku Ira Blasco Brzović</derivirana_varijabla>
  </DomainObject.Predmet.ProtustrankaFormated>
  <DomainObject.Predmet.ProtustrankaFormatedOIB>
    <izvorni_sadrzaj>  BUSINESS CLUB j.d.o.o. KRNICA, OIB 23089699776 zastupanog po punomoćniku Ira Blasco Brzović</izvorni_sadrzaj>
    <derivirana_varijabla naziv="DomainObject.Predmet.ProtustrankaFormatedOIB_1">  BUSINESS CLUB j.d.o.o. KRNICA, OIB 23089699776 zastupanog po punomoćniku Ira Blasco Brzović</derivirana_varijabla>
  </DomainObject.Predmet.ProtustrankaFormatedOIB>
  <DomainObject.Predmet.ProtustrankaFormatedWithAdress>
    <izvorni_sadrzaj> BUSINESS CLUB j.d.o.o. KRNICA, Krnica 38, 52207 Krnica zastupanog po punomoćniku Ira Blasco Brzović</izvorni_sadrzaj>
    <derivirana_varijabla naziv="DomainObject.Predmet.ProtustrankaFormatedWithAdress_1"> BUSINESS CLUB j.d.o.o. KRNICA, Krnica 38, 52207 Krnica zastupanog po punomoćniku Ira Blasco Brzović</derivirana_varijabla>
  </DomainObject.Predmet.ProtustrankaFormatedWithAdress>
  <DomainObject.Predmet.ProtustrankaFormatedWithAdressOIB>
    <izvorni_sadrzaj> BUSINESS CLUB j.d.o.o. KRNICA, OIB 23089699776, Krnica 38, 52207 Krnica zastupanog po punomoćniku Ira Blasco Brzović</izvorni_sadrzaj>
    <derivirana_varijabla naziv="DomainObject.Predmet.ProtustrankaFormatedWithAdressOIB_1"> BUSINESS CLUB j.d.o.o. KRNICA, OIB 23089699776, Krnica 38, 52207 Krnica zastupanog po punomoćniku Ira Blasco Brzović</derivirana_varijabla>
  </DomainObject.Predmet.ProtustrankaFormatedWithAdressOIB>
  <DomainObject.Predmet.ProtustrankaWithAdress>
    <izvorni_sadrzaj>BUSINESS CLUB j.d.o.o. KRNICA Krnica 38, 52207 Krnica</izvorni_sadrzaj>
    <derivirana_varijabla naziv="DomainObject.Predmet.ProtustrankaWithAdress_1">BUSINESS CLUB j.d.o.o. KRNICA Krnica 38, 52207 Krnica</derivirana_varijabla>
  </DomainObject.Predmet.ProtustrankaWithAdress>
  <DomainObject.Predmet.ProtustrankaWithAdressOIB>
    <izvorni_sadrzaj>BUSINESS CLUB j.d.o.o. KRNICA, OIB 23089699776, Krnica 38, 52207 Krnica</izvorni_sadrzaj>
    <derivirana_varijabla naziv="DomainObject.Predmet.ProtustrankaWithAdressOIB_1">BUSINESS CLUB j.d.o.o. KRNICA, OIB 23089699776, Krnica 38, 52207 Krnica</derivirana_varijabla>
  </DomainObject.Predmet.ProtustrankaWithAdressOIB>
  <DomainObject.Predmet.ProtustrankaNazivFormated>
    <izvorni_sadrzaj>BUSINESS CLUB j.d.o.o. KRNICA</izvorni_sadrzaj>
    <derivirana_varijabla naziv="DomainObject.Predmet.ProtustrankaNazivFormated_1">BUSINESS CLUB j.d.o.o. KRNICA</derivirana_varijabla>
  </DomainObject.Predmet.ProtustrankaNazivFormated>
  <DomainObject.Predmet.ProtustrankaNazivFormatedOIB>
    <izvorni_sadrzaj>BUSINESS CLUB j.d.o.o. KRNICA, OIB 23089699776</izvorni_sadrzaj>
    <derivirana_varijabla naziv="DomainObject.Predmet.ProtustrankaNazivFormatedOIB_1">BUSINESS CLUB j.d.o.o. KRNICA, OIB 23089699776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69256.41</izvorni_sadrzaj>
    <derivirana_varijabla naziv="DomainObject.Predmet.TrenutnaVrijednost_1">69256.41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BUSINESS CLUB j.d.o.o. KRNICA zastupanog po punomoćniku Ira Blasco Brzović</item>
    </izvorni_sadrzaj>
    <derivirana_varijabla naziv="DomainObject.Predmet.ProtuStrankaListFormated_1">
      <item>BUSINESS CLUB j.d.o.o. KRNICA zastupanog po punomoćniku Ira Blasco Brzović</item>
    </derivirana_varijabla>
  </DomainObject.Predmet.ProtuStrankaListFormated>
  <DomainObject.Predmet.ProtuStrankaListFormatedOIB>
    <izvorni_sadrzaj>
      <item>BUSINESS CLUB j.d.o.o. KRNICA, OIB 23089699776 zastupanog po punomoćniku Ira Blasco Brzović</item>
    </izvorni_sadrzaj>
    <derivirana_varijabla naziv="DomainObject.Predmet.ProtuStrankaListFormatedOIB_1">
      <item>BUSINESS CLUB j.d.o.o. KRNICA, OIB 23089699776 zastupanog po punomoćniku Ira Blasco Brzović</item>
    </derivirana_varijabla>
  </DomainObject.Predmet.ProtuStrankaListFormatedOIB>
  <DomainObject.Predmet.ProtuStrankaListFormatedWithAdress>
    <izvorni_sadrzaj>
      <item>BUSINESS CLUB j.d.o.o. KRNICA, Krnica 38, 52207 Krnica zastupanog po punomoćniku Ira Blasco Brzović</item>
    </izvorni_sadrzaj>
    <derivirana_varijabla naziv="DomainObject.Predmet.ProtuStrankaListFormatedWithAdress_1">
      <item>BUSINESS CLUB j.d.o.o. KRNICA, Krnica 38, 52207 Krnica zastupanog po punomoćniku Ira Blasco Brzović</item>
    </derivirana_varijabla>
  </DomainObject.Predmet.ProtuStrankaListFormatedWithAdress>
  <DomainObject.Predmet.ProtuStrankaListFormatedWithAdressOIB>
    <izvorni_sadrzaj>
      <item>BUSINESS CLUB j.d.o.o. KRNICA, OIB 23089699776, Krnica 38, 52207 Krnica zastupanog po punomoćniku Ira Blasco Brzović</item>
    </izvorni_sadrzaj>
    <derivirana_varijabla naziv="DomainObject.Predmet.ProtuStrankaListFormatedWithAdressOIB_1">
      <item>BUSINESS CLUB j.d.o.o. KRNICA, OIB 23089699776, Krnica 38, 52207 Krnica zastupanog po punomoćniku Ira Blasco Brzović</item>
    </derivirana_varijabla>
  </DomainObject.Predmet.ProtuStrankaListFormatedWithAdressOIB>
  <DomainObject.Predmet.ProtuStrankaListNazivFormated>
    <izvorni_sadrzaj>
      <item>BUSINESS CLUB j.d.o.o. KRNICA</item>
    </izvorni_sadrzaj>
    <derivirana_varijabla naziv="DomainObject.Predmet.ProtuStrankaListNazivFormated_1">
      <item>BUSINESS CLUB j.d.o.o. KRNICA</item>
    </derivirana_varijabla>
  </DomainObject.Predmet.ProtuStrankaListNazivFormated>
  <DomainObject.Predmet.ProtuStrankaListNazivFormatedOIB>
    <izvorni_sadrzaj>
      <item>BUSINESS CLUB j.d.o.o. KRNICA, OIB 23089699776</item>
    </izvorni_sadrzaj>
    <derivirana_varijabla naziv="DomainObject.Predmet.ProtuStrankaListNazivFormatedOIB_1">
      <item>BUSINESS CLUB j.d.o.o. KRNICA, OIB 23089699776</item>
    </derivirana_varijabla>
  </DomainObject.Predmet.ProtuStrankaListNazivFormatedOIB>
  <DomainObject.Predmet.OstaliListFormated>
    <izvorni_sadrzaj>
      <item>Ira Blasco Brzović punomoćnik sudionika u postupku BUSINESS CLUB j.d.o.o. KRNICA</item>
    </izvorni_sadrzaj>
    <derivirana_varijabla naziv="DomainObject.Predmet.OstaliListFormated_1">
      <item>Ira Blasco Brzović punomoćnik sudionika u postupku BUSINESS CLUB j.d.o.o. KRNICA</item>
    </derivirana_varijabla>
  </DomainObject.Predmet.OstaliListFormated>
  <DomainObject.Predmet.OstaliListFormatedOIB>
    <izvorni_sadrzaj>
      <item>Ira Blasco Brzović, OIB 52801386482 punomoćnik sudionika u postupku BUSINESS CLUB j.d.o.o. KRNICA</item>
    </izvorni_sadrzaj>
    <derivirana_varijabla naziv="DomainObject.Predmet.OstaliListFormatedOIB_1">
      <item>Ira Blasco Brzović, OIB 52801386482 punomoćnik sudionika u postupku BUSINESS CLUB j.d.o.o. KRNICA</item>
    </derivirana_varijabla>
  </DomainObject.Predmet.OstaliListFormatedOIB>
  <DomainObject.Predmet.OstaliListFormatedWithAdress>
    <izvorni_sadrzaj>
      <item>Ira Blasco Brzović, Četvrt Kralja Slavca 9, 21310 Omiš punomoćnik sudionika u postupku BUSINESS CLUB j.d.o.o. KRNICA</item>
    </izvorni_sadrzaj>
    <derivirana_varijabla naziv="DomainObject.Predmet.OstaliListFormatedWithAdress_1">
      <item>Ira Blasco Brzović, Četvrt Kralja Slavca 9, 21310 Omiš punomoćnik sudionika u postupku BUSINESS CLUB j.d.o.o. KRNICA</item>
    </derivirana_varijabla>
  </DomainObject.Predmet.OstaliListFormatedWithAdress>
  <DomainObject.Predmet.OstaliListFormatedWithAdressOIB>
    <izvorni_sadrzaj>
      <item>Ira Blasco Brzović, OIB 52801386482, Četvrt Kralja Slavca 9, 21310 Omiš punomoćnik sudionika u postupku BUSINESS CLUB j.d.o.o. KRNICA</item>
    </izvorni_sadrzaj>
    <derivirana_varijabla naziv="DomainObject.Predmet.OstaliListFormatedWithAdressOIB_1">
      <item>Ira Blasco Brzović, OIB 52801386482, Četvrt Kralja Slavca 9, 21310 Omiš punomoćnik sudionika u postupku BUSINESS CLUB j.d.o.o. KRNICA</item>
    </derivirana_varijabla>
  </DomainObject.Predmet.OstaliListFormatedWithAdressOIB>
  <DomainObject.Predmet.OstaliListNazivFormated>
    <izvorni_sadrzaj>
      <item>Ira Blasco Brzović</item>
    </izvorni_sadrzaj>
    <derivirana_varijabla naziv="DomainObject.Predmet.OstaliListNazivFormated_1">
      <item>Ira Blasco Brzović</item>
    </derivirana_varijabla>
  </DomainObject.Predmet.OstaliListNazivFormated>
  <DomainObject.Predmet.OstaliListNazivFormatedOIB>
    <izvorni_sadrzaj>
      <item>Ira Blasco Brzović, OIB 52801386482</item>
    </izvorni_sadrzaj>
    <derivirana_varijabla naziv="DomainObject.Predmet.OstaliListNazivFormatedOIB_1">
      <item>Ira Blasco Brzović, OIB 52801386482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BUSINESS CLUB j.d.o.o. KRNICA</izvorni_sadrzaj>
    <derivirana_varijabla naziv="DomainObject.Predmet.ProtustrankaIDrugi_1">BUSINESS CLUB j.d.o.o. KRNICA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BUSINESS CLUB j.d.o.o. KRNICA, OIB 23089699776, Krnica 38, 52207 Krnica</izvorni_sadrzaj>
    <derivirana_varijabla naziv="DomainObject.Predmet.ProtustrankaIDrugiAdressOIB_1">BUSINESS CLUB j.d.o.o. KRNICA, OIB 23089699776, Krnica 38, 52207 Krnica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BUSINESS CLUB j.d.o.o. KRNICA</item>
      <item>Ira Blasco Brzović</item>
    </izvorni_sadrzaj>
    <derivirana_varijabla naziv="DomainObject.Predmet.SudioniciListNaziv_1">
      <item>FINANCIJSKA AGENCIJA, RC RIJEKA, PODRUŽNICA PULA, PULA</item>
      <item>BUSINESS CLUB j.d.o.o. KRNICA</item>
      <item>Ira Blasco Brzović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BUSINESS CLUB j.d.o.o. KRNICA, OIB 23089699776, Krnica 38,52207 Krnica</item>
      <item>Ira Blasco Brzović, OIB 52801386482, Četvrt Kralja Slavca 9,21310 Omiš</item>
    </izvorni_sadrzaj>
    <derivirana_varijabla naziv="DomainObject.Predmet.SudioniciListAdressOIB_1">
      <item>FINANCIJSKA AGENCIJA, RC RIJEKA, PODRUŽNICA PULA, PULA, OIB 85821130368, Ulica grada Vukovara 70,10000 Zagreb</item>
      <item>BUSINESS CLUB j.d.o.o. KRNICA, OIB 23089699776, Krnica 38,52207 Krnica</item>
      <item>Ira Blasco Brzović, OIB 52801386482, Četvrt Kralja Slavca 9,21310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23089699776</item>
      <item>, OIB 52801386482</item>
    </izvorni_sadrzaj>
    <derivirana_varijabla naziv="DomainObject.Predmet.SudioniciListNazivOIB_1">
      <item>, OIB 85821130368</item>
      <item>, OIB 23089699776</item>
      <item>, OIB 52801386482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1988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2018-06-04T11:38:00Z</dcterms:created>
  <dc:creator>Sanja Prodan</dc:creator>
  <cp:lastModifiedBy>Sanja Prodan</cp:lastModifiedBy>
  <cp:lastPrinted>2018-04-18T10:50:00Z</cp:lastPrinted>
  <dcterms:modified xmlns:xsi="http://www.w3.org/2001/XMLSchema-instance" xsi:type="dcterms:W3CDTF">2018-06-05T06:50:00Z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(St-121-2018-11-business club.docx)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