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5b10" w14:paraId="9d85b10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4467DB">
        <w:t>667/16-10</w:t>
      </w:r>
    </w:p>
    <w:p w:rsidRDefault="007D3892" w:rsidP="007D3892" w:rsidR="007D3892">
      <w:r>
        <w:rPr>
          <w:rStyle w:val="Strong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FF7912" w:rsidRPr="00EC315A">
        <w:t>BLISTAVA KOSA jednostavno društvo s ograničenom odgovornošću za frizerske usluge i trgovinu, Čepin, Kralja Zvonimira 81, OIB: 39723514073, MBS: 030162947</w:t>
      </w:r>
      <w:r w:rsidRPr="00D14516">
        <w:t>,</w:t>
      </w:r>
      <w:r>
        <w:t xml:space="preserve"> dana </w:t>
      </w:r>
      <w:r w:rsidR="000E06CF">
        <w:t>1</w:t>
      </w:r>
      <w:r w:rsidR="004467DB">
        <w:t>6</w:t>
      </w:r>
      <w:r w:rsidR="000E06CF">
        <w:t xml:space="preserve">. </w:t>
      </w:r>
      <w:r w:rsidR="009B0234">
        <w:t>veljače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BodyText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4248AC">
        <w:t>Ivona Kladarić</w:t>
      </w:r>
      <w:r w:rsidR="009B0234">
        <w:t xml:space="preserve">, </w:t>
      </w:r>
      <w:r w:rsidR="003E6B02" w:rsidRPr="003E6B02">
        <w:t xml:space="preserve">OIB: </w:t>
      </w:r>
      <w:r w:rsidR="004248AC">
        <w:t>72930412561 Čepin, Kralja Zvonimira 81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BodyText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FF7912">
        <w:t>4.5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FF7912">
        <w:t>667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BodyText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4248AC">
        <w:t xml:space="preserve">Ivona Kladarić, </w:t>
      </w:r>
      <w:r w:rsidR="004248AC" w:rsidRPr="003E6B02">
        <w:t xml:space="preserve">OIB: </w:t>
      </w:r>
      <w:r w:rsidR="004248AC">
        <w:t>72930412561 Čepin, Kralja Zvonimira 81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4248AC">
        <w:t xml:space="preserve"> 4.5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FF7912">
        <w:t>667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4248AC">
        <w:t xml:space="preserve">Ivona Kladarić, </w:t>
      </w:r>
      <w:r w:rsidR="004248AC" w:rsidRPr="003E6B02">
        <w:t xml:space="preserve">OIB: </w:t>
      </w:r>
      <w:r w:rsidR="004248AC">
        <w:t>72930412561 Čepin, Kralja Zvonimira 81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4248AC">
        <w:t xml:space="preserve">Ivona Kladarić, </w:t>
      </w:r>
      <w:r w:rsidR="004248AC" w:rsidRPr="003E6B02">
        <w:t xml:space="preserve">OIB: </w:t>
      </w:r>
      <w:r w:rsidR="004248AC">
        <w:t>72930412561 Čepin, Kralja Zvonimira 81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lastRenderedPageBreak/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Broj: 6 St-</w:t>
      </w:r>
      <w:r w:rsidR="004467DB">
        <w:t>667/16-1</w:t>
      </w:r>
      <w:r w:rsidR="008F5C6B">
        <w:t>0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BodyText"/>
        <w:rPr>
          <w:b/>
          <w:bCs/>
        </w:rPr>
      </w:pPr>
    </w:p>
    <w:p w:rsidRDefault="00C06AA6" w:rsidP="007E6D1A" w:rsidR="00C06AA6">
      <w:pPr>
        <w:pStyle w:val="BodyText"/>
        <w:rPr>
          <w:b/>
          <w:bCs/>
        </w:rPr>
      </w:pPr>
    </w:p>
    <w:p w:rsidRDefault="007E6D1A" w:rsidP="001F430D" w:rsidR="007E6D1A">
      <w:pPr>
        <w:pStyle w:val="BodyText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F63963">
        <w:rPr>
          <w:bCs/>
        </w:rPr>
        <w:t>21</w:t>
      </w:r>
      <w:r w:rsidR="003E6B02">
        <w:rPr>
          <w:bCs/>
        </w:rPr>
        <w:t xml:space="preserve">. </w:t>
      </w:r>
      <w:r w:rsidR="00F63963">
        <w:rPr>
          <w:bCs/>
        </w:rPr>
        <w:t>ožujka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FF7912" w:rsidRPr="00EC315A">
        <w:t>BLISTAVA KOSA jednostavno društvo s ograničenom odgovornošću za frizerske usluge i trgovinu, Čepin, Kralja Zvonimira 81, OIB: 39723514073, MBS: 030162947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BodyText"/>
      </w:pPr>
    </w:p>
    <w:p w:rsidRDefault="00742CE9" w:rsidP="007E6D1A" w:rsidR="007E6D1A">
      <w:pPr>
        <w:jc w:val="both"/>
      </w:pPr>
      <w:r>
        <w:tab/>
        <w:t>Zaključkom St-</w:t>
      </w:r>
      <w:r w:rsidR="004248AC">
        <w:t>667</w:t>
      </w:r>
      <w:r w:rsidR="007D3892">
        <w:t xml:space="preserve">/16 od </w:t>
      </w:r>
      <w:r w:rsidR="009B0234">
        <w:t>2</w:t>
      </w:r>
      <w:r w:rsidR="004248AC">
        <w:t>6</w:t>
      </w:r>
      <w:r w:rsidR="000E06CF">
        <w:t xml:space="preserve">. rujna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F63963">
        <w:t xml:space="preserve">Ivona Kladarić, </w:t>
      </w:r>
      <w:r w:rsidR="00F63963" w:rsidRPr="003E6B02">
        <w:t xml:space="preserve">OIB: </w:t>
      </w:r>
      <w:r w:rsidR="00F63963">
        <w:t>72930412561 Čepin, Kralja Zvonimira 81</w:t>
      </w:r>
      <w:r w:rsidR="007E6D1A">
        <w:t xml:space="preserve">, na uplatu predujma u iznosu od 1.000,00 kn u Fond za namirenje troškova stečajnog postupka </w:t>
      </w:r>
      <w:r w:rsidR="000A0589">
        <w:t xml:space="preserve">te </w:t>
      </w:r>
      <w:r w:rsidR="004248AC">
        <w:t xml:space="preserve">zaključkom od 22. prosinca 2016.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4248AC">
        <w:t>3</w:t>
      </w:r>
      <w:r w:rsidR="000E06CF">
        <w:t>.</w:t>
      </w:r>
      <w:r w:rsidR="004248AC">
        <w:t>5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4248AC">
        <w:t>667</w:t>
      </w:r>
      <w:r w:rsidR="007D3892">
        <w:t>/16</w:t>
      </w:r>
      <w:r w:rsidR="004C05DB">
        <w:t xml:space="preserve"> od </w:t>
      </w:r>
      <w:r w:rsidR="009B0234">
        <w:t>2</w:t>
      </w:r>
      <w:r w:rsidR="004248AC">
        <w:t>6</w:t>
      </w:r>
      <w:r w:rsidR="000E06CF">
        <w:t>.</w:t>
      </w:r>
      <w:r w:rsidR="009B0234">
        <w:t xml:space="preserve"> rujna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4248AC">
        <w:t xml:space="preserve">Ivona Kladarić, </w:t>
      </w:r>
      <w:r w:rsidR="004248AC" w:rsidRPr="003E6B02">
        <w:t xml:space="preserve">OIB: </w:t>
      </w:r>
      <w:r w:rsidR="004248AC">
        <w:t xml:space="preserve">72930412561 Čepin, Kralja Zvonimira 81 </w:t>
      </w:r>
      <w:r w:rsidR="005C6153">
        <w:t>zaprimila</w:t>
      </w:r>
      <w:r w:rsidR="009B0234">
        <w:t xml:space="preserve"> je dana </w:t>
      </w:r>
      <w:r w:rsidR="004248AC">
        <w:t>29</w:t>
      </w:r>
      <w:r w:rsidR="00EF648D">
        <w:t xml:space="preserve">. rujna 2016. </w:t>
      </w:r>
      <w:r w:rsidR="005C6153">
        <w:t>g.</w:t>
      </w:r>
      <w:r w:rsidR="000E06CF">
        <w:t xml:space="preserve"> </w:t>
      </w:r>
      <w:r w:rsidR="007D3892">
        <w:t xml:space="preserve"> </w:t>
      </w:r>
      <w:r w:rsidR="00174EB4">
        <w:t>a</w:t>
      </w:r>
      <w:r w:rsidR="004248AC">
        <w:t xml:space="preserve"> zaključak od 22. prosinca 2016. g.  zaprimila je </w:t>
      </w:r>
      <w:r w:rsidR="00174EB4">
        <w:t xml:space="preserve">dana </w:t>
      </w:r>
      <w:r w:rsidR="004248AC">
        <w:t xml:space="preserve">3. siječnja 2017. g. a </w:t>
      </w:r>
      <w:r w:rsidR="000634F3">
        <w:t>što</w:t>
      </w:r>
      <w:r w:rsidR="00477781">
        <w:t xml:space="preserve"> je utvrđeno uvidom u povratnic</w:t>
      </w:r>
      <w:r w:rsidR="00EF648D">
        <w:t>e</w:t>
      </w:r>
      <w:r w:rsidR="000634F3">
        <w:t xml:space="preserve"> koj</w:t>
      </w:r>
      <w:r w:rsidR="00EF648D">
        <w:t>e</w:t>
      </w:r>
      <w:r w:rsidR="000634F3">
        <w:t xml:space="preserve"> se nalaz</w:t>
      </w:r>
      <w:r w:rsidR="00EF648D">
        <w:t>e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E06CF">
        <w:t>1</w:t>
      </w:r>
      <w:r w:rsidR="004467DB">
        <w:t>6</w:t>
      </w:r>
      <w:r w:rsidR="000E06CF">
        <w:t xml:space="preserve">. </w:t>
      </w:r>
      <w:r w:rsidR="009B0234">
        <w:t>veljače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0E06CF">
        <w:t>1</w:t>
      </w:r>
      <w:r w:rsidR="004467DB">
        <w:t>6</w:t>
      </w:r>
      <w:r w:rsidR="009B0234">
        <w:t>.3</w:t>
      </w:r>
      <w:r w:rsidR="000E06CF">
        <w:t>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234" w:rsidP="00C06AA6" w:rsidR="009B0234">
      <w:r>
        <w:separator/>
      </w:r>
    </w:p>
  </w:endnote>
  <w:endnote w:id="0" w:type="continuationSeparator">
    <w:p w:rsidRDefault="009B0234" w:rsidP="00C06AA6" w:rsidR="009B0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234" w:rsidP="00C06AA6" w:rsidR="009B0234">
      <w:r>
        <w:separator/>
      </w:r>
    </w:p>
  </w:footnote>
  <w:footnote w:id="0" w:type="continuationSeparator">
    <w:p w:rsidRDefault="009B0234" w:rsidP="00C06AA6" w:rsidR="009B02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234" w:rsidR="009B0234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332943">
      <w:rPr>
        <w:noProof/>
      </w:rPr>
      <w:t>2</w:t>
    </w:r>
    <w:r>
      <w:fldChar w:fldCharType="end"/>
    </w:r>
  </w:p>
  <w:p w:rsidRDefault="009B0234" w:rsidR="009B0234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2130"/>
    <w:rsid w:val="000E06CF"/>
    <w:rsid w:val="000E762A"/>
    <w:rsid w:val="00102060"/>
    <w:rsid w:val="001437B2"/>
    <w:rsid w:val="00155B4B"/>
    <w:rsid w:val="00173F18"/>
    <w:rsid w:val="00174EB4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32943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248AC"/>
    <w:rsid w:val="004467DB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706D5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439F3"/>
    <w:rsid w:val="00F46E60"/>
    <w:rsid w:val="00F63963"/>
    <w:rsid w:val="00F65B43"/>
    <w:rsid w:val="00F73514"/>
    <w:rsid w:val="00F80E5F"/>
    <w:rsid w:val="00F82537"/>
    <w:rsid w:val="00F83779"/>
    <w:rsid w:val="00F952B7"/>
    <w:rsid w:val="00FC153F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true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19532E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332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332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332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1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19532E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332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332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332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BLISTAVA KOSA jednostavno društvo s ograničenom odgovornošću za frizerske usluge i trgovinu</izvorni_sadrzaj>
    <derivirana_varijabla naziv="DomainObject.Predmet.ProtustrankaFormated_1">  BLISTAVA KOSA jednostavno društvo s ograničenom odgovornošću za frizerske usluge i trgovinu</derivirana_varijabla>
  </DomainObject.Predmet.ProtustrankaFormated>
  <DomainObject.Predmet.ProtustrankaFormatedOIB>
    <izvorni_sadrzaj>  BLISTAVA KOSA jednostavno društvo s ograničenom odgovornošću za frizerske usluge i trgovinu, OIB 39723514073</izvorni_sadrzaj>
    <derivirana_varijabla naziv="DomainObject.Predmet.ProtustrankaFormatedOIB_1">  BLISTAVA KOSA jednostavno društvo s ograničenom odgovornošću za frizerske usluge i trgovinu, OIB 39723514073</derivirana_varijabla>
  </DomainObject.Predmet.ProtustrankaFormatedOIB>
  <DomainObject.Predmet.ProtustrankaFormatedWithAdress>
    <izvorni_sadrzaj> BLISTAVA KOSA jednostavno društvo s ograničenom odgovornošću za frizerske usluge i trgovinu, Kralja Zvonimira 81, 31431 Čepin</izvorni_sadrzaj>
    <derivirana_varijabla naziv="DomainObject.Predmet.ProtustrankaFormatedWithAdress_1"> BLISTAVA KOSA jednostavno društvo s ograničenom odgovornošću za frizerske usluge i trgovinu, Kralja Zvonimira 81, 31431 Čepin</derivirana_varijabla>
  </DomainObject.Predmet.ProtustrankaFormatedWithAdress>
  <DomainObject.Predmet.ProtustrankaFormatedWithAdressOIB>
    <izvorni_sadrzaj> BLISTAVA KOSA jednostavno društvo s ograničenom odgovornošću za frizerske usluge i trgovinu, OIB 39723514073, Kralja Zvonimira 81, 31431 Čepin</izvorni_sadrzaj>
    <derivirana_varijabla naziv="DomainObject.Predmet.ProtustrankaFormatedWithAdressOIB_1"> BLISTAVA KOSA jednostavno društvo s ograničenom odgovornošću za frizerske usluge i trgovinu, OIB 39723514073, Kralja Zvonimira 81, 31431 Čepin</derivirana_varijabla>
  </DomainObject.Predmet.ProtustrankaFormatedWithAdressOIB>
  <DomainObject.Predmet.ProtustrankaWithAdress>
    <izvorni_sadrzaj>BLISTAVA KOSA jednostavno društvo s ograničenom odgovornošću za frizerske usluge i trgovinu Kralja Zvonimira 81, 31431 Čepin</izvorni_sadrzaj>
    <derivirana_varijabla naziv="DomainObject.Predmet.ProtustrankaWithAdress_1">BLISTAVA KOSA jednostavno društvo s ograničenom odgovornošću za frizerske usluge i trgovinu Kralja Zvonimira 81, 31431 Čepin</derivirana_varijabla>
  </DomainObject.Predmet.ProtustrankaWithAdress>
  <DomainObject.Predmet.ProtustrankaWithAdressOIB>
    <izvorni_sadrzaj>BLISTAVA KOSA jednostavno društvo s ograničenom odgovornošću za frizerske usluge i trgovinu, OIB 39723514073, Kralja Zvonimira 81, 31431 Čepin</izvorni_sadrzaj>
    <derivirana_varijabla naziv="DomainObject.Predmet.ProtustrankaWithAdressOIB_1">BLISTAVA KOSA jednostavno društvo s ograničenom odgovornošću za frizerske usluge i trgovinu, OIB 39723514073, Kralja Zvonimira 81, 31431 Čepin</derivirana_varijabla>
  </DomainObject.Predmet.ProtustrankaWithAdressOIB>
  <DomainObject.Predmet.ProtustrankaNazivFormated>
    <izvorni_sadrzaj>BLISTAVA KOSA jednostavno društvo s ograničenom odgovornošću za frizerske usluge i trgovinu</izvorni_sadrzaj>
    <derivirana_varijabla naziv="DomainObject.Predmet.ProtustrankaNazivFormated_1">BLISTAVA KOSA jednostavno društvo s ograničenom odgovornošću za frizerske usluge i trgovinu</derivirana_varijabla>
  </DomainObject.Predmet.ProtustrankaNazivFormated>
  <DomainObject.Predmet.ProtustrankaNazivFormatedOIB>
    <izvorni_sadrzaj>BLISTAVA KOSA jednostavno društvo s ograničenom odgovornošću za frizerske usluge i trgovinu, OIB 39723514073</izvorni_sadrzaj>
    <derivirana_varijabla naziv="DomainObject.Predmet.ProtustrankaNazivFormatedOIB_1">BLISTAVA KOSA jednostavno društvo s ograničenom odgovornošću za frizerske usluge i trgovinu, OIB 39723514073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BLISTAVA KOSA jednostavno društvo s ograničenom odgovornošću za frizerske usluge i trgovinu</item>
    </izvorni_sadrzaj>
    <derivirana_varijabla naziv="DomainObject.Predmet.ProtuStrankaListFormated_1">
      <item>BLISTAVA KOSA jednostavno društvo s ograničenom odgovornošću za frizerske usluge i trgovinu</item>
    </derivirana_varijabla>
  </DomainObject.Predmet.ProtuStrankaListFormated>
  <DomainObject.Predmet.ProtuStrankaListFormatedOIB>
    <izvorni_sadrzaj>
      <item>BLISTAVA KOSA jednostavno društvo s ograničenom odgovornošću za frizerske usluge i trgovinu, OIB 39723514073</item>
    </izvorni_sadrzaj>
    <derivirana_varijabla naziv="DomainObject.Predmet.ProtuStrankaListFormatedOIB_1">
      <item>BLISTAVA KOSA jednostavno društvo s ograničenom odgovornošću za frizerske usluge i trgovinu, OIB 39723514073</item>
    </derivirana_varijabla>
  </DomainObject.Predmet.ProtuStrankaListFormatedOIB>
  <DomainObject.Predmet.ProtuStrankaListFormatedWithAdress>
    <izvorni_sadrzaj>
      <item>BLISTAVA KOSA jednostavno društvo s ograničenom odgovornošću za frizerske usluge i trgovinu, Kralja Zvonimira 81, 31431 Čepin</item>
    </izvorni_sadrzaj>
    <derivirana_varijabla naziv="DomainObject.Predmet.ProtuStrankaListFormatedWithAdress_1">
      <item>BLISTAVA KOSA jednostavno društvo s ograničenom odgovornošću za frizerske usluge i trgovinu, Kralja Zvonimira 81, 31431 Čepin</item>
    </derivirana_varijabla>
  </DomainObject.Predmet.ProtuStrankaListFormatedWithAdress>
  <DomainObject.Predmet.ProtuStrankaListFormatedWithAdressOIB>
    <izvorni_sadrzaj>
      <item>BLISTAVA KOSA jednostavno društvo s ograničenom odgovornošću za frizerske usluge i trgovinu, OIB 39723514073, Kralja Zvonimira 81, 31431 Čepin</item>
    </izvorni_sadrzaj>
    <derivirana_varijabla naziv="DomainObject.Predmet.ProtuStrankaListFormatedWithAdressOIB_1">
      <item>BLISTAVA KOSA jednostavno društvo s ograničenom odgovornošću za frizerske usluge i trgovinu, OIB 39723514073, Kralja Zvonimira 81, 31431 Čepin</item>
    </derivirana_varijabla>
  </DomainObject.Predmet.ProtuStrankaListFormatedWithAdressOIB>
  <DomainObject.Predmet.ProtuStrankaListNazivFormated>
    <izvorni_sadrzaj>
      <item>BLISTAVA KOSA jednostavno društvo s ograničenom odgovornošću za frizerske usluge i trgovinu</item>
    </izvorni_sadrzaj>
    <derivirana_varijabla naziv="DomainObject.Predmet.ProtuStrankaListNazivFormated_1">
      <item>BLISTAVA KOSA jednostavno društvo s ograničenom odgovornošću za frizerske usluge i trgovinu</item>
    </derivirana_varijabla>
  </DomainObject.Predmet.ProtuStrankaListNazivFormated>
  <DomainObject.Predmet.ProtuStrankaListNazivFormatedOIB>
    <izvorni_sadrzaj>
      <item>BLISTAVA KOSA jednostavno društvo s ograničenom odgovornošću za frizerske usluge i trgovinu, OIB 39723514073</item>
    </izvorni_sadrzaj>
    <derivirana_varijabla naziv="DomainObject.Predmet.ProtuStrankaListNazivFormatedOIB_1">
      <item>BLISTAVA KOSA jednostavno društvo s ograničenom odgovornošću za frizerske usluge i trgovinu, OIB 39723514073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BLISTAVA KOSA jednostavno društvo s ograničenom odgovornošću za frizerske usluge i trgovinu</izvorni_sadrzaj>
    <derivirana_varijabla naziv="DomainObject.Predmet.ProtustrankaIDrugi_1">BLISTAVA KOSA jednostavno društvo s ograničenom odgovornošću za frizerske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BLISTAVA KOSA jednostavno društvo s ograničenom odgovornošću za frizerske usluge i trgovinu, OIB 39723514073, Kralja Zvonimira 81, 31431 Čepin</izvorni_sadrzaj>
    <derivirana_varijabla naziv="DomainObject.Predmet.ProtustrankaIDrugiAdressOIB_1">BLISTAVA KOSA jednostavno društvo s ograničenom odgovornošću za frizerske usluge i trgovinu, OIB 39723514073, Kralja Zvonimira 81,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BLISTAVA KOSA jednostavno društvo s ograničenom odgovornošću za frizerske usluge i trgovinu</item>
    </izvorni_sadrzaj>
    <derivirana_varijabla naziv="DomainObject.Predmet.SudioniciListNaziv_1">
      <item>FINA RC OSIJEK</item>
      <item>BLISTAVA KOSA jednostavno društvo s ograničenom odgovornošću za frizerske usluge i trgovinu</item>
    </derivirana_varijabla>
  </DomainObject.Predmet.SudioniciListNaziv>
  <DomainObject.Predmet.SudioniciListAdressOIB>
    <izvorni_sadrzaj>
      <item>FINA RC OSIJEK, OIB 85821130368</item>
      <item>BLISTAVA KOSA jednostavno društvo s ograničenom odgovornošću za frizerske usluge i trgovinu, OIB 39723514073, Kralja Zvonimira 81,31431 Čepin</item>
    </izvorni_sadrzaj>
    <derivirana_varijabla naziv="DomainObject.Predmet.SudioniciListAdressOIB_1">
      <item>FINA RC OSIJEK, OIB 85821130368</item>
      <item>BLISTAVA KOSA jednostavno društvo s ograničenom odgovornošću za frizerske usluge i trgovinu, OIB 39723514073, Kralja Zvonimira 81,31431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39723514073</item>
    </izvorni_sadrzaj>
    <derivirana_varijabla naziv="DomainObject.Predmet.SudioniciListNazivOIB_1">
      <item>, OIB 85821130368</item>
      <item>, OIB 39723514073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5A7B4-52DE-42D0-B4AE-E133AB053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3474</properties:Characters>
  <properties:Lines>98</properties:Lines>
  <properties:Paragraphs>31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2017-02-15T13:10:00Z</dcterms:created>
  <dc:creator>Korisnik</dc:creator>
  <cp:lastModifiedBy>Maja Videnović</cp:lastModifiedBy>
  <cp:lastPrinted>2017-02-14T13:17:00Z</cp:lastPrinted>
  <dcterms:modified xmlns:xsi="http://www.w3.org/2001/XMLSchema-instance" xsi:type="dcterms:W3CDTF">2017-02-16T07:38:00Z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