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048b" w14:paraId="fe0048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473A17">
        <w:t>1365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473A17">
        <w:t>KALIPSO j.d.o.o. za ugostiteljstvo i usluge, Bilje</w:t>
      </w:r>
      <w:r w:rsidR="002779E6">
        <w:t xml:space="preserve">, </w:t>
      </w:r>
      <w:r w:rsidR="00473A17">
        <w:t>Vukovarska 79</w:t>
      </w:r>
      <w:r w:rsidR="002779E6">
        <w:t xml:space="preserve">, </w:t>
      </w:r>
      <w:r w:rsidR="004A0D7B">
        <w:t xml:space="preserve">MBS </w:t>
      </w:r>
      <w:r w:rsidR="002779E6" w:rsidRPr="002779E6">
        <w:t>0301</w:t>
      </w:r>
      <w:r w:rsidR="00473A17">
        <w:t>82723, OIB: 81639240417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73A17">
        <w:t xml:space="preserve">13.rujna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 ukupni iznos evidentiranog duga dužnika</w:t>
      </w:r>
      <w:r w:rsidR="00473A17" w:rsidRPr="00473A17">
        <w:t xml:space="preserve"> </w:t>
      </w:r>
      <w:r w:rsidR="00473A17" w:rsidRPr="00473A17">
        <w:rPr>
          <w:bCs/>
        </w:rPr>
        <w:t>KALIPSO j.d.o.o. za ugostiteljstvo i usluge, Bilje, Vukovarska 79, MBS 030182723, OIB: 81639240417</w:t>
      </w:r>
      <w:r>
        <w:t xml:space="preserve">, iznosi </w:t>
      </w:r>
      <w:r w:rsidR="002779E6">
        <w:t>21.211,31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>osoba ovlaštena za zastupanje dužnika</w:t>
      </w:r>
      <w:r w:rsidR="00473A17">
        <w:t xml:space="preserve"> Davor Horvat</w:t>
      </w:r>
      <w:r w:rsidR="002779E6">
        <w:t>,</w:t>
      </w:r>
      <w:r w:rsidR="00473A17">
        <w:t xml:space="preserve"> Bilje,</w:t>
      </w:r>
      <w:r w:rsidR="002779E6">
        <w:t xml:space="preserve"> </w:t>
      </w:r>
      <w:r w:rsidR="00473A17">
        <w:t>Vukovarska 79</w:t>
      </w:r>
      <w:r w:rsidR="002779E6">
        <w:t xml:space="preserve">, </w:t>
      </w:r>
      <w:r w:rsidR="00905F6B">
        <w:t>OIB:</w:t>
      </w:r>
      <w:r w:rsidR="002E5AB6">
        <w:t>02743452623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473A17">
        <w:t>1365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73A17">
        <w:t xml:space="preserve">13. rujna </w:t>
      </w:r>
      <w:r>
        <w:t>201</w:t>
      </w:r>
      <w:r w:rsidR="00454056">
        <w:t>7</w:t>
      </w:r>
      <w:r>
        <w:t>.</w:t>
      </w:r>
      <w:r w:rsidR="00473A17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73A17">
        <w:t>15/11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C12" w:rsidR="00245C12">
      <w:r>
        <w:separator/>
      </w:r>
    </w:p>
  </w:endnote>
  <w:endnote w:id="0" w:type="continuationSeparator">
    <w:p w:rsidRDefault="00245C12" w:rsidR="0024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C12" w:rsidR="00245C12">
      <w:r>
        <w:separator/>
      </w:r>
    </w:p>
  </w:footnote>
  <w:footnote w:id="0" w:type="continuationSeparator">
    <w:p w:rsidRDefault="00245C12" w:rsidR="00245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5C12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AB6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3A17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AC388B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0A7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C31D1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0A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0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0A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0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St-1365/2017</izvorni_sadrzaj>
    <derivirana_varijabla naziv="DomainObject.Predmet.OznakaBroj_1">St-1365/2017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KALIPSO j.d.o.o. za ugostiteljstvo i usluge</izvorni_sadrzaj>
    <derivirana_varijabla naziv="DomainObject.Predmet.ProtustrankaFormated_1">  KALIPSO j.d.o.o. za ugostiteljstvo i usluge</derivirana_varijabla>
  </DomainObject.Predmet.ProtustrankaFormated>
  <DomainObject.Predmet.ProtustrankaFormatedOIB>
    <izvorni_sadrzaj>  KALIPSO j.d.o.o. za ugostiteljstvo i usluge, OIB 81639240417</izvorni_sadrzaj>
    <derivirana_varijabla naziv="DomainObject.Predmet.ProtustrankaFormatedOIB_1">  KALIPSO j.d.o.o. za ugostiteljstvo i usluge, OIB 81639240417</derivirana_varijabla>
  </DomainObject.Predmet.ProtustrankaFormatedOIB>
  <DomainObject.Predmet.ProtustrankaFormatedWithAdress>
    <izvorni_sadrzaj> KALIPSO j.d.o.o. za ugostiteljstvo i usluge, Vukovarska 79, 31327 Bilje</izvorni_sadrzaj>
    <derivirana_varijabla naziv="DomainObject.Predmet.ProtustrankaFormatedWithAdress_1"> KALIPSO j.d.o.o. za ugostiteljstvo i usluge, Vukovarska 79, 31327 Bilje</derivirana_varijabla>
  </DomainObject.Predmet.ProtustrankaFormatedWithAdress>
  <DomainObject.Predmet.ProtustrankaFormatedWithAdressOIB>
    <izvorni_sadrzaj> KALIPSO j.d.o.o. za ugostiteljstvo i usluge, OIB 81639240417, Vukovarska 79, 31327 Bilje</izvorni_sadrzaj>
    <derivirana_varijabla naziv="DomainObject.Predmet.ProtustrankaFormatedWithAdressOIB_1"> KALIPSO j.d.o.o. za ugostiteljstvo i usluge, OIB 81639240417, Vukovarska 79, 31327 Bilje</derivirana_varijabla>
  </DomainObject.Predmet.ProtustrankaFormatedWithAdressOIB>
  <DomainObject.Predmet.ProtustrankaWithAdress>
    <izvorni_sadrzaj>KALIPSO j.d.o.o. za ugostiteljstvo i usluge Vukovarska 79, 31327 Bilje</izvorni_sadrzaj>
    <derivirana_varijabla naziv="DomainObject.Predmet.ProtustrankaWithAdress_1">KALIPSO j.d.o.o. za ugostiteljstvo i usluge Vukovarska 79, 31327 Bilje</derivirana_varijabla>
  </DomainObject.Predmet.ProtustrankaWithAdress>
  <DomainObject.Predmet.ProtustrankaWithAdressOIB>
    <izvorni_sadrzaj>KALIPSO j.d.o.o. za ugostiteljstvo i usluge, OIB 81639240417, Vukovarska 79, 31327 Bilje</izvorni_sadrzaj>
    <derivirana_varijabla naziv="DomainObject.Predmet.ProtustrankaWithAdressOIB_1">KALIPSO j.d.o.o. za ugostiteljstvo i usluge, OIB 81639240417, Vukovarska 79, 31327 Bilje</derivirana_varijabla>
  </DomainObject.Predmet.ProtustrankaWithAdressOIB>
  <DomainObject.Predmet.ProtustrankaNazivFormated>
    <izvorni_sadrzaj>KALIPSO j.d.o.o. za ugostiteljstvo i usluge</izvorni_sadrzaj>
    <derivirana_varijabla naziv="DomainObject.Predmet.ProtustrankaNazivFormated_1">KALIPSO j.d.o.o. za ugostiteljstvo i usluge</derivirana_varijabla>
  </DomainObject.Predmet.ProtustrankaNazivFormated>
  <DomainObject.Predmet.ProtustrankaNazivFormatedOIB>
    <izvorni_sadrzaj>KALIPSO j.d.o.o. za ugostiteljstvo i usluge, OIB 81639240417</izvorni_sadrzaj>
    <derivirana_varijabla naziv="DomainObject.Predmet.ProtustrankaNazivFormatedOIB_1">KALIPSO j.d.o.o. za ugostiteljstvo i usluge, OIB 81639240417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KALIPSO j.d.o.o. za ugostiteljstvo i usluge</item>
    </izvorni_sadrzaj>
    <derivirana_varijabla naziv="DomainObject.Predmet.ProtuStrankaListFormated_1">
      <item>KALIPSO j.d.o.o. za ugostiteljstvo i usluge</item>
    </derivirana_varijabla>
  </DomainObject.Predmet.ProtuStrankaListFormated>
  <DomainObject.Predmet.ProtuStrankaListFormatedOIB>
    <izvorni_sadrzaj>
      <item>KALIPSO j.d.o.o. za ugostiteljstvo i usluge, OIB 81639240417</item>
    </izvorni_sadrzaj>
    <derivirana_varijabla naziv="DomainObject.Predmet.ProtuStrankaListFormatedOIB_1">
      <item>KALIPSO j.d.o.o. za ugostiteljstvo i usluge, OIB 81639240417</item>
    </derivirana_varijabla>
  </DomainObject.Predmet.ProtuStrankaListFormatedOIB>
  <DomainObject.Predmet.ProtuStrankaListFormatedWithAdress>
    <izvorni_sadrzaj>
      <item>KALIPSO j.d.o.o. za ugostiteljstvo i usluge, Vukovarska 79, 31327 Bilje</item>
    </izvorni_sadrzaj>
    <derivirana_varijabla naziv="DomainObject.Predmet.ProtuStrankaListFormatedWithAdress_1">
      <item>KALIPSO j.d.o.o. za ugostiteljstvo i usluge, Vukovarska 79, 31327 Bilje</item>
    </derivirana_varijabla>
  </DomainObject.Predmet.ProtuStrankaListFormatedWithAdress>
  <DomainObject.Predmet.ProtuStrankaListFormatedWithAdressOIB>
    <izvorni_sadrzaj>
      <item>KALIPSO j.d.o.o. za ugostiteljstvo i usluge, OIB 81639240417, Vukovarska 79, 31327 Bilje</item>
    </izvorni_sadrzaj>
    <derivirana_varijabla naziv="DomainObject.Predmet.ProtuStrankaListFormatedWithAdressOIB_1">
      <item>KALIPSO j.d.o.o. za ugostiteljstvo i usluge, OIB 81639240417, Vukovarska 79, 31327 Bilje</item>
    </derivirana_varijabla>
  </DomainObject.Predmet.ProtuStrankaListFormatedWithAdressOIB>
  <DomainObject.Predmet.ProtuStrankaListNazivFormated>
    <izvorni_sadrzaj>
      <item>KALIPSO j.d.o.o. za ugostiteljstvo i usluge</item>
    </izvorni_sadrzaj>
    <derivirana_varijabla naziv="DomainObject.Predmet.ProtuStrankaListNazivFormated_1">
      <item>KALIPSO j.d.o.o. za ugostiteljstvo i usluge</item>
    </derivirana_varijabla>
  </DomainObject.Predmet.ProtuStrankaListNazivFormated>
  <DomainObject.Predmet.ProtuStrankaListNazivFormatedOIB>
    <izvorni_sadrzaj>
      <item>KALIPSO j.d.o.o. za ugostiteljstvo i usluge, OIB 81639240417</item>
    </izvorni_sadrzaj>
    <derivirana_varijabla naziv="DomainObject.Predmet.ProtuStrankaListNazivFormatedOIB_1">
      <item>KALIPSO j.d.o.o. za ugostiteljstvo i usluge, OIB 81639240417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KALIPSO j.d.o.o. za ugostiteljstvo i usluge</izvorni_sadrzaj>
    <derivirana_varijabla naziv="DomainObject.Predmet.ProtustrankaIDrugi_1">KALIPSO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KALIPSO j.d.o.o. za ugostiteljstvo i usluge, OIB 81639240417, Vukovarska 79, 31327 Bilje</izvorni_sadrzaj>
    <derivirana_varijabla naziv="DomainObject.Predmet.ProtustrankaIDrugiAdressOIB_1">KALIPSO j.d.o.o. za ugostiteljstvo i usluge, OIB 81639240417, Vukovarska 79,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KALIPSO j.d.o.o. za ugostiteljstvo i usluge</item>
    </izvorni_sadrzaj>
    <derivirana_varijabla naziv="DomainObject.Predmet.SudioniciListNaziv_1">
      <item>FINA RC OSIJEK</item>
      <item>KALIPSO j.d.o.o. za ugostiteljstvo i usluge</item>
    </derivirana_varijabla>
  </DomainObject.Predmet.SudioniciListNaziv>
  <DomainObject.Predmet.SudioniciListAdressOIB>
    <izvorni_sadrzaj>
      <item>FINA RC OSIJEK, OIB 85821130368</item>
      <item>KALIPSO j.d.o.o. za ugostiteljstvo i usluge, OIB 81639240417, Vukovarska 79,31327 Bilje</item>
    </izvorni_sadrzaj>
    <derivirana_varijabla naziv="DomainObject.Predmet.SudioniciListAdressOIB_1">
      <item>FINA RC OSIJEK, OIB 85821130368</item>
      <item>KALIPSO j.d.o.o. za ugostiteljstvo i usluge, OIB 81639240417, Vukovarska 79,31327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81639240417</item>
    </izvorni_sadrzaj>
    <derivirana_varijabla naziv="DomainObject.Predmet.SudioniciListNazivOIB_1">
      <item>, OIB 85821130368</item>
      <item>, OIB 81639240417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357</properties:Words>
  <properties:Characters>1917</properties:Characters>
  <properties:Lines>47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2017-09-14T10:16:00Z</dcterms:created>
  <dc:creator>Korisnik</dc:creator>
  <cp:lastModifiedBy>Snježana Markotić Jurić</cp:lastModifiedBy>
  <cp:lastPrinted>2017-09-14T10:04:00Z</cp:lastPrinted>
  <dcterms:modified xmlns:xsi="http://www.w3.org/2001/XMLSchema-instance" xsi:type="dcterms:W3CDTF">2017-09-14T10:17:00Z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