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ed80" w14:paraId="03eed80" w:rsidRDefault="009C7702" w:rsidP="00FE2D9B" w:rsidR="00B57961">
      <w:pPr>
        <w:jc w:val="right"/>
        <w15:collapsed w:val="false"/>
      </w:pPr>
      <w:r>
        <w:t xml:space="preserve">Broj: </w:t>
      </w:r>
      <w:r w:rsidR="00D5479F">
        <w:t>6 St-</w:t>
      </w:r>
      <w:r w:rsidR="00A23CB5">
        <w:t>173/15-1</w:t>
      </w:r>
      <w:r w:rsidR="00661AFC">
        <w:t>51</w:t>
      </w:r>
    </w:p>
    <w:p w:rsidRDefault="00D732C9" w:rsidP="00D732C9" w:rsidR="00D732C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9C7702" w:rsidR="009C770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732C9" w:rsidP="00D732C9" w:rsidR="00B57961" w:rsidRPr="00D732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D5479F" w:rsidP="00D5479F" w:rsidR="00B57961">
      <w:pPr>
        <w:jc w:val="center"/>
      </w:pPr>
      <w:r>
        <w:t>R</w:t>
      </w:r>
      <w:r w:rsidR="00E655B4">
        <w:t xml:space="preserve"> </w:t>
      </w:r>
      <w:r>
        <w:t>E</w:t>
      </w:r>
      <w:r w:rsidR="00E655B4">
        <w:t xml:space="preserve"> </w:t>
      </w:r>
      <w:r>
        <w:t>P</w:t>
      </w:r>
      <w:r w:rsidR="00E655B4">
        <w:t xml:space="preserve"> </w:t>
      </w:r>
      <w:r>
        <w:t>U</w:t>
      </w:r>
      <w:r w:rsidR="00E655B4">
        <w:t xml:space="preserve"> </w:t>
      </w:r>
      <w:r>
        <w:t>B</w:t>
      </w:r>
      <w:r w:rsidR="00E655B4">
        <w:t xml:space="preserve"> </w:t>
      </w:r>
      <w:r>
        <w:t>L</w:t>
      </w:r>
      <w:r w:rsidR="00E655B4">
        <w:t xml:space="preserve"> </w:t>
      </w:r>
      <w:r>
        <w:t>I</w:t>
      </w:r>
      <w:r w:rsidR="00E655B4">
        <w:t xml:space="preserve"> </w:t>
      </w:r>
      <w:r>
        <w:t>K</w:t>
      </w:r>
      <w:r w:rsidR="00E655B4">
        <w:t xml:space="preserve"> </w:t>
      </w:r>
      <w:r>
        <w:t>A</w:t>
      </w:r>
      <w:r w:rsidR="00E655B4">
        <w:t xml:space="preserve"> </w:t>
      </w:r>
      <w:r>
        <w:t xml:space="preserve"> H</w:t>
      </w:r>
      <w:r w:rsidR="00E655B4">
        <w:t xml:space="preserve"> </w:t>
      </w:r>
      <w:r>
        <w:t>R</w:t>
      </w:r>
      <w:r w:rsidR="00E655B4">
        <w:t xml:space="preserve"> </w:t>
      </w:r>
      <w:r>
        <w:t>V</w:t>
      </w:r>
      <w:r w:rsidR="00E655B4">
        <w:t xml:space="preserve"> </w:t>
      </w:r>
      <w:r>
        <w:t>A</w:t>
      </w:r>
      <w:r w:rsidR="00E655B4">
        <w:t xml:space="preserve"> </w:t>
      </w:r>
      <w:r>
        <w:t>T</w:t>
      </w:r>
      <w:r w:rsidR="00E655B4">
        <w:t xml:space="preserve"> </w:t>
      </w:r>
      <w:r>
        <w:t>S</w:t>
      </w:r>
      <w:r w:rsidR="00E655B4">
        <w:t xml:space="preserve"> </w:t>
      </w:r>
      <w:r>
        <w:t>K</w:t>
      </w:r>
      <w:r w:rsidR="00E655B4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E655B4">
        <w:t>stečajnoj sutkinji</w:t>
      </w:r>
      <w:r>
        <w:t xml:space="preserve"> Nad</w:t>
      </w:r>
      <w:r w:rsidR="00E655B4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E655B4">
        <w:rPr>
          <w:b/>
        </w:rPr>
        <w:t>TRGOVAČKI CENTAR AGRAM d.o.o. "u stečaju" Osijek, Kapucinska 33/III, OIB: 67873394798, MBS: 080406654</w:t>
      </w:r>
      <w:r>
        <w:t xml:space="preserve">, dana  </w:t>
      </w:r>
      <w:r w:rsidR="00A23CB5">
        <w:t>5. lipnja 2018. g.,</w:t>
      </w:r>
    </w:p>
    <w:p w:rsidRDefault="009C7702" w:rsidP="00D5479F" w:rsidR="009C7702">
      <w:pPr>
        <w:ind w:firstLine="708"/>
        <w:jc w:val="both"/>
      </w:pP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9C7702" w:rsidP="00B57961" w:rsidR="009C7702"/>
    <w:p w:rsidRDefault="00B57961" w:rsidP="00E655B4" w:rsidR="00E655B4" w:rsidRPr="00E655B4">
      <w:pPr>
        <w:pStyle w:val="Bezproreda"/>
        <w:numPr>
          <w:ilvl w:val="0"/>
          <w:numId w:val="9"/>
        </w:numPr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  <w:r w:rsidRPr="00E655B4">
        <w:rPr>
          <w:rFonts w:hAnsi="Times New Roman" w:ascii="Times New Roman"/>
          <w:sz w:val="24"/>
          <w:szCs w:val="24"/>
        </w:rPr>
        <w:t xml:space="preserve">Iz </w:t>
      </w:r>
      <w:proofErr w:type="spellStart"/>
      <w:r w:rsidRPr="00E655B4">
        <w:rPr>
          <w:rFonts w:hAnsi="Times New Roman" w:ascii="Times New Roman"/>
          <w:sz w:val="24"/>
          <w:szCs w:val="24"/>
        </w:rPr>
        <w:t>kupovnine</w:t>
      </w:r>
      <w:proofErr w:type="spellEnd"/>
      <w:r w:rsidRPr="00E655B4">
        <w:rPr>
          <w:rFonts w:hAnsi="Times New Roman" w:ascii="Times New Roman"/>
          <w:sz w:val="24"/>
          <w:szCs w:val="24"/>
        </w:rPr>
        <w:t xml:space="preserve"> dobivene prodajom nekretnine stečajnog dužnika </w:t>
      </w:r>
      <w:r w:rsidR="005A270B" w:rsidRPr="00E655B4">
        <w:rPr>
          <w:rFonts w:hAnsi="Times New Roman" w:ascii="Times New Roman"/>
          <w:sz w:val="24"/>
          <w:szCs w:val="24"/>
        </w:rPr>
        <w:t xml:space="preserve">i to: </w:t>
      </w:r>
    </w:p>
    <w:p w:rsidRDefault="00E655B4" w:rsidP="00E655B4" w:rsidR="00E655B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9C7702" w:rsidP="009C7702" w:rsidR="009C7702" w:rsidRPr="009C7702">
      <w:pPr>
        <w:ind w:firstLine="708"/>
        <w:jc w:val="both"/>
        <w:rPr>
          <w:color w:val="000000"/>
        </w:rPr>
      </w:pPr>
      <w:r w:rsidRPr="009C7702">
        <w:rPr>
          <w:b/>
        </w:rPr>
        <w:t>I</w:t>
      </w:r>
      <w:r>
        <w:tab/>
      </w:r>
      <w:r w:rsidRPr="00D77084">
        <w:t xml:space="preserve">NEKRETNINA UPISANA U </w:t>
      </w:r>
      <w:r w:rsidRPr="009C7702">
        <w:rPr>
          <w:bCs/>
          <w:color w:val="000000"/>
        </w:rPr>
        <w:t xml:space="preserve">ZEMLJIŠNIM KNJIGAMA OPĆINSKOG  SUDA U PULI,  </w:t>
      </w:r>
      <w:proofErr w:type="spellStart"/>
      <w:r w:rsidRPr="009C7702">
        <w:rPr>
          <w:bCs/>
          <w:color w:val="000000"/>
        </w:rPr>
        <w:t>Z.K</w:t>
      </w:r>
      <w:proofErr w:type="spellEnd"/>
      <w:r w:rsidRPr="009C7702">
        <w:rPr>
          <w:bCs/>
          <w:color w:val="000000"/>
        </w:rPr>
        <w:t xml:space="preserve">. ODJEL  POREČ,  K.O. VIŠNJAN, </w:t>
      </w:r>
      <w:proofErr w:type="spellStart"/>
      <w:r w:rsidRPr="009C7702">
        <w:rPr>
          <w:bCs/>
          <w:color w:val="000000"/>
        </w:rPr>
        <w:t>Z.K</w:t>
      </w:r>
      <w:proofErr w:type="spellEnd"/>
      <w:r w:rsidRPr="009C7702">
        <w:rPr>
          <w:bCs/>
          <w:color w:val="000000"/>
        </w:rPr>
        <w:t xml:space="preserve">. ULOŽAK 1275, K.Č.BR.: ZGR. 246, kuća; 1464/14 ZEMLJIŠTE - VRT  i 1464/15 </w:t>
      </w:r>
      <w:r w:rsidRPr="009C7702">
        <w:rPr>
          <w:color w:val="000000"/>
        </w:rPr>
        <w:t xml:space="preserve">ZEMLJIŠTE – VRT, (RAZLUČNO PRAVO  B2 PORTFOLIO d.o.o. ZA USLUGE, ZAGREB), u iznosu od  </w:t>
      </w:r>
      <w:r w:rsidRPr="009C7702">
        <w:rPr>
          <w:b/>
        </w:rPr>
        <w:t>568.641,87</w:t>
      </w:r>
      <w:r w:rsidRPr="000B26B2">
        <w:t xml:space="preserve"> </w:t>
      </w:r>
      <w:r w:rsidRPr="009C7702">
        <w:rPr>
          <w:color w:val="000000"/>
        </w:rPr>
        <w:t>kuna:</w:t>
      </w:r>
    </w:p>
    <w:p w:rsidRDefault="00613023" w:rsidP="00E655B4" w:rsidR="00613023" w:rsidRPr="00E655B4">
      <w:pPr>
        <w:jc w:val="both"/>
      </w:pPr>
    </w:p>
    <w:p w:rsidRDefault="00613023" w:rsidP="00E655B4" w:rsidR="00613023">
      <w:pPr>
        <w:ind w:firstLine="708"/>
        <w:jc w:val="both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</w:t>
      </w:r>
      <w:r w:rsidR="00E655B4">
        <w:t xml:space="preserve"> B2 </w:t>
      </w:r>
      <w:proofErr w:type="spellStart"/>
      <w:r w:rsidR="00E655B4">
        <w:t>Portfolio</w:t>
      </w:r>
      <w:proofErr w:type="spellEnd"/>
      <w:r w:rsidR="00E655B4">
        <w:t xml:space="preserve"> d.o.o. Zagreb </w:t>
      </w:r>
      <w:r w:rsidRPr="00613023">
        <w:rPr>
          <w:b/>
        </w:rPr>
        <w:t>namiruju se:</w:t>
      </w:r>
      <w:r>
        <w:t xml:space="preserve"> </w:t>
      </w:r>
    </w:p>
    <w:p w:rsidRDefault="00613023" w:rsidP="00613023" w:rsidR="00613023">
      <w:pPr>
        <w:ind w:firstLine="708"/>
        <w:jc w:val="both"/>
      </w:pPr>
    </w:p>
    <w:p w:rsidRDefault="009C7702" w:rsidP="009C7702" w:rsidR="009C7702">
      <w:pPr>
        <w:jc w:val="both"/>
        <w:rPr>
          <w:color w:val="000000"/>
        </w:rPr>
      </w:pPr>
      <w:r w:rsidRPr="008E2245">
        <w:rPr>
          <w:b/>
          <w:color w:val="000000"/>
        </w:rPr>
        <w:t>a) troškovi utvrđenja tražbine sukladno</w:t>
      </w:r>
      <w:r>
        <w:rPr>
          <w:color w:val="000000"/>
        </w:rPr>
        <w:t xml:space="preserve"> čl.170. st.1 SZ</w:t>
      </w:r>
      <w:r w:rsidRPr="000D3A4C">
        <w:t xml:space="preserve"> u iznosu od  </w:t>
      </w:r>
      <w:r>
        <w:t>2</w:t>
      </w:r>
      <w:r w:rsidRPr="000D3A4C">
        <w:rPr>
          <w:color w:val="000000"/>
        </w:rPr>
        <w:t>8.</w:t>
      </w:r>
      <w:r>
        <w:rPr>
          <w:color w:val="000000"/>
        </w:rPr>
        <w:t>432,09</w:t>
      </w:r>
      <w:r w:rsidRPr="000D3A4C">
        <w:rPr>
          <w:color w:val="000000"/>
        </w:rPr>
        <w:t xml:space="preserve"> kuna</w:t>
      </w:r>
      <w:r>
        <w:rPr>
          <w:color w:val="000000"/>
        </w:rPr>
        <w:t xml:space="preserve"> i troškovi unovčenja čl.170. st. 2 SZ u kunama :</w:t>
      </w:r>
    </w:p>
    <w:p w:rsidRDefault="009C7702" w:rsidP="009C7702" w:rsidR="009C7702" w:rsidRPr="000D3A4C">
      <w:pPr>
        <w:pStyle w:val="Odlomakpopisa"/>
        <w:numPr>
          <w:ilvl w:val="0"/>
          <w:numId w:val="14"/>
        </w:numPr>
        <w:suppressAutoHyphens/>
        <w:autoSpaceDN w:val="false"/>
        <w:spacing w:lineRule="auto" w:line="276" w:after="200"/>
        <w:textAlignment w:val="baseline"/>
      </w:pPr>
      <w:r>
        <w:rPr>
          <w:color w:val="000000"/>
        </w:rPr>
        <w:t>TROŠAK PROCJENE</w:t>
      </w:r>
      <w:r w:rsidRPr="000D3A4C">
        <w:rPr>
          <w:color w:val="000000"/>
        </w:rPr>
        <w:t>:</w:t>
      </w:r>
      <w:r>
        <w:rPr>
          <w:color w:val="000000"/>
        </w:rPr>
        <w:t xml:space="preserve">                      2.214,42</w:t>
      </w:r>
    </w:p>
    <w:p w:rsidRDefault="009C7702" w:rsidP="009C7702" w:rsidR="009C7702">
      <w:pPr>
        <w:pStyle w:val="Odlomakpopisa"/>
        <w:numPr>
          <w:ilvl w:val="0"/>
          <w:numId w:val="14"/>
        </w:numPr>
        <w:suppressAutoHyphens/>
        <w:autoSpaceDN w:val="false"/>
        <w:spacing w:lineRule="auto" w:line="276" w:after="200"/>
        <w:textAlignment w:val="baseline"/>
      </w:pPr>
      <w:r>
        <w:t>TROŠAK OGLAŠAVANJA:               834,86</w:t>
      </w:r>
    </w:p>
    <w:p w:rsidRDefault="009C7702" w:rsidP="009C7702" w:rsidR="009C7702">
      <w:pPr>
        <w:pStyle w:val="Odlomakpopisa"/>
        <w:numPr>
          <w:ilvl w:val="0"/>
          <w:numId w:val="14"/>
        </w:numPr>
        <w:suppressAutoHyphens/>
        <w:autoSpaceDN w:val="false"/>
        <w:spacing w:lineRule="auto" w:line="276" w:after="200"/>
        <w:ind w:right="95"/>
        <w:textAlignment w:val="baseline"/>
      </w:pPr>
      <w:r>
        <w:t>NAGRADA BRUTTO:                    55.206,15</w:t>
      </w:r>
    </w:p>
    <w:p w:rsidRDefault="009C7702" w:rsidP="009C7702" w:rsidR="009C7702">
      <w:pPr>
        <w:pStyle w:val="Odlomakpopisa"/>
        <w:numPr>
          <w:ilvl w:val="0"/>
          <w:numId w:val="14"/>
        </w:numPr>
        <w:suppressAutoHyphens/>
        <w:autoSpaceDN w:val="false"/>
        <w:spacing w:lineRule="auto" w:line="276" w:after="200"/>
        <w:ind w:right="95"/>
        <w:textAlignment w:val="baseline"/>
      </w:pPr>
      <w:r>
        <w:t>KOMUNALNA NAKNADA:           2.147,58</w:t>
      </w:r>
    </w:p>
    <w:p w:rsidRDefault="009C7702" w:rsidP="009C7702" w:rsidR="009C7702">
      <w:pPr>
        <w:pStyle w:val="Odlomakpopisa"/>
        <w:ind w:right="95"/>
      </w:pPr>
    </w:p>
    <w:p w:rsidRDefault="009C7702" w:rsidP="009C7702" w:rsidR="009C7702">
      <w:pPr>
        <w:pStyle w:val="Odlomakpopisa"/>
        <w:ind w:right="95" w:left="0"/>
      </w:pPr>
      <w:r>
        <w:t xml:space="preserve">što ukupno iznosi : </w:t>
      </w:r>
      <w:r w:rsidRPr="00662FC4">
        <w:rPr>
          <w:b/>
        </w:rPr>
        <w:t>88.835,10 kuna</w:t>
      </w:r>
      <w:r>
        <w:t>.</w:t>
      </w:r>
    </w:p>
    <w:p w:rsidRDefault="009C7702" w:rsidP="009C7702" w:rsidR="009C7702">
      <w:pPr>
        <w:pStyle w:val="Odlomakpopisa"/>
        <w:ind w:right="95" w:left="0"/>
      </w:pPr>
    </w:p>
    <w:p w:rsidRDefault="009C7702" w:rsidP="009C7702" w:rsidR="009C7702">
      <w:pPr>
        <w:jc w:val="both"/>
        <w:rPr>
          <w:b/>
          <w:color w:val="000000"/>
        </w:rPr>
      </w:pPr>
      <w:r w:rsidRPr="008E2245">
        <w:rPr>
          <w:b/>
        </w:rPr>
        <w:t xml:space="preserve">b) </w:t>
      </w:r>
      <w:proofErr w:type="spellStart"/>
      <w:r w:rsidRPr="008E2245">
        <w:rPr>
          <w:b/>
        </w:rPr>
        <w:t>razlučni</w:t>
      </w:r>
      <w:proofErr w:type="spellEnd"/>
      <w:r w:rsidRPr="008E2245">
        <w:rPr>
          <w:b/>
        </w:rPr>
        <w:t xml:space="preserve"> vjerovnik</w:t>
      </w:r>
      <w:r>
        <w:t xml:space="preserve"> </w:t>
      </w:r>
      <w:r w:rsidRPr="00D77084">
        <w:rPr>
          <w:color w:val="000000"/>
        </w:rPr>
        <w:t>B2 POR</w:t>
      </w:r>
      <w:r>
        <w:rPr>
          <w:color w:val="000000"/>
        </w:rPr>
        <w:t xml:space="preserve">TFOLIO d.o.o. ZA USLUGE, ZAGREB, u iznosu od : </w:t>
      </w:r>
      <w:r w:rsidRPr="00662FC4">
        <w:rPr>
          <w:b/>
          <w:color w:val="000000"/>
        </w:rPr>
        <w:t>479.806,77  kuna.</w:t>
      </w:r>
    </w:p>
    <w:p w:rsidRDefault="009C7702" w:rsidP="009C7702" w:rsidR="009C7702">
      <w:pPr>
        <w:jc w:val="both"/>
        <w:rPr>
          <w:b/>
          <w:color w:val="000000"/>
        </w:rPr>
      </w:pPr>
    </w:p>
    <w:p w:rsidRDefault="009C7702" w:rsidP="009C7702" w:rsidR="009C7702">
      <w:pPr>
        <w:ind w:firstLine="708"/>
        <w:jc w:val="both"/>
        <w:rPr>
          <w:color w:val="000000"/>
        </w:rPr>
      </w:pPr>
      <w:r w:rsidRPr="009C7702">
        <w:rPr>
          <w:b/>
        </w:rPr>
        <w:t>II</w:t>
      </w:r>
      <w:r>
        <w:tab/>
      </w:r>
      <w:r w:rsidRPr="00B74481">
        <w:t xml:space="preserve">NEKRETNINA UPISANA U </w:t>
      </w:r>
      <w:r w:rsidRPr="00B74481">
        <w:rPr>
          <w:bCs/>
          <w:color w:val="000000"/>
        </w:rPr>
        <w:t xml:space="preserve">ZEMLJIŠNIM KNJIGAMA OPĆINSKOG GRAĐANSKOG  SUDA U ZAGREBU,  </w:t>
      </w:r>
      <w:proofErr w:type="spellStart"/>
      <w:r w:rsidRPr="00B74481">
        <w:rPr>
          <w:bCs/>
          <w:color w:val="000000"/>
        </w:rPr>
        <w:t>Z.K</w:t>
      </w:r>
      <w:proofErr w:type="spellEnd"/>
      <w:r w:rsidRPr="00B74481">
        <w:rPr>
          <w:bCs/>
          <w:color w:val="000000"/>
        </w:rPr>
        <w:t xml:space="preserve">. ODJEL  DUGO SELO,  K.O. DUGO SELO II, </w:t>
      </w:r>
      <w:proofErr w:type="spellStart"/>
      <w:r w:rsidRPr="00B74481">
        <w:rPr>
          <w:bCs/>
          <w:color w:val="000000"/>
        </w:rPr>
        <w:t>Z.K</w:t>
      </w:r>
      <w:proofErr w:type="spellEnd"/>
      <w:r w:rsidRPr="00B74481">
        <w:rPr>
          <w:bCs/>
          <w:color w:val="000000"/>
        </w:rPr>
        <w:t xml:space="preserve">. ULOŽAK 2066, K.Č.BR. 935, PU- ETAŽA 9, </w:t>
      </w:r>
      <w:r w:rsidRPr="00B74481">
        <w:rPr>
          <w:b/>
          <w:color w:val="000000"/>
        </w:rPr>
        <w:t>LOKAL  L9</w:t>
      </w:r>
      <w:r w:rsidRPr="00B74481">
        <w:rPr>
          <w:color w:val="000000"/>
        </w:rPr>
        <w:t>, u prizemlju površine 34,32 m2, Sajmišna ulica 1a, ,(RAZLUČNO PRAVO  B2 PORTFOLIO d.o.o. ZA USLUGE</w:t>
      </w:r>
      <w:r w:rsidRPr="00D77084">
        <w:rPr>
          <w:color w:val="000000"/>
        </w:rPr>
        <w:t>, ZAGREB)</w:t>
      </w:r>
      <w:r>
        <w:rPr>
          <w:color w:val="000000"/>
        </w:rPr>
        <w:t xml:space="preserve">, u iznosu od </w:t>
      </w:r>
      <w:r w:rsidRPr="007823C5">
        <w:rPr>
          <w:b/>
        </w:rPr>
        <w:t>71.744,54</w:t>
      </w:r>
      <w:r>
        <w:t xml:space="preserve"> </w:t>
      </w:r>
      <w:r>
        <w:rPr>
          <w:color w:val="000000"/>
        </w:rPr>
        <w:t>kuna:</w:t>
      </w:r>
    </w:p>
    <w:p w:rsidRDefault="009C7702" w:rsidP="009C7702" w:rsidR="009C7702">
      <w:pPr>
        <w:jc w:val="right"/>
      </w:pPr>
      <w:r>
        <w:lastRenderedPageBreak/>
        <w:t>Broj: 6 St-173/15-151</w:t>
      </w:r>
    </w:p>
    <w:p w:rsidRDefault="009C7702" w:rsidP="009C7702" w:rsidR="009C7702">
      <w:pPr>
        <w:ind w:firstLine="708"/>
        <w:jc w:val="both"/>
        <w:rPr>
          <w:color w:val="000000"/>
        </w:rPr>
      </w:pPr>
    </w:p>
    <w:p w:rsidRDefault="009C7702" w:rsidP="009C7702" w:rsidR="009C7702">
      <w:pPr>
        <w:jc w:val="both"/>
        <w:rPr>
          <w:color w:val="000000"/>
        </w:rPr>
      </w:pPr>
      <w:r>
        <w:rPr>
          <w:color w:val="000000"/>
        </w:rPr>
        <w:t xml:space="preserve">a) troškovi utvrđenja tražbine sukladno čl.170. st.1 SZ </w:t>
      </w:r>
      <w:r w:rsidRPr="000D3A4C">
        <w:t xml:space="preserve">u iznosu od  </w:t>
      </w:r>
      <w:r w:rsidRPr="00B74481">
        <w:rPr>
          <w:color w:val="000000"/>
        </w:rPr>
        <w:t>3.587,23</w:t>
      </w:r>
      <w:r w:rsidRPr="007823C5">
        <w:rPr>
          <w:b/>
          <w:color w:val="000000"/>
        </w:rPr>
        <w:t xml:space="preserve">    </w:t>
      </w:r>
      <w:r w:rsidRPr="000D3A4C">
        <w:rPr>
          <w:color w:val="000000"/>
        </w:rPr>
        <w:t>kuna</w:t>
      </w:r>
      <w:r>
        <w:rPr>
          <w:color w:val="000000"/>
        </w:rPr>
        <w:t xml:space="preserve"> i troškovi unovčenja čl.170. </w:t>
      </w:r>
      <w:r w:rsidRPr="00B74481">
        <w:t>st.2</w:t>
      </w:r>
      <w:r>
        <w:rPr>
          <w:color w:val="000000"/>
        </w:rPr>
        <w:t xml:space="preserve"> SZ u kunama :</w:t>
      </w:r>
    </w:p>
    <w:p w:rsidRDefault="009C7702" w:rsidP="009C7702" w:rsidR="009C7702" w:rsidRPr="00B74481">
      <w:pPr>
        <w:pStyle w:val="Odlomakpopisa"/>
        <w:numPr>
          <w:ilvl w:val="0"/>
          <w:numId w:val="16"/>
        </w:numPr>
        <w:suppressAutoHyphens/>
        <w:autoSpaceDN w:val="false"/>
        <w:spacing w:lineRule="auto" w:line="276" w:after="200"/>
        <w:textAlignment w:val="baseline"/>
      </w:pPr>
      <w:r w:rsidRPr="00B74481">
        <w:t xml:space="preserve">TROŠAK PROCJENE                     </w:t>
      </w:r>
      <w:r>
        <w:t xml:space="preserve">  </w:t>
      </w:r>
      <w:r w:rsidRPr="00B74481">
        <w:t>310.43</w:t>
      </w:r>
    </w:p>
    <w:p w:rsidRDefault="009C7702" w:rsidP="009C7702" w:rsidR="009C7702" w:rsidRPr="00B74481">
      <w:pPr>
        <w:pStyle w:val="Odlomakpopisa"/>
        <w:numPr>
          <w:ilvl w:val="0"/>
          <w:numId w:val="16"/>
        </w:numPr>
        <w:suppressAutoHyphens/>
        <w:autoSpaceDN w:val="false"/>
        <w:spacing w:lineRule="auto" w:line="276" w:after="200"/>
        <w:textAlignment w:val="baseline"/>
      </w:pPr>
      <w:r w:rsidRPr="00B74481">
        <w:t>TROŠAK OGLAŠAVANJA:            154,47</w:t>
      </w:r>
    </w:p>
    <w:p w:rsidRDefault="009C7702" w:rsidP="009C7702" w:rsidR="009C7702" w:rsidRPr="00B74481">
      <w:pPr>
        <w:pStyle w:val="Odlomakpopisa"/>
        <w:numPr>
          <w:ilvl w:val="0"/>
          <w:numId w:val="16"/>
        </w:numPr>
        <w:suppressAutoHyphens/>
        <w:autoSpaceDN w:val="false"/>
        <w:spacing w:lineRule="auto" w:line="276" w:after="200"/>
        <w:ind w:right="95"/>
        <w:textAlignment w:val="baseline"/>
      </w:pPr>
      <w:r w:rsidRPr="00B74481">
        <w:t>TROŠAK PLINA:                           3.</w:t>
      </w:r>
      <w:r>
        <w:t>982,49</w:t>
      </w:r>
    </w:p>
    <w:p w:rsidRDefault="009C7702" w:rsidP="009C7702" w:rsidR="009C7702" w:rsidRPr="00B74481">
      <w:pPr>
        <w:pStyle w:val="Odlomakpopisa"/>
        <w:numPr>
          <w:ilvl w:val="0"/>
          <w:numId w:val="16"/>
        </w:numPr>
        <w:suppressAutoHyphens/>
        <w:autoSpaceDN w:val="false"/>
        <w:spacing w:lineRule="auto" w:line="276" w:after="200"/>
        <w:ind w:right="95"/>
        <w:textAlignment w:val="baseline"/>
      </w:pPr>
      <w:r w:rsidRPr="00B74481">
        <w:t xml:space="preserve">TROŠAK PRIČUVE                     </w:t>
      </w:r>
      <w:r>
        <w:t xml:space="preserve"> </w:t>
      </w:r>
      <w:r w:rsidRPr="00B74481">
        <w:t xml:space="preserve"> </w:t>
      </w:r>
      <w:r>
        <w:t>3.747,88</w:t>
      </w:r>
    </w:p>
    <w:p w:rsidRDefault="009C7702" w:rsidP="009C7702" w:rsidR="009C7702" w:rsidRPr="00B74481">
      <w:pPr>
        <w:pStyle w:val="Odlomakpopisa"/>
        <w:numPr>
          <w:ilvl w:val="0"/>
          <w:numId w:val="16"/>
        </w:numPr>
        <w:suppressAutoHyphens/>
        <w:autoSpaceDN w:val="false"/>
        <w:spacing w:lineRule="auto" w:line="276" w:after="200"/>
        <w:ind w:right="95"/>
        <w:textAlignment w:val="baseline"/>
      </w:pPr>
      <w:r w:rsidRPr="00B74481">
        <w:t>NAGRADA BRUTTO                    6.170,03</w:t>
      </w:r>
    </w:p>
    <w:p w:rsidRDefault="009C7702" w:rsidP="009C7702" w:rsidR="009C7702" w:rsidRPr="00B74481">
      <w:pPr>
        <w:pStyle w:val="Odlomakpopisa"/>
        <w:ind w:right="95"/>
      </w:pPr>
      <w:r w:rsidRPr="00B74481">
        <w:t xml:space="preserve">                 </w:t>
      </w:r>
    </w:p>
    <w:p w:rsidRDefault="009C7702" w:rsidP="009C7702" w:rsidR="009C7702" w:rsidRPr="005C3A7A">
      <w:pPr>
        <w:pStyle w:val="Odlomakpopisa"/>
        <w:ind w:right="95"/>
        <w:rPr>
          <w:b/>
        </w:rPr>
      </w:pPr>
    </w:p>
    <w:p w:rsidRDefault="009C7702" w:rsidP="009C7702" w:rsidR="009C7702">
      <w:pPr>
        <w:pStyle w:val="Odlomakpopisa"/>
        <w:ind w:right="95" w:left="0"/>
      </w:pPr>
      <w:r>
        <w:t xml:space="preserve">što ukupno iznosi : </w:t>
      </w:r>
      <w:r>
        <w:rPr>
          <w:b/>
        </w:rPr>
        <w:t>17.952,53</w:t>
      </w:r>
      <w:r>
        <w:t xml:space="preserve"> </w:t>
      </w:r>
      <w:r w:rsidRPr="00B74481">
        <w:rPr>
          <w:b/>
        </w:rPr>
        <w:t>kune.</w:t>
      </w:r>
    </w:p>
    <w:p w:rsidRDefault="009C7702" w:rsidP="009C7702" w:rsidR="009C7702" w:rsidRPr="00B74481">
      <w:pPr>
        <w:pStyle w:val="Odlomakpopisa"/>
        <w:ind w:right="95" w:left="0"/>
        <w:rPr>
          <w:b/>
        </w:rPr>
      </w:pPr>
    </w:p>
    <w:p w:rsidRDefault="009C7702" w:rsidP="009C7702" w:rsidR="009C7702">
      <w:pPr>
        <w:jc w:val="both"/>
        <w:rPr>
          <w:b/>
          <w:color w:val="000000"/>
        </w:rPr>
      </w:pPr>
      <w:r w:rsidRPr="00B74481">
        <w:rPr>
          <w:b/>
        </w:rPr>
        <w:t xml:space="preserve">b) </w:t>
      </w:r>
      <w:proofErr w:type="spellStart"/>
      <w:r w:rsidRPr="00B74481">
        <w:rPr>
          <w:b/>
        </w:rPr>
        <w:t>razlučni</w:t>
      </w:r>
      <w:proofErr w:type="spellEnd"/>
      <w:r w:rsidRPr="00B74481">
        <w:rPr>
          <w:b/>
        </w:rPr>
        <w:t xml:space="preserve"> vjerovnik</w:t>
      </w:r>
      <w:r>
        <w:t xml:space="preserve"> </w:t>
      </w:r>
      <w:r w:rsidRPr="00D77084">
        <w:rPr>
          <w:color w:val="000000"/>
        </w:rPr>
        <w:t>B2 POR</w:t>
      </w:r>
      <w:r>
        <w:rPr>
          <w:color w:val="000000"/>
        </w:rPr>
        <w:t xml:space="preserve">TFOLIO d.o.o. ZA USLUGE, ZAGREB, u iznosu od : </w:t>
      </w:r>
      <w:r>
        <w:rPr>
          <w:b/>
          <w:color w:val="000000"/>
        </w:rPr>
        <w:t>53.792,01</w:t>
      </w:r>
      <w:r>
        <w:rPr>
          <w:color w:val="000000"/>
        </w:rPr>
        <w:t xml:space="preserve"> </w:t>
      </w:r>
      <w:r w:rsidRPr="00B74481">
        <w:rPr>
          <w:b/>
          <w:color w:val="000000"/>
        </w:rPr>
        <w:t>kuna.</w:t>
      </w:r>
    </w:p>
    <w:p w:rsidRDefault="009C7702" w:rsidP="009C7702" w:rsidR="009C7702">
      <w:pPr>
        <w:jc w:val="both"/>
        <w:rPr>
          <w:color w:val="000000"/>
        </w:rPr>
      </w:pPr>
    </w:p>
    <w:p w:rsidRDefault="009C7702" w:rsidP="009C7702" w:rsidR="009C7702">
      <w:pPr>
        <w:ind w:firstLine="708"/>
        <w:jc w:val="both"/>
        <w:rPr>
          <w:color w:val="000000"/>
        </w:rPr>
      </w:pPr>
      <w:r w:rsidRPr="009C7702">
        <w:rPr>
          <w:b/>
        </w:rPr>
        <w:t>III</w:t>
      </w:r>
      <w:r>
        <w:tab/>
      </w:r>
      <w:r w:rsidRPr="00D77084">
        <w:t xml:space="preserve">NEKRETNINA UPISANA U </w:t>
      </w:r>
      <w:r w:rsidRPr="00D77084">
        <w:rPr>
          <w:bCs/>
          <w:color w:val="000000"/>
        </w:rPr>
        <w:t xml:space="preserve">ZEMLJIŠNIM KNJIGAMA OPĆINSKOG GRAĐANSKOG  SUDA U ZAGREBU,  </w:t>
      </w:r>
      <w:proofErr w:type="spellStart"/>
      <w:r w:rsidRPr="00D77084">
        <w:rPr>
          <w:bCs/>
          <w:color w:val="000000"/>
        </w:rPr>
        <w:t>Z.K</w:t>
      </w:r>
      <w:proofErr w:type="spellEnd"/>
      <w:r w:rsidRPr="00D77084">
        <w:rPr>
          <w:bCs/>
          <w:color w:val="000000"/>
        </w:rPr>
        <w:t xml:space="preserve">. ODJEL  DUGO SELO,  K.O. DUGO SELO II, </w:t>
      </w:r>
      <w:proofErr w:type="spellStart"/>
      <w:r w:rsidRPr="00D77084">
        <w:rPr>
          <w:bCs/>
          <w:color w:val="000000"/>
        </w:rPr>
        <w:t>Z.K</w:t>
      </w:r>
      <w:proofErr w:type="spellEnd"/>
      <w:r w:rsidRPr="00D77084">
        <w:rPr>
          <w:bCs/>
          <w:color w:val="000000"/>
        </w:rPr>
        <w:t xml:space="preserve">. ULOŽAK 2066, K.Č.BR. 935, PU- ETAŽA </w:t>
      </w:r>
      <w:r>
        <w:rPr>
          <w:bCs/>
          <w:color w:val="000000"/>
        </w:rPr>
        <w:t>11</w:t>
      </w:r>
      <w:r w:rsidRPr="00D77084">
        <w:rPr>
          <w:bCs/>
          <w:color w:val="000000"/>
        </w:rPr>
        <w:t xml:space="preserve">, </w:t>
      </w:r>
      <w:r w:rsidRPr="00E82BF3">
        <w:rPr>
          <w:b/>
          <w:color w:val="000000"/>
        </w:rPr>
        <w:t>LOKAL  L11</w:t>
      </w:r>
      <w:r w:rsidRPr="00D77084">
        <w:rPr>
          <w:color w:val="000000"/>
        </w:rPr>
        <w:t xml:space="preserve">, u prizemlju površine </w:t>
      </w:r>
      <w:r>
        <w:rPr>
          <w:color w:val="000000"/>
        </w:rPr>
        <w:t>37,07</w:t>
      </w:r>
      <w:r w:rsidRPr="00D77084">
        <w:rPr>
          <w:color w:val="000000"/>
        </w:rPr>
        <w:t xml:space="preserve"> m2, Sajmišna ulica 1a, ,(RAZLUČNO PRAVO  B2 PORTFOLIO d.o.o. ZA USLUGE, </w:t>
      </w:r>
      <w:r w:rsidRPr="00E82BF3">
        <w:rPr>
          <w:color w:val="000000"/>
        </w:rPr>
        <w:t xml:space="preserve">ZAGREB), </w:t>
      </w:r>
      <w:r>
        <w:rPr>
          <w:color w:val="000000"/>
        </w:rPr>
        <w:t>u iznosu od</w:t>
      </w:r>
      <w:r w:rsidRPr="00E82BF3">
        <w:rPr>
          <w:color w:val="000000"/>
        </w:rPr>
        <w:t xml:space="preserve">: </w:t>
      </w:r>
      <w:r w:rsidRPr="00B74481">
        <w:rPr>
          <w:b/>
        </w:rPr>
        <w:t>77.590,39</w:t>
      </w:r>
      <w:r w:rsidRPr="00E82BF3">
        <w:t xml:space="preserve"> </w:t>
      </w:r>
      <w:r w:rsidRPr="00E82BF3">
        <w:rPr>
          <w:color w:val="000000"/>
        </w:rPr>
        <w:t>kuna:</w:t>
      </w:r>
    </w:p>
    <w:p w:rsidRDefault="009C7702" w:rsidP="009C7702" w:rsidR="009C7702" w:rsidRPr="00F765DF">
      <w:pPr>
        <w:jc w:val="both"/>
        <w:rPr>
          <w:color w:val="000000"/>
        </w:rPr>
      </w:pPr>
      <w:r w:rsidRPr="00F765DF">
        <w:rPr>
          <w:color w:val="000000"/>
        </w:rPr>
        <w:t xml:space="preserve">a) troškovi utvrđenja tražbine sukladno čl.170. st.1 SZ </w:t>
      </w:r>
      <w:r w:rsidRPr="00F765DF">
        <w:t xml:space="preserve">u iznosu od  </w:t>
      </w:r>
      <w:r>
        <w:rPr>
          <w:color w:val="000000"/>
        </w:rPr>
        <w:t>3.879,52</w:t>
      </w:r>
      <w:r w:rsidRPr="00F765DF">
        <w:rPr>
          <w:color w:val="000000"/>
        </w:rPr>
        <w:t xml:space="preserve"> kuna i troškovi unovčenja čl.170. </w:t>
      </w:r>
      <w:r w:rsidRPr="00B74481">
        <w:rPr>
          <w:color w:themeColor="text1" w:val="000000"/>
        </w:rPr>
        <w:t xml:space="preserve">st.2 </w:t>
      </w:r>
      <w:r w:rsidRPr="00F765DF">
        <w:rPr>
          <w:color w:val="000000"/>
        </w:rPr>
        <w:t>SZ u kunama :</w:t>
      </w:r>
    </w:p>
    <w:p w:rsidRDefault="009C7702" w:rsidP="009C7702" w:rsidR="009C7702" w:rsidRPr="00F47A7B">
      <w:pPr>
        <w:pStyle w:val="Odlomakpopisa"/>
        <w:numPr>
          <w:ilvl w:val="0"/>
          <w:numId w:val="15"/>
        </w:numPr>
        <w:suppressAutoHyphens/>
        <w:autoSpaceDN w:val="false"/>
        <w:spacing w:lineRule="auto" w:line="276" w:after="200"/>
        <w:textAlignment w:val="baseline"/>
      </w:pPr>
      <w:r w:rsidRPr="00F47A7B">
        <w:rPr>
          <w:color w:val="000000"/>
        </w:rPr>
        <w:t xml:space="preserve">TROŠAK PROCJENE:                     </w:t>
      </w:r>
      <w:r>
        <w:rPr>
          <w:color w:val="000000"/>
        </w:rPr>
        <w:t xml:space="preserve"> </w:t>
      </w:r>
      <w:r w:rsidRPr="00F47A7B">
        <w:rPr>
          <w:color w:val="000000"/>
        </w:rPr>
        <w:t xml:space="preserve">335,73                                                      </w:t>
      </w:r>
    </w:p>
    <w:p w:rsidRDefault="009C7702" w:rsidP="009C7702" w:rsidR="009C7702" w:rsidRPr="00F47A7B">
      <w:pPr>
        <w:pStyle w:val="Odlomakpopisa"/>
        <w:numPr>
          <w:ilvl w:val="0"/>
          <w:numId w:val="15"/>
        </w:numPr>
        <w:suppressAutoHyphens/>
        <w:autoSpaceDN w:val="false"/>
        <w:spacing w:lineRule="auto" w:line="276" w:after="200"/>
        <w:textAlignment w:val="baseline"/>
      </w:pPr>
      <w:r w:rsidRPr="00F47A7B">
        <w:t xml:space="preserve">TROŠAK OGLAŠAVANJA:            </w:t>
      </w:r>
      <w:r w:rsidRPr="00F47A7B">
        <w:rPr>
          <w:color w:val="000000"/>
        </w:rPr>
        <w:t>167,06</w:t>
      </w:r>
    </w:p>
    <w:p w:rsidRDefault="009C7702" w:rsidP="009C7702" w:rsidR="009C7702" w:rsidRPr="00F47A7B">
      <w:pPr>
        <w:pStyle w:val="Odlomakpopisa"/>
        <w:numPr>
          <w:ilvl w:val="0"/>
          <w:numId w:val="15"/>
        </w:numPr>
        <w:suppressAutoHyphens/>
        <w:autoSpaceDN w:val="false"/>
        <w:spacing w:lineRule="auto" w:line="276" w:after="200"/>
        <w:ind w:right="95"/>
        <w:textAlignment w:val="baseline"/>
      </w:pPr>
      <w:r w:rsidRPr="00F47A7B">
        <w:t xml:space="preserve">TROŠAK PLINA:                           </w:t>
      </w:r>
      <w:r w:rsidRPr="00F47A7B">
        <w:rPr>
          <w:color w:val="000000"/>
        </w:rPr>
        <w:t>4.</w:t>
      </w:r>
      <w:r>
        <w:rPr>
          <w:color w:val="000000"/>
        </w:rPr>
        <w:t>462,28</w:t>
      </w:r>
    </w:p>
    <w:p w:rsidRDefault="009C7702" w:rsidP="009C7702" w:rsidR="009C7702" w:rsidRPr="00F47A7B">
      <w:pPr>
        <w:pStyle w:val="Odlomakpopisa"/>
        <w:numPr>
          <w:ilvl w:val="0"/>
          <w:numId w:val="15"/>
        </w:numPr>
        <w:suppressAutoHyphens/>
        <w:autoSpaceDN w:val="false"/>
        <w:spacing w:lineRule="auto" w:line="276" w:after="200"/>
        <w:ind w:right="95"/>
        <w:textAlignment w:val="baseline"/>
      </w:pPr>
      <w:r w:rsidRPr="00F47A7B">
        <w:t xml:space="preserve">TROŠAK PRIČUVE:                      </w:t>
      </w:r>
      <w:r w:rsidRPr="00F47A7B">
        <w:rPr>
          <w:color w:val="000000"/>
        </w:rPr>
        <w:t>3.</w:t>
      </w:r>
      <w:r>
        <w:rPr>
          <w:color w:val="000000"/>
        </w:rPr>
        <w:t>986,21</w:t>
      </w:r>
    </w:p>
    <w:p w:rsidRDefault="009C7702" w:rsidP="009C7702" w:rsidR="009C7702" w:rsidRPr="00F47A7B">
      <w:pPr>
        <w:pStyle w:val="Odlomakpopisa"/>
        <w:numPr>
          <w:ilvl w:val="0"/>
          <w:numId w:val="15"/>
        </w:numPr>
        <w:suppressAutoHyphens/>
        <w:autoSpaceDN w:val="false"/>
        <w:spacing w:lineRule="auto" w:line="276" w:after="200"/>
        <w:ind w:right="95"/>
        <w:textAlignment w:val="baseline"/>
      </w:pPr>
      <w:r w:rsidRPr="00F47A7B">
        <w:t xml:space="preserve">NAGRADA BRUTTO:                   </w:t>
      </w:r>
      <w:r w:rsidRPr="00F47A7B">
        <w:rPr>
          <w:color w:val="000000"/>
        </w:rPr>
        <w:t>6.672,77</w:t>
      </w:r>
    </w:p>
    <w:p w:rsidRDefault="009C7702" w:rsidP="009C7702" w:rsidR="009C7702" w:rsidRPr="00F47A7B">
      <w:pPr>
        <w:pStyle w:val="Odlomakpopisa"/>
        <w:ind w:right="95"/>
      </w:pPr>
    </w:p>
    <w:p w:rsidRDefault="009C7702" w:rsidP="009C7702" w:rsidR="009C7702" w:rsidRPr="00F765DF">
      <w:pPr>
        <w:pStyle w:val="Odlomakpopisa"/>
        <w:ind w:right="95" w:left="0"/>
      </w:pPr>
      <w:r w:rsidRPr="00F765DF">
        <w:t xml:space="preserve">što ukupno iznosi : </w:t>
      </w:r>
      <w:r w:rsidRPr="00B74481">
        <w:rPr>
          <w:b/>
          <w:color w:val="000000"/>
        </w:rPr>
        <w:t>19.</w:t>
      </w:r>
      <w:r>
        <w:rPr>
          <w:b/>
          <w:color w:val="000000"/>
        </w:rPr>
        <w:t>503</w:t>
      </w:r>
      <w:r w:rsidRPr="00B74481">
        <w:rPr>
          <w:b/>
          <w:color w:val="000000"/>
        </w:rPr>
        <w:t>,5</w:t>
      </w:r>
      <w:r>
        <w:rPr>
          <w:b/>
          <w:color w:val="000000"/>
        </w:rPr>
        <w:t>7</w:t>
      </w:r>
      <w:r w:rsidRPr="00B74481">
        <w:rPr>
          <w:b/>
          <w:color w:val="000000"/>
        </w:rPr>
        <w:t xml:space="preserve"> </w:t>
      </w:r>
      <w:r w:rsidRPr="00B74481">
        <w:rPr>
          <w:b/>
        </w:rPr>
        <w:t>kune.</w:t>
      </w:r>
    </w:p>
    <w:p w:rsidRDefault="009C7702" w:rsidP="009C7702" w:rsidR="009C7702" w:rsidRPr="00B74481">
      <w:pPr>
        <w:pStyle w:val="Odlomakpopisa"/>
        <w:ind w:right="95" w:left="0"/>
        <w:rPr>
          <w:b/>
        </w:rPr>
      </w:pPr>
    </w:p>
    <w:p w:rsidRDefault="009C7702" w:rsidP="009C7702" w:rsidR="009C7702">
      <w:pPr>
        <w:jc w:val="both"/>
        <w:rPr>
          <w:color w:val="000000"/>
        </w:rPr>
      </w:pPr>
      <w:r w:rsidRPr="00B74481">
        <w:rPr>
          <w:b/>
        </w:rPr>
        <w:t xml:space="preserve">b) </w:t>
      </w:r>
      <w:proofErr w:type="spellStart"/>
      <w:r w:rsidRPr="00B74481">
        <w:rPr>
          <w:b/>
        </w:rPr>
        <w:t>razlučni</w:t>
      </w:r>
      <w:proofErr w:type="spellEnd"/>
      <w:r w:rsidRPr="00B74481">
        <w:rPr>
          <w:b/>
        </w:rPr>
        <w:t xml:space="preserve"> vjerovnik</w:t>
      </w:r>
      <w:r>
        <w:t xml:space="preserve"> </w:t>
      </w:r>
      <w:r w:rsidRPr="00D77084">
        <w:rPr>
          <w:color w:val="000000"/>
        </w:rPr>
        <w:t>B2 POR</w:t>
      </w:r>
      <w:r>
        <w:rPr>
          <w:color w:val="000000"/>
        </w:rPr>
        <w:t xml:space="preserve">TFOLIO d.o.o. ZA USLUGE, ZAGREB, u iznosu od : </w:t>
      </w:r>
      <w:r>
        <w:rPr>
          <w:b/>
          <w:color w:val="000000"/>
        </w:rPr>
        <w:t>58.086</w:t>
      </w:r>
      <w:r w:rsidRPr="00B74481">
        <w:rPr>
          <w:b/>
          <w:color w:val="000000"/>
        </w:rPr>
        <w:t>,8</w:t>
      </w:r>
      <w:r>
        <w:rPr>
          <w:b/>
          <w:color w:val="000000"/>
        </w:rPr>
        <w:t xml:space="preserve">2 </w:t>
      </w:r>
      <w:r w:rsidRPr="00B74481">
        <w:rPr>
          <w:b/>
          <w:color w:val="000000"/>
        </w:rPr>
        <w:t>kuna.</w:t>
      </w:r>
    </w:p>
    <w:p w:rsidRDefault="009C7702" w:rsidP="009C7702" w:rsidR="009C7702">
      <w:pPr>
        <w:jc w:val="both"/>
        <w:rPr>
          <w:color w:val="000000"/>
        </w:rPr>
      </w:pPr>
    </w:p>
    <w:p w:rsidRDefault="009C7702" w:rsidP="009C7702" w:rsidR="009C7702">
      <w:pPr>
        <w:jc w:val="both"/>
        <w:rPr>
          <w:b/>
        </w:rPr>
      </w:pPr>
      <w:r>
        <w:rPr>
          <w:color w:val="000000"/>
        </w:rPr>
        <w:t xml:space="preserve">Stečajna upraviteljica predlaže da se ukupni troškovi </w:t>
      </w:r>
      <w:r w:rsidRPr="00116CB4">
        <w:rPr>
          <w:color w:val="000000"/>
        </w:rPr>
        <w:t xml:space="preserve"> </w:t>
      </w:r>
      <w:r>
        <w:rPr>
          <w:color w:val="000000"/>
        </w:rPr>
        <w:t xml:space="preserve">u iznosu od </w:t>
      </w:r>
      <w:r w:rsidRPr="00F47A7B">
        <w:rPr>
          <w:b/>
          <w:color w:val="000000"/>
        </w:rPr>
        <w:t>126.29</w:t>
      </w:r>
      <w:r>
        <w:rPr>
          <w:b/>
          <w:color w:val="000000"/>
        </w:rPr>
        <w:t>1</w:t>
      </w:r>
      <w:r w:rsidRPr="00F47A7B">
        <w:rPr>
          <w:b/>
          <w:color w:val="000000"/>
        </w:rPr>
        <w:t>,20 kuna</w:t>
      </w:r>
      <w:r>
        <w:rPr>
          <w:color w:val="000000"/>
        </w:rPr>
        <w:t xml:space="preserve">, </w:t>
      </w:r>
      <w:r w:rsidRPr="00116CB4">
        <w:rPr>
          <w:color w:val="000000"/>
        </w:rPr>
        <w:t>doznač</w:t>
      </w:r>
      <w:r>
        <w:rPr>
          <w:color w:val="000000"/>
        </w:rPr>
        <w:t>e</w:t>
      </w:r>
      <w:r w:rsidRPr="00116CB4">
        <w:rPr>
          <w:color w:val="000000"/>
        </w:rPr>
        <w:t xml:space="preserve"> na </w:t>
      </w:r>
      <w:r w:rsidRPr="00F47A7B">
        <w:t>žiro-račun stečajnog dužnika</w:t>
      </w:r>
      <w:r w:rsidRPr="00116CB4">
        <w:rPr>
          <w:b/>
        </w:rPr>
        <w:t xml:space="preserve"> </w:t>
      </w:r>
      <w:r w:rsidRPr="000E10F3">
        <w:rPr>
          <w:b/>
        </w:rPr>
        <w:t>TRGOVAČKI CENTAR AGRAM d.o.o.,</w:t>
      </w:r>
      <w:r>
        <w:rPr>
          <w:b/>
        </w:rPr>
        <w:t xml:space="preserve"> </w:t>
      </w:r>
      <w:r w:rsidRPr="00116CB4">
        <w:rPr>
          <w:b/>
        </w:rPr>
        <w:t>„u stečaju“,</w:t>
      </w:r>
      <w:r>
        <w:rPr>
          <w:b/>
        </w:rPr>
        <w:t xml:space="preserve"> Osijek IBAN: </w:t>
      </w:r>
      <w:r w:rsidRPr="00FD5F4A">
        <w:rPr>
          <w:b/>
        </w:rPr>
        <w:t>HR08 2500 0091 1014 3646 8</w:t>
      </w:r>
      <w:r>
        <w:rPr>
          <w:b/>
        </w:rPr>
        <w:t>.</w:t>
      </w:r>
    </w:p>
    <w:p w:rsidRDefault="009C7702" w:rsidP="009C7702" w:rsidR="009C7702">
      <w:pPr>
        <w:jc w:val="both"/>
        <w:rPr>
          <w:b/>
        </w:rPr>
      </w:pPr>
    </w:p>
    <w:p w:rsidRDefault="009C7702" w:rsidP="009C7702" w:rsidR="00A53137" w:rsidRPr="009C7702">
      <w:pPr>
        <w:jc w:val="both"/>
        <w:rPr>
          <w:b/>
          <w:color w:val="222222"/>
          <w:shd w:fill="FFFFFF" w:color="auto" w:val="clear"/>
        </w:rPr>
      </w:pPr>
      <w:r>
        <w:t xml:space="preserve">Iznos od </w:t>
      </w:r>
      <w:r w:rsidRPr="00F47A7B">
        <w:rPr>
          <w:b/>
        </w:rPr>
        <w:t>591.685,60 kuna</w:t>
      </w:r>
      <w:r>
        <w:t xml:space="preserve">, za namirenje </w:t>
      </w:r>
      <w:proofErr w:type="spellStart"/>
      <w:r>
        <w:t>razlučnog</w:t>
      </w:r>
      <w:proofErr w:type="spellEnd"/>
      <w:r>
        <w:t xml:space="preserve"> vjerovnika doznačiti na žiro račun</w:t>
      </w:r>
      <w:r w:rsidRPr="007F1E89">
        <w:rPr>
          <w:rFonts w:cs="Arial" w:hAnsi="Arial" w:ascii="Arial"/>
          <w:color w:val="222222"/>
          <w:sz w:val="19"/>
          <w:szCs w:val="19"/>
          <w:shd w:fill="FFFFFF" w:color="auto" w:val="clear"/>
        </w:rPr>
        <w:t xml:space="preserve"> </w:t>
      </w:r>
      <w:r>
        <w:rPr>
          <w:rFonts w:cs="Arial" w:hAnsi="Arial" w:ascii="Arial"/>
          <w:color w:val="222222"/>
          <w:sz w:val="19"/>
          <w:szCs w:val="19"/>
          <w:shd w:fill="FFFFFF" w:color="auto" w:val="clear"/>
        </w:rPr>
        <w:t xml:space="preserve"> </w:t>
      </w:r>
      <w:r w:rsidRPr="00FD5F4A">
        <w:rPr>
          <w:b/>
          <w:color w:val="222222"/>
          <w:shd w:fill="FFFFFF" w:color="auto" w:val="clear"/>
        </w:rPr>
        <w:t>IBAN:</w:t>
      </w:r>
      <w:r>
        <w:rPr>
          <w:rFonts w:cs="Arial" w:hAnsi="Arial" w:ascii="Arial"/>
          <w:color w:val="222222"/>
          <w:sz w:val="19"/>
          <w:szCs w:val="19"/>
          <w:shd w:fill="FFFFFF" w:color="auto" w:val="clear"/>
        </w:rPr>
        <w:t xml:space="preserve"> </w:t>
      </w:r>
      <w:r w:rsidRPr="007F1E89">
        <w:rPr>
          <w:b/>
          <w:color w:val="222222"/>
          <w:shd w:fill="FFFFFF" w:color="auto" w:val="clear"/>
        </w:rPr>
        <w:t>HR8524840081135019584</w:t>
      </w:r>
      <w:r w:rsidRPr="007F1E89">
        <w:rPr>
          <w:b/>
        </w:rPr>
        <w:t xml:space="preserve">, s pozivom na broj: </w:t>
      </w:r>
      <w:r w:rsidRPr="007F1E89">
        <w:rPr>
          <w:b/>
          <w:color w:val="222222"/>
          <w:shd w:fill="FFFFFF" w:color="auto" w:val="clear"/>
        </w:rPr>
        <w:t>1000390-10000194-13002.</w:t>
      </w:r>
      <w:r w:rsidR="00A53137">
        <w:t xml:space="preserve">  </w:t>
      </w:r>
    </w:p>
    <w:p w:rsidRDefault="00A53137" w:rsidP="00A53137" w:rsidR="00A53137" w:rsidRPr="00A53137">
      <w:pPr>
        <w:pStyle w:val="Odlomakpopisa"/>
        <w:ind w:left="1068"/>
        <w:jc w:val="both"/>
        <w:rPr>
          <w:b/>
          <w:u w:val="single"/>
        </w:rPr>
      </w:pPr>
    </w:p>
    <w:p w:rsidRDefault="005A270B" w:rsidP="00DC508E" w:rsidR="005A270B" w:rsidRPr="00DC508E">
      <w:pPr>
        <w:pStyle w:val="Odlomakpopisa"/>
        <w:numPr>
          <w:ilvl w:val="0"/>
          <w:numId w:val="9"/>
        </w:numPr>
        <w:ind w:firstLine="426" w:left="0"/>
        <w:jc w:val="both"/>
        <w:rPr>
          <w:b/>
        </w:rPr>
      </w:pPr>
      <w:r>
        <w:t>Računovodstvo Trgovačkog suda u Osijeku izvršiti će prijenos navedenih sredstava</w:t>
      </w:r>
      <w:r w:rsidR="004015A4">
        <w:t xml:space="preserve"> iz točke </w:t>
      </w:r>
      <w:r w:rsidR="00A53137">
        <w:t>1</w:t>
      </w:r>
      <w:r w:rsidR="009C7702">
        <w:t>. I, II i III</w:t>
      </w:r>
      <w:r w:rsidR="004015A4">
        <w:t xml:space="preserve"> ovoga rješenja</w:t>
      </w:r>
      <w:r>
        <w:t xml:space="preserve"> s kartice predmeta i to ukupnih troškova od </w:t>
      </w:r>
      <w:r w:rsidR="009C7702">
        <w:rPr>
          <w:b/>
        </w:rPr>
        <w:t>126.291,20</w:t>
      </w:r>
      <w:r w:rsidR="00DC508E" w:rsidRPr="00DC508E">
        <w:rPr>
          <w:b/>
        </w:rPr>
        <w:t xml:space="preserve"> kn</w:t>
      </w:r>
      <w:r w:rsidR="00DC508E">
        <w:t xml:space="preserve"> </w:t>
      </w:r>
      <w:r w:rsidR="00224E2B">
        <w:t xml:space="preserve">na </w:t>
      </w:r>
      <w:r>
        <w:t>žiro-račun stečajnog dužnika</w:t>
      </w:r>
      <w:r w:rsidR="00A3391B">
        <w:rPr>
          <w:b/>
        </w:rPr>
        <w:t xml:space="preserve"> </w:t>
      </w:r>
      <w:r>
        <w:t xml:space="preserve">broj </w:t>
      </w:r>
      <w:r w:rsidR="00DC508E" w:rsidRPr="00A3391B">
        <w:rPr>
          <w:rFonts w:eastAsia="Lucida Sans Unicode"/>
          <w:b/>
          <w:kern w:val="3"/>
          <w:lang w:bidi="hi-IN" w:eastAsia="zh-CN"/>
        </w:rPr>
        <w:t>IBAN  HR0825000091101436468</w:t>
      </w:r>
      <w:r w:rsidR="00DC508E">
        <w:rPr>
          <w:rFonts w:eastAsia="Lucida Sans Unicode"/>
          <w:b/>
          <w:kern w:val="3"/>
          <w:lang w:bidi="hi-IN" w:eastAsia="zh-CN"/>
        </w:rPr>
        <w:t xml:space="preserve"> </w:t>
      </w:r>
      <w:r>
        <w:t xml:space="preserve">te iznos od </w:t>
      </w:r>
      <w:r w:rsidR="009C7702">
        <w:rPr>
          <w:b/>
        </w:rPr>
        <w:t>591.685,60</w:t>
      </w:r>
      <w:r w:rsidR="00DC508E" w:rsidRPr="00DC508E">
        <w:rPr>
          <w:b/>
        </w:rPr>
        <w:t xml:space="preserve"> kn</w:t>
      </w:r>
      <w:r w:rsidR="00DC508E">
        <w:t xml:space="preserve"> </w:t>
      </w:r>
      <w:proofErr w:type="spellStart"/>
      <w:r>
        <w:t>razlučnom</w:t>
      </w:r>
      <w:proofErr w:type="spellEnd"/>
      <w:r>
        <w:t xml:space="preserve"> vjerovniku </w:t>
      </w:r>
      <w:r w:rsidR="00DC508E" w:rsidRPr="00DC508E">
        <w:rPr>
          <w:b/>
        </w:rPr>
        <w:t xml:space="preserve">B2 </w:t>
      </w:r>
      <w:proofErr w:type="spellStart"/>
      <w:r w:rsidR="00DC508E" w:rsidRPr="00DC508E">
        <w:rPr>
          <w:b/>
        </w:rPr>
        <w:t>Portfolio</w:t>
      </w:r>
      <w:proofErr w:type="spellEnd"/>
      <w:r w:rsidR="00DC508E" w:rsidRPr="00DC508E">
        <w:rPr>
          <w:b/>
        </w:rPr>
        <w:t xml:space="preserve"> d.o.o. </w:t>
      </w:r>
      <w:r w:rsidR="001E4CA0" w:rsidRPr="00DC508E">
        <w:rPr>
          <w:b/>
        </w:rPr>
        <w:t>Zagreb</w:t>
      </w:r>
      <w:r w:rsidR="001E4CA0">
        <w:t xml:space="preserve">,  </w:t>
      </w:r>
      <w:r w:rsidR="004015A4">
        <w:t xml:space="preserve">na žiro račun navedenog </w:t>
      </w:r>
      <w:proofErr w:type="spellStart"/>
      <w:r w:rsidR="004015A4">
        <w:t>razlučnog</w:t>
      </w:r>
      <w:proofErr w:type="spellEnd"/>
      <w:r w:rsidR="004015A4">
        <w:t xml:space="preserve"> vjerovnika</w:t>
      </w:r>
      <w:r w:rsidR="001E4CA0">
        <w:t xml:space="preserve"> broj</w:t>
      </w:r>
      <w:r w:rsidR="004015A4">
        <w:t xml:space="preserve"> </w:t>
      </w:r>
      <w:r w:rsidR="00DC508E" w:rsidRPr="00E655B4">
        <w:rPr>
          <w:b/>
        </w:rPr>
        <w:t>HR8524840081135019584, poziv na broj 1000390-10000194-13002</w:t>
      </w:r>
      <w:r w:rsidR="004015A4">
        <w:t xml:space="preserve">, </w:t>
      </w:r>
      <w:r w:rsidR="004015A4" w:rsidRPr="00DC508E">
        <w:rPr>
          <w:b/>
        </w:rPr>
        <w:t>po pravomoćnosti ovoga rješenja</w:t>
      </w:r>
      <w:r w:rsidR="006E5710" w:rsidRPr="00DC508E">
        <w:rPr>
          <w:b/>
        </w:rPr>
        <w:t>.</w:t>
      </w:r>
    </w:p>
    <w:p w:rsidRDefault="001E4CA0" w:rsidP="005A270B" w:rsidR="001E4CA0">
      <w:pPr>
        <w:jc w:val="both"/>
      </w:pPr>
    </w:p>
    <w:p w:rsidRDefault="009C7702" w:rsidP="005A270B" w:rsidR="009C7702">
      <w:pPr>
        <w:jc w:val="both"/>
      </w:pPr>
    </w:p>
    <w:p w:rsidRDefault="009C7702" w:rsidP="009C7702" w:rsidR="009C7702">
      <w:pPr>
        <w:jc w:val="right"/>
      </w:pPr>
      <w:r>
        <w:lastRenderedPageBreak/>
        <w:t>Broj: 6 St-173/15-151</w:t>
      </w:r>
    </w:p>
    <w:p w:rsidRDefault="009C7702" w:rsidP="005A270B" w:rsidR="009C7702">
      <w:pPr>
        <w:jc w:val="both"/>
      </w:pPr>
    </w:p>
    <w:p w:rsidRDefault="009C7702" w:rsidP="005A270B" w:rsidR="009C7702">
      <w:pPr>
        <w:jc w:val="both"/>
      </w:pPr>
    </w:p>
    <w:p w:rsidRDefault="009C7702" w:rsidP="005A270B" w:rsidR="009C7702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 </w:t>
      </w:r>
      <w:r w:rsidR="00A3391B">
        <w:rPr>
          <w:b/>
        </w:rPr>
        <w:t xml:space="preserve">TRGOVAČKI CENTAR AGRAM d.o.o. "u stečaju" Osijek, Kapucinska 33/III, OIB: 67873394798, MBS: 080406654 </w:t>
      </w:r>
      <w:r>
        <w:t>objavi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prodaju nekretnina stečajnog dužnika.</w:t>
      </w:r>
    </w:p>
    <w:p w:rsidRDefault="009C7702" w:rsidP="009C7702" w:rsidR="005A270B">
      <w:pPr>
        <w:tabs>
          <w:tab w:pos="8190" w:val="left"/>
        </w:tabs>
        <w:ind w:firstLine="708"/>
        <w:jc w:val="both"/>
      </w:pPr>
      <w:r>
        <w:tab/>
      </w:r>
    </w:p>
    <w:p w:rsidRDefault="006E5710" w:rsidP="004015A4" w:rsidR="006E5710">
      <w:pPr>
        <w:ind w:firstLine="708"/>
        <w:jc w:val="both"/>
      </w:pPr>
      <w:r>
        <w:t xml:space="preserve">Nakon održanog ročišta dana </w:t>
      </w:r>
      <w:r w:rsidR="009C7702">
        <w:t>29. svibnja 2018.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DC508E">
        <w:t xml:space="preserve">B2 </w:t>
      </w:r>
      <w:proofErr w:type="spellStart"/>
      <w:r w:rsidR="00DC508E">
        <w:t>Portfolio</w:t>
      </w:r>
      <w:proofErr w:type="spellEnd"/>
      <w:r w:rsidR="00DC508E">
        <w:t xml:space="preserve"> d.o.o.</w:t>
      </w:r>
      <w:r w:rsidR="001E4CA0">
        <w:t xml:space="preserve"> Zagreb</w:t>
      </w:r>
      <w:r w:rsidR="004015A4">
        <w:t xml:space="preserve"> temeljem </w:t>
      </w:r>
      <w:r w:rsidR="005A270B">
        <w:t>u izreci naveden</w:t>
      </w:r>
      <w:r>
        <w:t>e</w:t>
      </w:r>
      <w:r w:rsidR="005A270B">
        <w:t xml:space="preserve"> nekretnin</w:t>
      </w:r>
      <w:r>
        <w:t>e</w:t>
      </w:r>
      <w:r w:rsidR="005A270B">
        <w:t>, u nazočnosti stečajn</w:t>
      </w:r>
      <w:r w:rsidR="00FF627D">
        <w:t>e</w:t>
      </w:r>
      <w:r w:rsidR="005A270B">
        <w:t xml:space="preserve"> upravitelj</w:t>
      </w:r>
      <w:r w:rsidR="00FF627D">
        <w:t>ice</w:t>
      </w:r>
      <w:r w:rsidR="005A270B">
        <w:t>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B57961" w:rsidR="00B57961"/>
    <w:p w:rsidRDefault="00890DF2" w:rsidP="00B57961" w:rsidR="00890DF2"/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890DF2">
        <w:t>5. lipnja 2018. g.</w:t>
      </w:r>
    </w:p>
    <w:p w:rsidRDefault="00890DF2" w:rsidP="001E4CA0" w:rsidR="00890DF2">
      <w:pPr>
        <w:tabs>
          <w:tab w:pos="4536" w:val="center"/>
          <w:tab w:pos="6360" w:val="left"/>
        </w:tabs>
      </w:pPr>
    </w:p>
    <w:p w:rsidRDefault="00890DF2" w:rsidP="00890DF2" w:rsidR="00B57961">
      <w:pPr>
        <w:tabs>
          <w:tab w:pos="5340" w:val="left"/>
        </w:tabs>
      </w:pPr>
      <w:r>
        <w:tab/>
      </w:r>
    </w:p>
    <w:p w:rsidRDefault="004015A4" w:rsidP="004015A4" w:rsidR="004015A4">
      <w:r>
        <w:t xml:space="preserve">   </w:t>
      </w:r>
      <w:r w:rsidR="00DC508E">
        <w:t>Zapisničar: Danijela Sekulić</w:t>
      </w:r>
      <w:r>
        <w:t xml:space="preserve">                                                 </w:t>
      </w:r>
      <w:r w:rsidR="0097525C">
        <w:t xml:space="preserve">      </w:t>
      </w:r>
      <w:r>
        <w:t xml:space="preserve">  </w:t>
      </w:r>
      <w:r w:rsidR="00DC508E">
        <w:t>STEČAJNA SUTKINJA</w:t>
      </w:r>
    </w:p>
    <w:p w:rsidRDefault="004015A4" w:rsidP="004015A4" w:rsidR="004015A4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   </w:t>
      </w:r>
      <w:r w:rsidR="00DC508E">
        <w:t xml:space="preserve">    </w:t>
      </w:r>
      <w:r>
        <w:t>Nada Roso</w:t>
      </w:r>
    </w:p>
    <w:p w:rsidRDefault="00890DF2" w:rsidP="004015A4" w:rsidR="00890DF2"/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F532F9">
        <w:t>ogl</w:t>
      </w:r>
      <w:proofErr w:type="spellEnd"/>
      <w:r w:rsidR="00F532F9">
        <w:t>. pl.</w:t>
      </w:r>
    </w:p>
    <w:p w:rsidRDefault="00890DF2" w:rsidP="00354434" w:rsidR="00890DF2">
      <w:pPr>
        <w:pStyle w:val="Odlomakpopisa"/>
        <w:numPr>
          <w:ilvl w:val="0"/>
          <w:numId w:val="3"/>
        </w:numPr>
      </w:pPr>
      <w:r>
        <w:t xml:space="preserve">B2 </w:t>
      </w:r>
      <w:proofErr w:type="spellStart"/>
      <w:r>
        <w:t>Portfolio</w:t>
      </w:r>
      <w:proofErr w:type="spellEnd"/>
      <w:r>
        <w:t xml:space="preserve"> d.o.o. Zagreb, Radnička cesta 41</w:t>
      </w:r>
    </w:p>
    <w:p w:rsidRDefault="00890DF2" w:rsidP="00354434" w:rsidR="00890DF2">
      <w:pPr>
        <w:pStyle w:val="Odlomakpopisa"/>
        <w:numPr>
          <w:ilvl w:val="0"/>
          <w:numId w:val="3"/>
        </w:numPr>
      </w:pPr>
      <w:r>
        <w:t xml:space="preserve">st. uprav. Paula </w:t>
      </w:r>
      <w:proofErr w:type="spellStart"/>
      <w:r>
        <w:t>Čandrlić</w:t>
      </w:r>
      <w:proofErr w:type="spellEnd"/>
      <w:r>
        <w:t xml:space="preserve"> Mesarić</w:t>
      </w:r>
    </w:p>
    <w:p w:rsidRDefault="00DC508E" w:rsidP="00DC508E" w:rsidR="00DC508E">
      <w:pPr>
        <w:pStyle w:val="Odlomakpopisa"/>
        <w:numPr>
          <w:ilvl w:val="0"/>
          <w:numId w:val="3"/>
        </w:numPr>
      </w:pPr>
      <w:r>
        <w:t>Računovodstvo nakon pravomoćnosti</w:t>
      </w:r>
    </w:p>
    <w:p w:rsidRDefault="00DC508E" w:rsidP="00354434" w:rsidR="00354434">
      <w:pPr>
        <w:pStyle w:val="Odlomakpopisa"/>
        <w:numPr>
          <w:ilvl w:val="0"/>
          <w:numId w:val="3"/>
        </w:numPr>
      </w:pPr>
      <w:r>
        <w:t>R-</w:t>
      </w:r>
      <w:r w:rsidR="00890DF2">
        <w:t>10.7.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DC508E" w:rsidR="00DC508E"/>
    <w:p w:rsidRDefault="00586052" w:rsidR="00586052"/>
    <w:p w:rsidRDefault="00586052" w:rsidR="00586052"/>
    <w:p w:rsidRDefault="00586052" w:rsidR="00586052">
      <w:bookmarkStart w:name="_GoBack" w:id="0"/>
      <w:bookmarkEnd w:id="0"/>
    </w:p>
    <w:p w:rsidRDefault="00586052" w:rsidR="00586052"/>
    <w:p w:rsidRDefault="00586052" w:rsidR="00586052"/>
    <w:p w:rsidRDefault="00586052" w:rsidR="00586052"/>
    <w:p w:rsidRDefault="00586052" w:rsidR="00586052"/>
    <w:sectPr w:rsidR="0058605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478" w:rsidP="00752878" w:rsidR="007A5478">
      <w:r>
        <w:separator/>
      </w:r>
    </w:p>
  </w:endnote>
  <w:endnote w:id="0" w:type="continuationSeparator">
    <w:p w:rsidRDefault="007A5478" w:rsidP="00752878" w:rsidR="007A5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478" w:rsidP="00752878" w:rsidR="007A5478">
      <w:r>
        <w:separator/>
      </w:r>
    </w:p>
  </w:footnote>
  <w:footnote w:id="0" w:type="continuationSeparator">
    <w:p w:rsidRDefault="007A5478" w:rsidP="00752878" w:rsidR="007A54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9DA">
          <w:rPr>
            <w:noProof/>
          </w:rPr>
          <w:t>3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C6516"/>
    <w:multiLevelType w:val="hybridMultilevel"/>
    <w:tmpl w:val="7C46130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eastAsia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5">
    <w:nsid w:val="32617B01"/>
    <w:multiLevelType w:val="hybridMultilevel"/>
    <w:tmpl w:val="133C40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46E03D8"/>
    <w:multiLevelType w:val="hybridMultilevel"/>
    <w:tmpl w:val="56462CE2"/>
    <w:lvl w:tplc="F61E9930" w:ilvl="0">
      <w:start w:val="1"/>
      <w:numFmt w:val="decimal"/>
      <w:lvlText w:val="%1."/>
      <w:lvlJc w:val="left"/>
      <w:pPr>
        <w:ind w:hanging="360" w:left="1068"/>
      </w:pPr>
      <w:rPr>
        <w:rFonts w:eastAsia="Calibr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5FC05AE"/>
    <w:multiLevelType w:val="hybridMultilevel"/>
    <w:tmpl w:val="2A489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C9F074D"/>
    <w:multiLevelType w:val="hybridMultilevel"/>
    <w:tmpl w:val="FD8ED480"/>
    <w:lvl w:tplc="555861B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F5F09D7"/>
    <w:multiLevelType w:val="hybridMultilevel"/>
    <w:tmpl w:val="2A489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02B1042"/>
    <w:multiLevelType w:val="hybridMultilevel"/>
    <w:tmpl w:val="61709AA0"/>
    <w:lvl w:tplc="B150BC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2FC7EFF"/>
    <w:multiLevelType w:val="hybridMultilevel"/>
    <w:tmpl w:val="2A489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DAB6CE3"/>
    <w:multiLevelType w:val="hybridMultilevel"/>
    <w:tmpl w:val="B1DCDF22"/>
    <w:lvl w:tplc="8C0640F6" w:ilvl="0">
      <w:start w:val="1"/>
      <w:numFmt w:val="lowerLetter"/>
      <w:lvlText w:val="%1)"/>
      <w:lvlJc w:val="left"/>
      <w:pPr>
        <w:ind w:hanging="360" w:left="1428"/>
      </w:pPr>
      <w:rPr>
        <w:rFonts w:eastAsia="Calibr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1"/>
  </w:num>
  <w:num w:numId="2">
    <w:abstractNumId w:val="13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12"/>
  </w:num>
  <w:num w:numId="9">
    <w:abstractNumId w:val="8"/>
  </w:num>
  <w:num w:numId="10">
    <w:abstractNumId w:val="15"/>
  </w:num>
  <w:num w:numId="11">
    <w:abstractNumId w:val="10"/>
  </w:num>
  <w:num w:numId="12">
    <w:abstractNumId w:val="0"/>
  </w:num>
  <w:num w:numId="13">
    <w:abstractNumId w:val="5"/>
  </w:num>
  <w:num w:numId="14">
    <w:abstractNumId w:val="9"/>
  </w:num>
  <w:num w:numId="15">
    <w:abstractNumId w:val="11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97E35"/>
    <w:rsid w:val="000B127F"/>
    <w:rsid w:val="000B2061"/>
    <w:rsid w:val="000D1943"/>
    <w:rsid w:val="00104DD5"/>
    <w:rsid w:val="0016585B"/>
    <w:rsid w:val="00171F06"/>
    <w:rsid w:val="00193CDF"/>
    <w:rsid w:val="00194EFE"/>
    <w:rsid w:val="001E15EB"/>
    <w:rsid w:val="001E4CA0"/>
    <w:rsid w:val="00224E2B"/>
    <w:rsid w:val="00231ADE"/>
    <w:rsid w:val="00286473"/>
    <w:rsid w:val="002B4B69"/>
    <w:rsid w:val="002E0E45"/>
    <w:rsid w:val="002E476F"/>
    <w:rsid w:val="00342CA8"/>
    <w:rsid w:val="00354434"/>
    <w:rsid w:val="00354FE8"/>
    <w:rsid w:val="003826FD"/>
    <w:rsid w:val="003A398E"/>
    <w:rsid w:val="004015A4"/>
    <w:rsid w:val="00406191"/>
    <w:rsid w:val="004518E0"/>
    <w:rsid w:val="00455791"/>
    <w:rsid w:val="004571B5"/>
    <w:rsid w:val="004D33F6"/>
    <w:rsid w:val="00533068"/>
    <w:rsid w:val="00572E08"/>
    <w:rsid w:val="00573E91"/>
    <w:rsid w:val="00586052"/>
    <w:rsid w:val="005A270B"/>
    <w:rsid w:val="00613023"/>
    <w:rsid w:val="00644869"/>
    <w:rsid w:val="00650C92"/>
    <w:rsid w:val="00661AFC"/>
    <w:rsid w:val="006E5710"/>
    <w:rsid w:val="00752878"/>
    <w:rsid w:val="00756BEB"/>
    <w:rsid w:val="00756F2C"/>
    <w:rsid w:val="007A5478"/>
    <w:rsid w:val="007F60F2"/>
    <w:rsid w:val="008214D8"/>
    <w:rsid w:val="0086789B"/>
    <w:rsid w:val="00890DF2"/>
    <w:rsid w:val="008920B6"/>
    <w:rsid w:val="00892557"/>
    <w:rsid w:val="008979DA"/>
    <w:rsid w:val="008A371A"/>
    <w:rsid w:val="008C5AD0"/>
    <w:rsid w:val="008D5DEB"/>
    <w:rsid w:val="00924F04"/>
    <w:rsid w:val="0093692A"/>
    <w:rsid w:val="0097525C"/>
    <w:rsid w:val="00997872"/>
    <w:rsid w:val="009C7702"/>
    <w:rsid w:val="009D01E2"/>
    <w:rsid w:val="00A23CB5"/>
    <w:rsid w:val="00A3391B"/>
    <w:rsid w:val="00A53137"/>
    <w:rsid w:val="00A57BF1"/>
    <w:rsid w:val="00A766E0"/>
    <w:rsid w:val="00B10045"/>
    <w:rsid w:val="00B57961"/>
    <w:rsid w:val="00B70336"/>
    <w:rsid w:val="00BC4D67"/>
    <w:rsid w:val="00BE2014"/>
    <w:rsid w:val="00C06C57"/>
    <w:rsid w:val="00C910E8"/>
    <w:rsid w:val="00CA38CE"/>
    <w:rsid w:val="00CE32DE"/>
    <w:rsid w:val="00CF78A7"/>
    <w:rsid w:val="00D02CEF"/>
    <w:rsid w:val="00D53248"/>
    <w:rsid w:val="00D5479F"/>
    <w:rsid w:val="00D732C9"/>
    <w:rsid w:val="00D92E59"/>
    <w:rsid w:val="00DB052E"/>
    <w:rsid w:val="00DB135F"/>
    <w:rsid w:val="00DC1E42"/>
    <w:rsid w:val="00DC508E"/>
    <w:rsid w:val="00DE3C0B"/>
    <w:rsid w:val="00E57A63"/>
    <w:rsid w:val="00E655B4"/>
    <w:rsid w:val="00ED0369"/>
    <w:rsid w:val="00EE4459"/>
    <w:rsid w:val="00F168F0"/>
    <w:rsid w:val="00F234F0"/>
    <w:rsid w:val="00F532F9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Bezproreda" w:type="paragraph">
    <w:name w:val="No Spacing"/>
    <w:uiPriority w:val="1"/>
    <w:qFormat/>
    <w:rsid w:val="00E655B4"/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979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79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9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9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9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Bezproreda" w:type="paragraph">
    <w:name w:val="No Spacing"/>
    <w:uiPriority w:val="1"/>
    <w:qFormat/>
    <w:rsid w:val="00E655B4"/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979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79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9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9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9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424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93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739</properties:Words>
  <properties:Characters>3985</properties:Characters>
  <properties:Lines>187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2018-06-05T11:12:00Z</dcterms:created>
  <dc:creator>wsadmin</dc:creator>
  <cp:lastModifiedBy>Danijela Sekulić</cp:lastModifiedBy>
  <cp:lastPrinted>2018-06-05T11:12:00Z</cp:lastPrinted>
  <dcterms:modified xmlns:xsi="http://www.w3.org/2001/XMLSchema-instance" xsi:type="dcterms:W3CDTF">2018-06-05T11:13:00Z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(AGRAM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