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8e0f9" w14:paraId="138e0f9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8D1B0D" w:rsidRPr="008D1B0D">
        <w:rPr>
          <w:b/>
        </w:rPr>
        <w:t>Broj: 7/St-1</w:t>
      </w:r>
      <w:r w:rsidR="00945E0C">
        <w:rPr>
          <w:b/>
        </w:rPr>
        <w:t>339</w:t>
      </w:r>
      <w:r w:rsidR="008D1B0D" w:rsidRPr="008D1B0D">
        <w:rPr>
          <w:b/>
        </w:rPr>
        <w:t>/2016-5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208F9">
        <w:t>Karlovac</w:t>
      </w:r>
      <w:r w:rsidR="008D1B0D">
        <w:t>,</w:t>
      </w:r>
      <w:r w:rsidR="00F7528A" w:rsidRPr="00F7528A">
        <w:t xml:space="preserve"> </w:t>
      </w:r>
      <w:r w:rsidR="00F7528A">
        <w:t>Karlovac, Ul. Pavla Vitezovića 1</w:t>
      </w:r>
      <w:r w:rsidR="00F7528A" w:rsidRPr="00F7528A">
        <w:t>, OIB: 85821130368</w:t>
      </w:r>
      <w:r w:rsidR="00F7528A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945E0C" w:rsidRPr="00945E0C">
        <w:t>MAG PROCESI d.o.o. za oporabu i proizvodnju fosilnih goriva,</w:t>
      </w:r>
      <w:r w:rsidR="00945E0C">
        <w:t xml:space="preserve"> skraćena tvrtka: MAG PROCESI d.o.o.,</w:t>
      </w:r>
      <w:r w:rsidR="00945E0C" w:rsidRPr="00945E0C">
        <w:t xml:space="preserve"> Slunj, Nikole Turkalja 5, OIB: 00736453796</w:t>
      </w:r>
      <w:r w:rsidR="00B16504" w:rsidRPr="00B16504">
        <w:t xml:space="preserve">, </w:t>
      </w:r>
      <w:r w:rsidR="00AA7765">
        <w:t xml:space="preserve">dana </w:t>
      </w:r>
      <w:r w:rsidR="00BA2617">
        <w:t>01. rujna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945E0C" w:rsidRPr="00945E0C">
        <w:t>MAG PROCESI d.o.o. za oporabu i proizvodnju fosilnih goriva, skraćena tvrtka: MAG PROCESI d.o.o., Slunj, Nikole Turkalja 5, OIB: 00736453796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F74270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BA2617" w:rsidRPr="00BA2617">
        <w:t>Nada Reljić iz Slavonskog Broda, Naselje A. Hebranga 7/9, OIB: 63776354688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CD1276">
        <w:t xml:space="preserve"> </w:t>
      </w:r>
      <w:r w:rsidR="00945E0C" w:rsidRPr="00945E0C">
        <w:t>MAG PROCESI d.o.o. za oporabu i proizvodnju fosilnih goriva, skraćena tvrtka: MAG PROCESI d.o.o., Slunj, Nikole Turkalja 5, OIB: 00736453796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F74270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F74270" w:rsidP="00F74270" w:rsidR="002B2084">
      <w:pPr>
        <w:jc w:val="right"/>
        <w:rPr>
          <w:b/>
        </w:rPr>
      </w:pPr>
      <w:r w:rsidRPr="00F74270">
        <w:rPr>
          <w:b/>
        </w:rPr>
        <w:lastRenderedPageBreak/>
        <w:t>Broj: 7/St-1</w:t>
      </w:r>
      <w:r w:rsidR="00945E0C">
        <w:rPr>
          <w:b/>
        </w:rPr>
        <w:t>339</w:t>
      </w:r>
      <w:r w:rsidRPr="00F74270">
        <w:rPr>
          <w:b/>
        </w:rPr>
        <w:t>/2016-5</w:t>
      </w:r>
    </w:p>
    <w:p w:rsidRDefault="00F74270" w:rsidP="00F74270" w:rsidR="00F74270">
      <w:pPr>
        <w:jc w:val="right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208F9">
        <w:t>Karlovac</w:t>
      </w:r>
      <w:r>
        <w:t xml:space="preserve"> sukladno odredbi čl. </w:t>
      </w:r>
      <w:r w:rsidR="00C92D33">
        <w:t>4</w:t>
      </w:r>
      <w:r w:rsidR="008D1B0D">
        <w:t>44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945E0C" w:rsidRPr="00945E0C">
        <w:t>MAG PROCESI d.o.o. za oporabu i proizvodnju fosilnih goriva, skraćena tvrtka: MAG PROCESI d.o.o., Slunj, Nikole Turkalja 5, OIB: 00736453796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945E0C">
        <w:t>351</w:t>
      </w:r>
      <w:r w:rsidR="008D1B0D">
        <w:t xml:space="preserve"> </w:t>
      </w:r>
      <w:r>
        <w:t>dan.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 xml:space="preserve">Rješenjem Visokog trgovačkog suda Republike Hrvatske, Zagreb posl. br. 31-SU 1076/15-16 od 25. ožujka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8D1B0D">
        <w:t>2</w:t>
      </w:r>
      <w:r w:rsidR="00945E0C">
        <w:t>4</w:t>
      </w:r>
      <w:r w:rsidR="00654824">
        <w:t>. svibnja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BA2617">
        <w:t>01. rujna</w:t>
      </w:r>
      <w:r w:rsidR="00D66FB6">
        <w:t xml:space="preserve"> 2016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085579" w:rsidRPr="00085579">
        <w:t xml:space="preserve"> </w:t>
      </w:r>
    </w:p>
    <w:p w:rsidRDefault="00DB52D3" w:rsidP="00C92D33" w:rsidR="00DB52D3" w:rsidRPr="00FF6FBB"/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lastRenderedPageBreak/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52C7" w:rsidR="00C052C7">
      <w:r>
        <w:separator/>
      </w:r>
    </w:p>
  </w:endnote>
  <w:endnote w:id="0" w:type="continuationSeparator">
    <w:p w:rsidRDefault="00C052C7" w:rsidR="00C05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52C7" w:rsidR="00C052C7">
      <w:r>
        <w:separator/>
      </w:r>
    </w:p>
  </w:footnote>
  <w:footnote w:id="0" w:type="continuationSeparator">
    <w:p w:rsidRDefault="00C052C7" w:rsidR="00C052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6E6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4284B"/>
    <w:rsid w:val="0005088D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6405B"/>
    <w:rsid w:val="00174C7D"/>
    <w:rsid w:val="001926DB"/>
    <w:rsid w:val="001B37AE"/>
    <w:rsid w:val="001B61FF"/>
    <w:rsid w:val="001C0B9D"/>
    <w:rsid w:val="001C5CF7"/>
    <w:rsid w:val="001D2B3A"/>
    <w:rsid w:val="00202563"/>
    <w:rsid w:val="0021269A"/>
    <w:rsid w:val="002208F9"/>
    <w:rsid w:val="00243DD4"/>
    <w:rsid w:val="002474DF"/>
    <w:rsid w:val="002668F2"/>
    <w:rsid w:val="00282A5D"/>
    <w:rsid w:val="002833E0"/>
    <w:rsid w:val="002B2084"/>
    <w:rsid w:val="002B488F"/>
    <w:rsid w:val="002B54A6"/>
    <w:rsid w:val="002C6AC2"/>
    <w:rsid w:val="002E0CFA"/>
    <w:rsid w:val="002F214A"/>
    <w:rsid w:val="002F5765"/>
    <w:rsid w:val="00303630"/>
    <w:rsid w:val="00315A80"/>
    <w:rsid w:val="00327888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3F201D"/>
    <w:rsid w:val="0040294C"/>
    <w:rsid w:val="00435AC3"/>
    <w:rsid w:val="00443163"/>
    <w:rsid w:val="004627CE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0323"/>
    <w:rsid w:val="00587D6B"/>
    <w:rsid w:val="00587DF3"/>
    <w:rsid w:val="005F0F7E"/>
    <w:rsid w:val="005F6A7C"/>
    <w:rsid w:val="005F74A0"/>
    <w:rsid w:val="006036A1"/>
    <w:rsid w:val="00620B9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C429E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806B9"/>
    <w:rsid w:val="0079485C"/>
    <w:rsid w:val="007A4D10"/>
    <w:rsid w:val="007A6587"/>
    <w:rsid w:val="007B5490"/>
    <w:rsid w:val="007C4E4B"/>
    <w:rsid w:val="007C7835"/>
    <w:rsid w:val="007F5B85"/>
    <w:rsid w:val="007F7BE4"/>
    <w:rsid w:val="00805BEA"/>
    <w:rsid w:val="008064F9"/>
    <w:rsid w:val="00816600"/>
    <w:rsid w:val="00832536"/>
    <w:rsid w:val="00841F8D"/>
    <w:rsid w:val="00856577"/>
    <w:rsid w:val="00863A5B"/>
    <w:rsid w:val="00864F1D"/>
    <w:rsid w:val="00873A1A"/>
    <w:rsid w:val="00896044"/>
    <w:rsid w:val="0089623C"/>
    <w:rsid w:val="008A4B1F"/>
    <w:rsid w:val="008D1B0D"/>
    <w:rsid w:val="009135EF"/>
    <w:rsid w:val="00916E6A"/>
    <w:rsid w:val="00942E1D"/>
    <w:rsid w:val="009458D8"/>
    <w:rsid w:val="00945E0C"/>
    <w:rsid w:val="00961BE6"/>
    <w:rsid w:val="0096689E"/>
    <w:rsid w:val="00983065"/>
    <w:rsid w:val="00994D05"/>
    <w:rsid w:val="009A37D8"/>
    <w:rsid w:val="009A4537"/>
    <w:rsid w:val="009B282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A2617"/>
    <w:rsid w:val="00BC6FC5"/>
    <w:rsid w:val="00BD0EB6"/>
    <w:rsid w:val="00C04D92"/>
    <w:rsid w:val="00C052C7"/>
    <w:rsid w:val="00C32C54"/>
    <w:rsid w:val="00C53A06"/>
    <w:rsid w:val="00C63D01"/>
    <w:rsid w:val="00C74CB4"/>
    <w:rsid w:val="00C868CA"/>
    <w:rsid w:val="00C87258"/>
    <w:rsid w:val="00C92D33"/>
    <w:rsid w:val="00CC00C0"/>
    <w:rsid w:val="00CD1276"/>
    <w:rsid w:val="00CD466F"/>
    <w:rsid w:val="00D22AF4"/>
    <w:rsid w:val="00D24F05"/>
    <w:rsid w:val="00D25023"/>
    <w:rsid w:val="00D25655"/>
    <w:rsid w:val="00D66FB6"/>
    <w:rsid w:val="00D80405"/>
    <w:rsid w:val="00DB52D3"/>
    <w:rsid w:val="00DC4AFF"/>
    <w:rsid w:val="00DC7E31"/>
    <w:rsid w:val="00DE2256"/>
    <w:rsid w:val="00DF26AE"/>
    <w:rsid w:val="00E1784E"/>
    <w:rsid w:val="00E57783"/>
    <w:rsid w:val="00E72C9F"/>
    <w:rsid w:val="00E82FB3"/>
    <w:rsid w:val="00E9327B"/>
    <w:rsid w:val="00E93D49"/>
    <w:rsid w:val="00EC3055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74270"/>
    <w:rsid w:val="00F7528A"/>
    <w:rsid w:val="00F91028"/>
    <w:rsid w:val="00F911E6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0B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0B9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0B9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0B9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0B9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0B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0B9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0B9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0B9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0B9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1339</izvorni_sadrzaj>
    <derivirana_varijabla naziv="DomainObject.Predmet.Broj_1">1339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St-1339/2016</izvorni_sadrzaj>
    <derivirana_varijabla naziv="DomainObject.Predmet.OznakaBroj_1">St-1339/2016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 PROCESI d.o.o.</izvorni_sadrzaj>
    <derivirana_varijabla naziv="DomainObject.Predmet.ProtustrankaFormated_1">  MAG PROCESI d.o.o.</derivirana_varijabla>
  </DomainObject.Predmet.ProtustrankaFormated>
  <DomainObject.Predmet.ProtustrankaFormatedOIB>
    <izvorni_sadrzaj>  MAG PROCESI d.o.o., OIB 00736453796</izvorni_sadrzaj>
    <derivirana_varijabla naziv="DomainObject.Predmet.ProtustrankaFormatedOIB_1">  MAG PROCESI d.o.o., OIB 00736453796</derivirana_varijabla>
  </DomainObject.Predmet.ProtustrankaFormatedOIB>
  <DomainObject.Predmet.ProtustrankaFormatedWithAdress>
    <izvorni_sadrzaj> MAG PROCESI d.o.o., Nikole Turkalja 5, 47240 Slunj</izvorni_sadrzaj>
    <derivirana_varijabla naziv="DomainObject.Predmet.ProtustrankaFormatedWithAdress_1"> MAG PROCESI d.o.o., Nikole Turkalja 5, 47240 Slunj</derivirana_varijabla>
  </DomainObject.Predmet.ProtustrankaFormatedWithAdress>
  <DomainObject.Predmet.ProtustrankaFormatedWithAdressOIB>
    <izvorni_sadrzaj> MAG PROCESI d.o.o., OIB 00736453796, Nikole Turkalja 5, 47240 Slunj</izvorni_sadrzaj>
    <derivirana_varijabla naziv="DomainObject.Predmet.ProtustrankaFormatedWithAdressOIB_1"> MAG PROCESI d.o.o., OIB 00736453796, Nikole Turkalja 5, 47240 Slunj</derivirana_varijabla>
  </DomainObject.Predmet.ProtustrankaFormatedWithAdressOIB>
  <DomainObject.Predmet.ProtustrankaWithAdress>
    <izvorni_sadrzaj>MAG PROCESI d.o.o. Nikole Turkalja 5, 47240 Slunj</izvorni_sadrzaj>
    <derivirana_varijabla naziv="DomainObject.Predmet.ProtustrankaWithAdress_1">MAG PROCESI d.o.o. Nikole Turkalja 5, 47240 Slunj</derivirana_varijabla>
  </DomainObject.Predmet.ProtustrankaWithAdress>
  <DomainObject.Predmet.ProtustrankaWithAdressOIB>
    <izvorni_sadrzaj>MAG PROCESI d.o.o., OIB 00736453796, Nikole Turkalja 5, 47240 Slunj</izvorni_sadrzaj>
    <derivirana_varijabla naziv="DomainObject.Predmet.ProtustrankaWithAdressOIB_1">MAG PROCESI d.o.o., OIB 00736453796, Nikole Turkalja 5, 47240 Slunj</derivirana_varijabla>
  </DomainObject.Predmet.ProtustrankaWithAdressOIB>
  <DomainObject.Predmet.ProtustrankaNazivFormated>
    <izvorni_sadrzaj>MAG PROCESI d.o.o.</izvorni_sadrzaj>
    <derivirana_varijabla naziv="DomainObject.Predmet.ProtustrankaNazivFormated_1">MAG PROCESI d.o.o.</derivirana_varijabla>
  </DomainObject.Predmet.ProtustrankaNazivFormated>
  <DomainObject.Predmet.ProtustrankaNazivFormatedOIB>
    <izvorni_sadrzaj>MAG PROCESI d.o.o., OIB 00736453796</izvorni_sadrzaj>
    <derivirana_varijabla naziv="DomainObject.Predmet.ProtustrankaNazivFormatedOIB_1">MAG PROCESI d.o.o., OIB 00736453796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MAG PROCESI d.o.o.</item>
    </izvorni_sadrzaj>
    <derivirana_varijabla naziv="DomainObject.Predmet.ProtuStrankaListFormated_1">
      <item>MAG PROCESI d.o.o.</item>
    </derivirana_varijabla>
  </DomainObject.Predmet.ProtuStrankaListFormated>
  <DomainObject.Predmet.ProtuStrankaListFormatedOIB>
    <izvorni_sadrzaj>
      <item>MAG PROCESI d.o.o., OIB 00736453796</item>
    </izvorni_sadrzaj>
    <derivirana_varijabla naziv="DomainObject.Predmet.ProtuStrankaListFormatedOIB_1">
      <item>MAG PROCESI d.o.o., OIB 00736453796</item>
    </derivirana_varijabla>
  </DomainObject.Predmet.ProtuStrankaListFormatedOIB>
  <DomainObject.Predmet.ProtuStrankaListFormatedWithAdress>
    <izvorni_sadrzaj>
      <item>MAG PROCESI d.o.o., Nikole Turkalja 5, 47240 Slunj</item>
    </izvorni_sadrzaj>
    <derivirana_varijabla naziv="DomainObject.Predmet.ProtuStrankaListFormatedWithAdress_1">
      <item>MAG PROCESI d.o.o., Nikole Turkalja 5, 47240 Slunj</item>
    </derivirana_varijabla>
  </DomainObject.Predmet.ProtuStrankaListFormatedWithAdress>
  <DomainObject.Predmet.ProtuStrankaListFormatedWithAdressOIB>
    <izvorni_sadrzaj>
      <item>MAG PROCESI d.o.o., OIB 00736453796, Nikole Turkalja 5, 47240 Slunj</item>
    </izvorni_sadrzaj>
    <derivirana_varijabla naziv="DomainObject.Predmet.ProtuStrankaListFormatedWithAdressOIB_1">
      <item>MAG PROCESI d.o.o., OIB 00736453796, Nikole Turkalja 5, 47240 Slunj</item>
    </derivirana_varijabla>
  </DomainObject.Predmet.ProtuStrankaListFormatedWithAdressOIB>
  <DomainObject.Predmet.ProtuStrankaListNazivFormated>
    <izvorni_sadrzaj>
      <item>MAG PROCESI d.o.o.</item>
    </izvorni_sadrzaj>
    <derivirana_varijabla naziv="DomainObject.Predmet.ProtuStrankaListNazivFormated_1">
      <item>MAG PROCESI d.o.o.</item>
    </derivirana_varijabla>
  </DomainObject.Predmet.ProtuStrankaListNazivFormated>
  <DomainObject.Predmet.ProtuStrankaListNazivFormatedOIB>
    <izvorni_sadrzaj>
      <item>MAG PROCESI d.o.o., OIB 00736453796</item>
    </izvorni_sadrzaj>
    <derivirana_varijabla naziv="DomainObject.Predmet.ProtuStrankaListNazivFormatedOIB_1">
      <item>MAG PROCESI d.o.o., OIB 00736453796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MAG PROCESI d.o.o.</izvorni_sadrzaj>
    <derivirana_varijabla naziv="DomainObject.Predmet.ProtustrankaIDrugi_1">MAG PROCESI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MAG PROCESI d.o.o., OIB 00736453796, Nikole Turkalja 5, 47240 Slunj</izvorni_sadrzaj>
    <derivirana_varijabla naziv="DomainObject.Predmet.ProtustrankaIDrugiAdressOIB_1">MAG PROCESI d.o.o., OIB 00736453796, Nikole Turkalja 5,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 PROCESI d.o.o.</item>
      <item>FINA Regionalni centar Zagreb podružnica Karlovac</item>
    </izvorni_sadrzaj>
    <derivirana_varijabla naziv="DomainObject.Predmet.SudioniciListNaziv_1">
      <item>MAG PROCESI d.o.o.</item>
      <item>FINA Regionalni centar Zagreb podružnica Karlovac</item>
    </derivirana_varijabla>
  </DomainObject.Predmet.SudioniciListNaziv>
  <DomainObject.Predmet.SudioniciListAdressOIB>
    <izvorni_sadrzaj>
      <item>MAG PROCESI d.o.o., OIB 00736453796, Nikole Turkalja 5,47240 Slunj</item>
      <item>FINA Regionalni centar Zagreb podružnica Karlovac, OIB 85821130368, Ul. Pavla Vitezovića 1,47000 Karlovac</item>
    </izvorni_sadrzaj>
    <derivirana_varijabla naziv="DomainObject.Predmet.SudioniciListAdressOIB_1">
      <item>MAG PROCESI d.o.o., OIB 00736453796, Nikole Turkalja 5,47240 Slunj</item>
      <item>FINA Regionalni centar Zagreb podružnica Karlovac, OIB 85821130368, Ul.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00736453796</item>
      <item>, OIB 85821130368</item>
    </izvorni_sadrzaj>
    <derivirana_varijabla naziv="DomainObject.Predmet.SudioniciListNazivOIB_1">
      <item>, OIB 00736453796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5F1640-BA72-4BB3-B438-6432A1AEBF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817</properties:Words>
  <properties:Characters>4591</properties:Characters>
  <properties:Lines>110</properties:Lines>
  <properties:Paragraphs>41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2016-07-28T07:38:00Z</dcterms:created>
  <dc:creator>alet</dc:creator>
  <cp:lastModifiedBy>wsadmin</cp:lastModifiedBy>
  <cp:lastPrinted>2016-07-28T07:37:00Z</cp:lastPrinted>
  <dcterms:modified xmlns:xsi="http://www.w3.org/2001/XMLSchema-instance" xsi:type="dcterms:W3CDTF">2016-09-01T07:14:00Z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