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f93d" w14:paraId="9f2f93d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C17489">
        <w:t>545</w:t>
      </w:r>
      <w:r w:rsidR="00794C76">
        <w:t>/16-</w:t>
      </w:r>
      <w:r w:rsidR="00950E07">
        <w:t>1</w:t>
      </w:r>
      <w:r w:rsidR="00C17489">
        <w:t>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C17489">
        <w:t>CHIARA d.o.o., Bilice, Grubišići 39, OIB: 92702048341</w:t>
      </w:r>
      <w:r w:rsidR="009433E3">
        <w:t xml:space="preserve"> </w:t>
      </w:r>
      <w:r w:rsidR="00615D63">
        <w:t xml:space="preserve">koga zastupa stečajni upravitelj </w:t>
      </w:r>
      <w:r w:rsidR="00C17489">
        <w:t>Ante Vukašina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50E07">
        <w:t>05.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C17489">
        <w:t>Ante Vukašine</w:t>
      </w:r>
      <w:r w:rsidR="00794C76">
        <w:t xml:space="preserve"> 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950E07">
        <w:t>3</w:t>
      </w:r>
      <w:r w:rsidR="00794C76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950E07" w:rsidP="00950E07" w:rsidR="00950E07" w:rsidRPr="00D74058">
      <w:pPr>
        <w:pStyle w:val="Odlomakpopisa"/>
        <w:numPr>
          <w:ilvl w:val="0"/>
          <w:numId w:val="3"/>
        </w:numPr>
        <w:ind w:hanging="713" w:left="1418"/>
        <w:jc w:val="both"/>
      </w:pPr>
      <w:r>
        <w:t xml:space="preserve">Nalaže se računovodstvu ovog suda izvršiti isplatu iz točke I. ovog rješenja sa kontovnika zajedničkih pristojbi. </w:t>
      </w:r>
      <w:r w:rsidRPr="00D74058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C17489">
        <w:t>06. svibnja</w:t>
      </w:r>
      <w:r w:rsidR="009433E3">
        <w:t xml:space="preserve"> 2016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794C76">
        <w:t>21</w:t>
      </w:r>
      <w:r w:rsidR="009E1B98">
        <w:t>.</w:t>
      </w:r>
      <w:r w:rsidR="00634CED">
        <w:t xml:space="preserve"> lipnja</w:t>
      </w:r>
      <w:r w:rsidR="009433E3">
        <w:t xml:space="preserve"> 2016 godine</w:t>
      </w:r>
      <w:r w:rsidR="008F62EA">
        <w:t>.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950E07" w:rsidP="00950E07" w:rsidR="00950E07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50E07">
        <w:t>05.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17489" w:rsidP="00C17489" w:rsidR="00C17489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lastRenderedPageBreak/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C544E"/>
    <w:rsid w:val="001E2171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250E5"/>
    <w:rsid w:val="009433E3"/>
    <w:rsid w:val="00950E07"/>
    <w:rsid w:val="0097658D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17489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0E0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76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58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58D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58D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58D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0E0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76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58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58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58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58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CHIARA društvo s ograničenom odgovornošću za proizvodnju, trgovinu i usluge, turistička agencija</izvorni_sadrzaj>
    <derivirana_varijabla naziv="DomainObject.Predmet.ProtustrankaFormated_1">  CHIARA društvo s ograničenom odgovornošću za proizvodnju, trgovinu i usluge, turistička agencija</derivirana_varijabla>
  </DomainObject.Predmet.ProtustrankaFormated>
  <DomainObject.Predmet.ProtustrankaFormatedOIB>
    <izvorni_sadrzaj>  CHIARA društvo s ograničenom odgovornošću za proizvodnju, trgovinu i usluge, turistička agencija, OIB 92702048341</izvorni_sadrzaj>
    <derivirana_varijabla naziv="DomainObject.Predmet.ProtustrankaFormatedOIB_1">  CHIARA društvo s ograničenom odgovornošću za proizvodnju, trgovinu i usluge, turistička agencija, OIB 92702048341</derivirana_varijabla>
  </DomainObject.Predmet.ProtustrankaFormatedOIB>
  <DomainObject.Predmet.ProtustrankaFormatedWithAdress>
    <izvorni_sadrzaj> CHIARA društvo s ograničenom odgovornošću za proizvodnju, trgovinu i usluge, turistička agencija, Grubišići 39, 22000 Bilice</izvorni_sadrzaj>
    <derivirana_varijabla naziv="DomainObject.Predmet.ProtustrankaFormatedWithAdress_1"> CHIARA društvo s ograničenom odgovornošću za proizvodnju, trgovinu i usluge, turistička agencija, Grubišići 39, 22000 Bilice</derivirana_varijabla>
  </DomainObject.Predmet.ProtustrankaFormatedWithAdress>
  <DomainObject.Predmet.ProtustrankaFormatedWithAdressOIB>
    <izvorni_sadrzaj> CHIARA društvo s ograničenom odgovornošću za proizvodnju, trgovinu i usluge, turistička agencija, OIB 92702048341, Grubišići 39, 22000 Bilice</izvorni_sadrzaj>
    <derivirana_varijabla naziv="DomainObject.Predmet.ProtustrankaFormatedWithAdressOIB_1"> CHIARA društvo s ograničenom odgovornošću za proizvodnju, trgovinu i usluge, turistička agencija, OIB 92702048341, Grubišići 39, 22000 Bilice</derivirana_varijabla>
  </DomainObject.Predmet.ProtustrankaFormatedWithAdressOIB>
  <DomainObject.Predmet.ProtustrankaWithAdress>
    <izvorni_sadrzaj>CHIARA društvo s ograničenom odgovornošću za proizvodnju, trgovinu i usluge, turistička agencija Grubišići 39, 22000 Bilice</izvorni_sadrzaj>
    <derivirana_varijabla naziv="DomainObject.Predmet.ProtustrankaWithAdress_1">CHIARA društvo s ograničenom odgovornošću za proizvodnju, trgovinu i usluge, turistička agencija Grubišići 39, 22000 Bilice</derivirana_varijabla>
  </DomainObject.Predmet.ProtustrankaWithAdress>
  <DomainObject.Predmet.ProtustrankaWithAdressOIB>
    <izvorni_sadrzaj>CHIARA društvo s ograničenom odgovornošću za proizvodnju, trgovinu i usluge, turistička agencija, OIB 92702048341, Grubišići 39, 22000 Bilice</izvorni_sadrzaj>
    <derivirana_varijabla naziv="DomainObject.Predmet.ProtustrankaWithAdressOIB_1">CHIARA društvo s ograničenom odgovornošću za proizvodnju, trgovinu i usluge, turistička agencija, OIB 92702048341, Grubišići 39, 22000 Bilice</derivirana_varijabla>
  </DomainObject.Predmet.ProtustrankaWithAdressOIB>
  <DomainObject.Predmet.ProtustrankaNazivFormated>
    <izvorni_sadrzaj>CHIARA društvo s ograničenom odgovornošću za proizvodnju, trgovinu i usluge, turistička agencija</izvorni_sadrzaj>
    <derivirana_varijabla naziv="DomainObject.Predmet.ProtustrankaNazivFormated_1">CHIARA društvo s ograničenom odgovornošću za proizvodnju, trgovinu i usluge, turistička agencija</derivirana_varijabla>
  </DomainObject.Predmet.ProtustrankaNazivFormated>
  <DomainObject.Predmet.ProtustrankaNazivFormatedOIB>
    <izvorni_sadrzaj>CHIARA društvo s ograničenom odgovornošću za proizvodnju, trgovinu i usluge, turistička agencija, OIB 92702048341</izvorni_sadrzaj>
    <derivirana_varijabla naziv="DomainObject.Predmet.ProtustrankaNazivFormatedOIB_1">CHIARA društvo s ograničenom odgovornošću za proizvodnju, trgovinu i usluge, turistička agencija, OIB 92702048341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Marune1, 22000 Šibenik</izvorni_sadrzaj>
    <derivirana_varijabla naziv="DomainObject.Predmet.StrankaFormatedWithAdress_1"> Fina-Podružnica Šibenik, Perivoj L. Marune1, 22000 Šibenik</derivirana_varijabla>
  </DomainObject.Predmet.StrankaFormatedWithAdress>
  <DomainObject.Predmet.StrankaFormatedWithAdressOIB>
    <izvorni_sadrzaj> Fina-Podružnica Šibenik, OIB 85821130368, Perivoj L. Marune1, 22000 Šibenik</izvorni_sadrzaj>
    <derivirana_varijabla naziv="DomainObject.Predmet.StrankaFormatedWithAdressOIB_1"> Fina-Podružnica Šibenik, OIB 85821130368, Perivoj L. Marune1, 22000 Šibenik</derivirana_varijabla>
  </DomainObject.Predmet.StrankaFormatedWithAdressOIB>
  <DomainObject.Predmet.StrankaWithAdress>
    <izvorni_sadrzaj>Fina-Podružnica Šibenik Perivoj L. Marune1,22000 Šibenik</izvorni_sadrzaj>
    <derivirana_varijabla naziv="DomainObject.Predmet.StrankaWithAdress_1">Fina-Podružnica Šibenik Perivoj L. Marune1,22000 Šibenik</derivirana_varijabla>
  </DomainObject.Predmet.StrankaWithAdress>
  <DomainObject.Predmet.StrankaWithAdressOIB>
    <izvorni_sadrzaj>Fina-Podružnica Šibenik, OIB 85821130368, Perivoj L. Marune1,22000 Šibenik</izvorni_sadrzaj>
    <derivirana_varijabla naziv="DomainObject.Predmet.StrankaWithAdressOIB_1">Fina-Podružnica Šibenik, OIB 85821130368, Perivoj L. Marune1,22000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Marune1, 22000 Šibenik</item>
    </izvorni_sadrzaj>
    <derivirana_varijabla naziv="DomainObject.Predmet.StrankaListFormatedWithAdress_1">
      <item>Fina-Podružnica Šibenik, Perivoj L. Marune1, 22000 Šibenik</item>
    </derivirana_varijabla>
  </DomainObject.Predmet.StrankaListFormatedWithAdress>
  <DomainObject.Predmet.StrankaListFormatedWithAdressOIB>
    <izvorni_sadrzaj>
      <item>Fina-Podružnica Šibenik, OIB 85821130368, Perivoj L. Marune1, 22000 Šibenik</item>
    </izvorni_sadrzaj>
    <derivirana_varijabla naziv="DomainObject.Predmet.StrankaListFormatedWithAdressOIB_1">
      <item>Fina-Podružnica Šibenik, OIB 85821130368, Perivoj L. Marune1,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CHIARA društvo s ograničenom odgovornošću za proizvodnju, trgovinu i usluge, turistička agencija</item>
    </izvorni_sadrzaj>
    <derivirana_varijabla naziv="DomainObject.Predmet.ProtuStrankaListFormated_1">
      <item>CHIARA društvo s ograničenom odgovornošću za proizvodnju, trgovinu i usluge, turistička agencija</item>
    </derivirana_varijabla>
  </DomainObject.Predmet.ProtuStrankaListFormated>
  <DomainObject.Predmet.ProtuStrankaListFormatedOIB>
    <izvorni_sadrzaj>
      <item>CHIARA društvo s ograničenom odgovornošću za proizvodnju, trgovinu i usluge, turistička agencija, OIB 92702048341</item>
    </izvorni_sadrzaj>
    <derivirana_varijabla naziv="DomainObject.Predmet.ProtuStrankaListFormatedOIB_1">
      <item>CHIARA društvo s ograničenom odgovornošću za proizvodnju, trgovinu i usluge, turistička agencija, OIB 92702048341</item>
    </derivirana_varijabla>
  </DomainObject.Predmet.ProtuStrankaListFormatedOIB>
  <DomainObject.Predmet.ProtuStrankaListFormatedWithAdress>
    <izvorni_sadrzaj>
      <item>CHIARA društvo s ograničenom odgovornošću za proizvodnju, trgovinu i usluge, turistička agencija, Grubišići 39, 22000 Bilice</item>
    </izvorni_sadrzaj>
    <derivirana_varijabla naziv="DomainObject.Predmet.ProtuStrankaListFormatedWithAdress_1">
      <item>CHIARA društvo s ograničenom odgovornošću za proizvodnju, trgovinu i usluge, turistička agencija, Grubišići 39, 22000 Bilice</item>
    </derivirana_varijabla>
  </DomainObject.Predmet.ProtuStrankaListFormatedWithAdress>
  <DomainObject.Predmet.ProtuStrankaListFormatedWithAdressOIB>
    <izvorni_sadrzaj>
      <item>CHIARA društvo s ograničenom odgovornošću za proizvodnju, trgovinu i usluge, turistička agencija, OIB 92702048341, Grubišići 39, 22000 Bilice</item>
    </izvorni_sadrzaj>
    <derivirana_varijabla naziv="DomainObject.Predmet.ProtuStrankaListFormatedWithAdressOIB_1">
      <item>CHIARA društvo s ograničenom odgovornošću za proizvodnju, trgovinu i usluge, turistička agencija, OIB 92702048341, Grubišići 39, 22000 Bilice</item>
    </derivirana_varijabla>
  </DomainObject.Predmet.ProtuStrankaListFormatedWithAdressOIB>
  <DomainObject.Predmet.ProtuStrankaListNazivFormated>
    <izvorni_sadrzaj>
      <item>CHIARA društvo s ograničenom odgovornošću za proizvodnju, trgovinu i usluge, turistička agencija</item>
    </izvorni_sadrzaj>
    <derivirana_varijabla naziv="DomainObject.Predmet.ProtuStrankaListNazivFormated_1">
      <item>CHIARA društvo s ograničenom odgovornošću za proizvodnju, trgovinu i usluge, turistička agencija</item>
    </derivirana_varijabla>
  </DomainObject.Predmet.ProtuStrankaListNazivFormated>
  <DomainObject.Predmet.ProtuStrankaListNazivFormatedOIB>
    <izvorni_sadrzaj>
      <item>CHIARA društvo s ograničenom odgovornošću za proizvodnju, trgovinu i usluge, turistička agencija, OIB 92702048341</item>
    </izvorni_sadrzaj>
    <derivirana_varijabla naziv="DomainObject.Predmet.ProtuStrankaListNazivFormatedOIB_1">
      <item>CHIARA društvo s ograničenom odgovornošću za proizvodnju, trgovinu i usluge, turistička agencija, OIB 92702048341</item>
    </derivirana_varijabla>
  </DomainObject.Predmet.ProtuStrankaListNazivFormatedOIB>
  <DomainObject.Predmet.OstaliListFormated>
    <izvorni_sadrzaj>
      <item>Kristijan Grubišić</item>
    </izvorni_sadrzaj>
    <derivirana_varijabla naziv="DomainObject.Predmet.OstaliListFormated_1">
      <item>Kristijan Grubišić</item>
    </derivirana_varijabla>
  </DomainObject.Predmet.OstaliListFormated>
  <DomainObject.Predmet.OstaliListFormatedOIB>
    <izvorni_sadrzaj>
      <item>Kristijan Grubišić, OIB 02806245436</item>
    </izvorni_sadrzaj>
    <derivirana_varijabla naziv="DomainObject.Predmet.OstaliListFormatedOIB_1">
      <item>Kristijan Grubišić, OIB 02806245436</item>
    </derivirana_varijabla>
  </DomainObject.Predmet.OstaliListFormatedOIB>
  <DomainObject.Predmet.OstaliListFormatedWithAdress>
    <izvorni_sadrzaj>
      <item>Kristijan Grubišić, Grubišići 39, 22000 Bilice</item>
    </izvorni_sadrzaj>
    <derivirana_varijabla naziv="DomainObject.Predmet.OstaliListFormatedWithAdress_1">
      <item>Kristijan Grubišić, Grubišići 39, 22000 Bilice</item>
    </derivirana_varijabla>
  </DomainObject.Predmet.OstaliListFormatedWithAdress>
  <DomainObject.Predmet.OstaliListFormatedWithAdressOIB>
    <izvorni_sadrzaj>
      <item>Kristijan Grubišić, OIB 02806245436, Grubišići 39, 22000 Bilice</item>
    </izvorni_sadrzaj>
    <derivirana_varijabla naziv="DomainObject.Predmet.OstaliListFormatedWithAdressOIB_1">
      <item>Kristijan Grubišić, OIB 02806245436, Grubišići 39, 22000 Bilice</item>
    </derivirana_varijabla>
  </DomainObject.Predmet.OstaliListFormatedWithAdressOIB>
  <DomainObject.Predmet.OstaliListNazivFormated>
    <izvorni_sadrzaj>
      <item>Kristijan Grubišić</item>
    </izvorni_sadrzaj>
    <derivirana_varijabla naziv="DomainObject.Predmet.OstaliListNazivFormated_1">
      <item>Kristijan Grubišić</item>
    </derivirana_varijabla>
  </DomainObject.Predmet.OstaliListNazivFormated>
  <DomainObject.Predmet.OstaliListNazivFormatedOIB>
    <izvorni_sadrzaj>
      <item>Kristijan Grubišić, OIB 02806245436</item>
    </izvorni_sadrzaj>
    <derivirana_varijabla naziv="DomainObject.Predmet.OstaliListNazivFormatedOIB_1">
      <item>Kristijan Grubišić, OIB 02806245436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CHIARA društvo s ograničenom odgovornošću za proizvodnju, trgovinu i usluge, turistička agencija</izvorni_sadrzaj>
    <derivirana_varijabla naziv="DomainObject.Predmet.ProtustrankaIDrugi_1">CHIARA društvo s ograničenom odgovornošću za proizvodnju, trgovinu i usluge, turistička agencija</derivirana_varijabla>
  </DomainObject.Predmet.ProtustrankaIDrugi>
  <DomainObject.Predmet.StrankaIDrugiAdressOIB>
    <izvorni_sadrzaj>Fina-Podružnica Šibenik, OIB 85821130368, Perivoj L. Marune1, 22000 Šibenik</izvorni_sadrzaj>
    <derivirana_varijabla naziv="DomainObject.Predmet.StrankaIDrugiAdressOIB_1">Fina-Podružnica Šibenik, OIB 85821130368, Perivoj L. Marune1, 22000 Šibenik</derivirana_varijabla>
  </DomainObject.Predmet.StrankaIDrugiAdressOIB>
  <DomainObject.Predmet.ProtustrankaIDrugiAdressOIB>
    <izvorni_sadrzaj>CHIARA društvo s ograničenom odgovornošću za proizvodnju, trgovinu i usluge, turistička agencija, OIB 92702048341, Grubišići 39, 22000 Bilice</izvorni_sadrzaj>
    <derivirana_varijabla naziv="DomainObject.Predmet.ProtustrankaIDrugiAdressOIB_1">CHIARA društvo s ograničenom odgovornošću za proizvodnju, trgovinu i usluge, turistička agencija, OIB 92702048341, Grubišići 39,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CHIARA društvo s ograničenom odgovornošću za proizvodnju, trgovinu i usluge, turistička agencija</item>
      <item>Kristijan Grubišić</item>
    </izvorni_sadrzaj>
    <derivirana_varijabla naziv="DomainObject.Predmet.SudioniciListNaziv_1">
      <item>Fina-Podružnica Šibenik</item>
      <item>CHIARA društvo s ograničenom odgovornošću za proizvodnju, trgovinu i usluge, turistička agencija</item>
      <item>Kristijan Grubišić</item>
    </derivirana_varijabla>
  </DomainObject.Predmet.SudioniciListNaziv>
  <DomainObject.Predmet.SudioniciListAdressOIB>
    <izvorni_sadrzaj>
      <item>Fina-Podružnica Šibenik, OIB 85821130368, Perivoj L. Marune1,22000 Šibenik</item>
      <item>CHIARA društvo s ograničenom odgovornošću za proizvodnju, trgovinu i usluge, turistička agencija, OIB 92702048341, Grubišići 39,22000 Bilice</item>
      <item>Kristijan Grubišić, OIB 02806245436, Grubišići 39,22000 Bilice</item>
    </izvorni_sadrzaj>
    <derivirana_varijabla naziv="DomainObject.Predmet.SudioniciListAdressOIB_1">
      <item>Fina-Podružnica Šibenik, OIB 85821130368, Perivoj L. Marune1,22000 Šibenik</item>
      <item>CHIARA društvo s ograničenom odgovornošću za proizvodnju, trgovinu i usluge, turistička agencija, OIB 92702048341, Grubišići 39,22000 Bilice</item>
      <item>Kristijan Grubišić, OIB 02806245436, Grubišići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92702048341</item>
      <item>, OIB 02806245436</item>
    </izvorni_sadrzaj>
    <derivirana_varijabla naziv="DomainObject.Predmet.SudioniciListNazivOIB_1">
      <item>, OIB 85821130368</item>
      <item>, OIB 92702048341</item>
      <item>, OIB 02806245436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235</properties:Words>
  <properties:Characters>1135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2016-07-05T07:58:00Z</dcterms:created>
  <dc:creator>abajlo</dc:creator>
  <cp:lastModifiedBy>wsadmin</cp:lastModifiedBy>
  <cp:lastPrinted>2016-07-05T07:58:00Z</cp:lastPrinted>
  <dcterms:modified xmlns:xsi="http://www.w3.org/2001/XMLSchema-instance" xsi:type="dcterms:W3CDTF">2016-07-21T11:46:00Z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