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2d51" w14:paraId="f242d51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3344B5">
        <w:rPr>
          <w:lang w:val="hr-HR"/>
        </w:rPr>
        <w:t>St-163/15-3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3C6D22">
        <w:t>BRANITELJSKA ZADRUGA DOMOLJUB, poljoprivredna proizvodnja i usluge, OIB: 02589069060, sa sjedištem u Ulica kralja Tomislava 49, 48260 Križevci</w:t>
      </w:r>
      <w:r w:rsidR="00F25737">
        <w:t>, dana 23</w:t>
      </w:r>
      <w:r w:rsidR="00920620">
        <w:t>. listopada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3C6D22">
        <w:t>BRANITELJSKA ZADRUGA DOMOLJUB, poljoprivredna proizvodnja i usluge, OIB: 02589069060, sa sjedištem u Ulica kralja Tomislava 49, 48260 Križevci</w:t>
      </w:r>
      <w:r w:rsidR="00830E49">
        <w:t xml:space="preserve">, iznosi </w:t>
      </w:r>
      <w:r w:rsidR="003C6D22">
        <w:t>98.820,08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3C6D22">
        <w:t>upravitelj</w:t>
      </w:r>
      <w:r w:rsidR="002E00D7">
        <w:t xml:space="preserve"> dužnika </w:t>
      </w:r>
      <w:r w:rsidR="003C6D22">
        <w:t>Ivan Kelek, OIB: 99483828236 iz Križevaca, Istarska ulica 7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3C6D22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3C6D22">
        <w:rPr>
          <w:lang w:val="hr-HR"/>
        </w:rPr>
        <w:t>16. rujna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3C6D22">
        <w:t>BRANITELJSKA ZADRUGA DOMOLJUB, poljoprivredna proizvodnja i usluge, OIB: 02589069060, sa sjedištem u Ulica kralja Tomislava 49, 48260 Križevci</w:t>
      </w:r>
      <w:r>
        <w:t>, navodeći da du</w:t>
      </w:r>
      <w:r w:rsidR="00715C85">
        <w:t xml:space="preserve">žnik na dan </w:t>
      </w:r>
      <w:r w:rsidR="003C6D22">
        <w:t>11.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3C6D22">
        <w:t>98.820,08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15C85">
        <w:rPr>
          <w:lang w:val="hr-HR"/>
        </w:rPr>
        <w:t>2</w:t>
      </w:r>
      <w:r w:rsidR="00F25737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D94A87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456906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3C6D22">
        <w:t>upravitelj dužnika Ivan Kelek iz Križevaca, Istarska ulica 7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DD4" w:rsidP="007F64E0" w:rsidR="00325DD4">
      <w:r>
        <w:separator/>
      </w:r>
    </w:p>
  </w:endnote>
  <w:endnote w:id="0" w:type="continuationSeparator">
    <w:p w:rsidRDefault="00325DD4" w:rsidP="007F64E0" w:rsidR="00325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DD4" w:rsidP="007F64E0" w:rsidR="00325DD4">
      <w:r>
        <w:separator/>
      </w:r>
    </w:p>
  </w:footnote>
  <w:footnote w:id="0" w:type="continuationSeparator">
    <w:p w:rsidRDefault="00325DD4" w:rsidP="007F64E0" w:rsidR="00325D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44B5" w:rsidRPr="003344B5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3344B5">
      <w:rPr>
        <w:lang w:val="hr-HR"/>
      </w:rPr>
      <w:t>St-163/15-3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5DD4"/>
    <w:rsid w:val="00326A57"/>
    <w:rsid w:val="00331BBA"/>
    <w:rsid w:val="00333BD0"/>
    <w:rsid w:val="003344B5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C6D22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A87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St-163/2015-3</izvorni_sadrzaj>
    <derivirana_varijabla naziv="DomainObject.Oznaka_1">St-163/2015-3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St-163/2015</izvorni_sadrzaj>
    <derivirana_varijabla naziv="DomainObject.Predmet.OznakaBroj_1">St-163/2015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DOMOLJUB, poljoprivredna proizvodnja i usluge</izvorni_sadrzaj>
    <derivirana_varijabla naziv="DomainObject.Predmet.ProtustrankaFormated_1">  BRANITELJSKA ZADRUGA DOMOLJUB, poljoprivredna proizvodnja i usluge</derivirana_varijabla>
  </DomainObject.Predmet.ProtustrankaFormated>
  <DomainObject.Predmet.ProtustrankaFormatedOIB>
    <izvorni_sadrzaj>  BRANITELJSKA ZADRUGA DOMOLJUB, poljoprivredna proizvodnja i usluge, OIB 02589069060</izvorni_sadrzaj>
    <derivirana_varijabla naziv="DomainObject.Predmet.ProtustrankaFormatedOIB_1">  BRANITELJSKA ZADRUGA DOMOLJUB, poljoprivredna proizvodnja i usluge, OIB 02589069060</derivirana_varijabla>
  </DomainObject.Predmet.ProtustrankaFormatedOIB>
  <DomainObject.Predmet.ProtustrankaFormatedWithAdress>
    <izvorni_sadrzaj> BRANITELJSKA ZADRUGA DOMOLJUB, poljoprivredna proizvodnja i usluge, Ulica kralja Tomislava 49, 48260 Križevci</izvorni_sadrzaj>
    <derivirana_varijabla naziv="DomainObject.Predmet.ProtustrankaFormatedWithAdress_1"> BRANITELJSKA ZADRUGA DOMOLJUB, poljoprivredna proizvodnja i usluge, Ulica kralja Tomislava 49, 48260 Križevci</derivirana_varijabla>
  </DomainObject.Predmet.ProtustrankaFormatedWithAdress>
  <DomainObject.Predmet.ProtustrankaFormatedWithAdressOIB>
    <izvorni_sadrzaj> BRANITELJSKA ZADRUGA DOMOLJUB, poljoprivredna proizvodnja i usluge, OIB 02589069060, Ulica kralja Tomislava 49, 48260 Križevci</izvorni_sadrzaj>
    <derivirana_varijabla naziv="DomainObject.Predmet.ProtustrankaFormatedWithAdressOIB_1"> BRANITELJSKA ZADRUGA DOMOLJUB, poljoprivredna proizvodnja i usluge, OIB 02589069060, Ulica kralja Tomislava 49, 48260 Križevci</derivirana_varijabla>
  </DomainObject.Predmet.ProtustrankaFormatedWithAdressOIB>
  <DomainObject.Predmet.ProtustrankaWithAdress>
    <izvorni_sadrzaj>BRANITELJSKA ZADRUGA DOMOLJUB, poljoprivredna proizvodnja i usluge Ulica kralja Tomislava 49, 48260 Križevci</izvorni_sadrzaj>
    <derivirana_varijabla naziv="DomainObject.Predmet.ProtustrankaWithAdress_1">BRANITELJSKA ZADRUGA DOMOLJUB, poljoprivredna proizvodnja i usluge Ulica kralja Tomislava 49, 48260 Križevci</derivirana_varijabla>
  </DomainObject.Predmet.ProtustrankaWithAdress>
  <DomainObject.Predmet.ProtustrankaWithAdressOIB>
    <izvorni_sadrzaj>BRANITELJSKA ZADRUGA DOMOLJUB, poljoprivredna proizvodnja i usluge, OIB 02589069060, Ulica kralja Tomislava 49, 48260 Križevci</izvorni_sadrzaj>
    <derivirana_varijabla naziv="DomainObject.Predmet.ProtustrankaWithAdressOIB_1">BRANITELJSKA ZADRUGA DOMOLJUB, poljoprivredna proizvodnja i usluge, OIB 02589069060, Ulica kralja Tomislava 49, 48260 Križevci</derivirana_varijabla>
  </DomainObject.Predmet.ProtustrankaWithAdressOIB>
  <DomainObject.Predmet.ProtustrankaNazivFormated>
    <izvorni_sadrzaj>BRANITELJSKA ZADRUGA DOMOLJUB, poljoprivredna proizvodnja i usluge</izvorni_sadrzaj>
    <derivirana_varijabla naziv="DomainObject.Predmet.ProtustrankaNazivFormated_1">BRANITELJSKA ZADRUGA DOMOLJUB, poljoprivredna proizvodnja i usluge</derivirana_varijabla>
  </DomainObject.Predmet.ProtustrankaNazivFormated>
  <DomainObject.Predmet.ProtustrankaNazivFormatedOIB>
    <izvorni_sadrzaj>BRANITELJSKA ZADRUGA DOMOLJUB, poljoprivredna proizvodnja i usluge, OIB 02589069060</izvorni_sadrzaj>
    <derivirana_varijabla naziv="DomainObject.Predmet.ProtustrankaNazivFormatedOIB_1">BRANITELJSKA ZADRUGA DOMOLJUB, poljoprivredna proizvodnja i usluge, OIB 02589069060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98820.08</izvorni_sadrzaj>
    <derivirana_varijabla naziv="DomainObject.Predmet.TrenutnaVrijednost_1">98820.08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BRANITELJSKA ZADRUGA DOMOLJUB, poljoprivredna proizvodnja i usluge</item>
    </izvorni_sadrzaj>
    <derivirana_varijabla naziv="DomainObject.Predmet.ProtuStrankaListFormated_1">
      <item>BRANITELJSKA ZADRUGA DOMOLJUB, poljoprivredna proizvodnja i usluge</item>
    </derivirana_varijabla>
  </DomainObject.Predmet.ProtuStrankaListFormated>
  <DomainObject.Predmet.ProtuStrankaListFormatedOIB>
    <izvorni_sadrzaj>
      <item>BRANITELJSKA ZADRUGA DOMOLJUB, poljoprivredna proizvodnja i usluge, OIB 02589069060</item>
    </izvorni_sadrzaj>
    <derivirana_varijabla naziv="DomainObject.Predmet.ProtuStrankaListFormatedOIB_1">
      <item>BRANITELJSKA ZADRUGA DOMOLJUB, poljoprivredna proizvodnja i usluge, OIB 02589069060</item>
    </derivirana_varijabla>
  </DomainObject.Predmet.ProtuStrankaListFormatedOIB>
  <DomainObject.Predmet.ProtuStrankaListFormatedWithAdress>
    <izvorni_sadrzaj>
      <item>BRANITELJSKA ZADRUGA DOMOLJUB, poljoprivredna proizvodnja i usluge, Ulica kralja Tomislava 49, 48260 Križevci</item>
    </izvorni_sadrzaj>
    <derivirana_varijabla naziv="DomainObject.Predmet.ProtuStrankaListFormatedWithAdress_1">
      <item>BRANITELJSKA ZADRUGA DOMOLJUB, poljoprivredna proizvodnja i usluge, Ulica kralja Tomislava 49, 48260 Križevci</item>
    </derivirana_varijabla>
  </DomainObject.Predmet.ProtuStrankaListFormatedWithAdress>
  <DomainObject.Predmet.ProtuStrankaListFormatedWithAdressOIB>
    <izvorni_sadrzaj>
      <item>BRANITELJSKA ZADRUGA DOMOLJUB, poljoprivredna proizvodnja i usluge, OIB 02589069060, Ulica kralja Tomislava 49, 48260 Križevci</item>
    </izvorni_sadrzaj>
    <derivirana_varijabla naziv="DomainObject.Predmet.ProtuStrankaListFormatedWithAdressOIB_1">
      <item>BRANITELJSKA ZADRUGA DOMOLJUB, poljoprivredna proizvodnja i usluge, OIB 02589069060, Ulica kralja Tomislava 49, 48260 Križevci</item>
    </derivirana_varijabla>
  </DomainObject.Predmet.ProtuStrankaListFormatedWithAdressOIB>
  <DomainObject.Predmet.ProtuStrankaListNazivFormated>
    <izvorni_sadrzaj>
      <item>BRANITELJSKA ZADRUGA DOMOLJUB, poljoprivredna proizvodnja i usluge</item>
    </izvorni_sadrzaj>
    <derivirana_varijabla naziv="DomainObject.Predmet.ProtuStrankaListNazivFormated_1">
      <item>BRANITELJSKA ZADRUGA DOMOLJUB, poljoprivredna proizvodnja i usluge</item>
    </derivirana_varijabla>
  </DomainObject.Predmet.ProtuStrankaListNazivFormated>
  <DomainObject.Predmet.ProtuStrankaListNazivFormatedOIB>
    <izvorni_sadrzaj>
      <item>BRANITELJSKA ZADRUGA DOMOLJUB, poljoprivredna proizvodnja i usluge, OIB 02589069060</item>
    </izvorni_sadrzaj>
    <derivirana_varijabla naziv="DomainObject.Predmet.ProtuStrankaListNazivFormatedOIB_1">
      <item>BRANITELJSKA ZADRUGA DOMOLJUB, poljoprivredna proizvodnja i usluge, OIB 02589069060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>St-163/2015-3</izvorni_sadrzaj>
    <derivirana_varijabla naziv="DomainObject.PoslovniBrojDokumenta_1">St-163/2015-3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BRANITELJSKA ZADRUGA DOMOLJUB, poljoprivredna proizvodnja i usluge</izvorni_sadrzaj>
    <derivirana_varijabla naziv="DomainObject.Predmet.ProtustrankaIDrugi_1">BRANITELJSKA ZADRUGA DOMOLJUB, poljoprivredna proizvodnja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BRANITELJSKA ZADRUGA DOMOLJUB, poljoprivredna proizvodnja i usluge, OIB 02589069060, Ulica kralja Tomislava 49, 48260 Križevci</izvorni_sadrzaj>
    <derivirana_varijabla naziv="DomainObject.Predmet.ProtustrankaIDrugiAdressOIB_1">BRANITELJSKA ZADRUGA DOMOLJUB, poljoprivredna proizvodnja i usluge, OIB 02589069060, Ulica kralja Tomislava 49,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BRANITELJSKA ZADRUGA DOMOLJUB, poljoprivredna proizvodnja i usluge</item>
      <item>Sudski registar</item>
    </izvorni_sadrzaj>
    <derivirana_varijabla naziv="DomainObject.Predmet.SudioniciListNaziv_1">
      <item>Financijska agencija, Regionalni centar Zagreb, Podružnica Varaždin</item>
      <item>BRANITELJSKA ZADRUGA DOMOLJUB, poljoprivredna proizvodnja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BRANITELJSKA ZADRUGA DOMOLJUB, poljoprivredna proizvodnja i usluge, OIB 02589069060, Ulica kralja Tomislava 49,48260 Križevci</item>
      <item>Sudski registar</item>
    </izvorni_sadrzaj>
    <derivirana_varijabla naziv="DomainObject.Predmet.SudioniciListAdressOIB_1">
      <item>Financijska agencija, Regionalni centar Zagreb, Podružnica Varaždin, A. Cesarca 2,42000 Varaždin</item>
      <item>BRANITELJSKA ZADRUGA DOMOLJUB, poljoprivredna proizvodnja i usluge, OIB 02589069060, Ulica kralja Tomislava 49,48260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02589069060</item>
      <item>, OIB null</item>
    </izvorni_sadrzaj>
    <derivirana_varijabla naziv="DomainObject.Predmet.SudioniciListNazivOIB_1">
      <item>, OIB null</item>
      <item>, OIB 02589069060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496</properties:Words>
  <properties:Characters>2742</properties:Characters>
  <properties:Lines>73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2015-10-23T11:19:00Z</dcterms:created>
  <dc:creator>user</dc:creator>
  <cp:lastModifiedBy>Marko Makaj</cp:lastModifiedBy>
  <cp:lastPrinted>2015-10-23T11:25:00Z</cp:lastPrinted>
  <dcterms:modified xmlns:xsi="http://www.w3.org/2001/XMLSchema-instance" xsi:type="dcterms:W3CDTF">2015-10-23T11:25:00Z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