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edd1" w14:paraId="35aedd1" w:rsidRDefault="00847CB4" w:rsidP="00847CB4" w:rsidR="00847CB4">
      <w:pPr>
        <w:jc w:val="right"/>
        <w15:collapsed w:val="false"/>
      </w:pPr>
      <w:r>
        <w:t>Broj: 6 St-</w:t>
      </w:r>
      <w:r w:rsidR="00872225">
        <w:t>1188</w:t>
      </w:r>
      <w:r w:rsidR="002B33D4"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872225">
        <w:rPr>
          <w:b/>
        </w:rPr>
        <w:t>DIGITRON OSIJEK d.o.o. Osijek, Vij. G. Zobundžije 5, OIB: 52455040180, MBS: 030011731</w:t>
      </w:r>
      <w:r>
        <w:t xml:space="preserve">, dana </w:t>
      </w:r>
      <w:r w:rsidR="002B33D4">
        <w:t>17</w:t>
      </w:r>
      <w:r w:rsidR="001E3445">
        <w:t>. listopada</w:t>
      </w:r>
      <w:r>
        <w:t xml:space="preserve">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872225">
        <w:t xml:space="preserve">Davor Cvetković, Osijek, J. </w:t>
      </w:r>
      <w:proofErr w:type="spellStart"/>
      <w:r w:rsidR="00872225">
        <w:t>Huttlera</w:t>
      </w:r>
      <w:proofErr w:type="spellEnd"/>
      <w:r w:rsidR="00872225">
        <w:t xml:space="preserve"> 27/c, OIB: 96686560424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5376B1">
        <w:rPr>
          <w:b/>
        </w:rPr>
        <w:t>1188</w:t>
      </w:r>
      <w:r>
        <w:rPr>
          <w:b/>
        </w:rPr>
        <w:t>-18</w:t>
      </w:r>
      <w:r>
        <w:t xml:space="preserve"> koji se vodi kod Hrvatske poštanske banke d.d. za stečajnog dužnika </w:t>
      </w:r>
      <w:r w:rsidR="00872225">
        <w:rPr>
          <w:b/>
        </w:rPr>
        <w:t>DIGITRON OSIJEK d.o.o. Osijek, Vij. G. Zobundžije 5, OIB: 52455040180, MBS: 030011731</w:t>
      </w:r>
      <w:r w:rsidR="00872225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5376B1">
        <w:t xml:space="preserve">Davor Cvetković, Osijek, J. </w:t>
      </w:r>
      <w:proofErr w:type="spellStart"/>
      <w:r w:rsidR="005376B1">
        <w:t>Huttlera</w:t>
      </w:r>
      <w:proofErr w:type="spellEnd"/>
      <w:r w:rsidR="005376B1">
        <w:t xml:space="preserve"> 27/c, OIB: 96686560424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5376B1">
        <w:t xml:space="preserve">Davor Cvetković, Osijek, J. </w:t>
      </w:r>
      <w:proofErr w:type="spellStart"/>
      <w:r w:rsidR="005376B1">
        <w:t>Huttlera</w:t>
      </w:r>
      <w:proofErr w:type="spellEnd"/>
      <w:r w:rsidR="005376B1">
        <w:t xml:space="preserve"> 27/c, OIB: 96686560424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5376B1">
        <w:t xml:space="preserve">Davor Cvetković, Osijek, J. </w:t>
      </w:r>
      <w:proofErr w:type="spellStart"/>
      <w:r w:rsidR="005376B1">
        <w:t>Huttlera</w:t>
      </w:r>
      <w:proofErr w:type="spellEnd"/>
      <w:r w:rsidR="005376B1">
        <w:t xml:space="preserve"> 27/c, OIB: 96686560424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5376B1" w:rsidP="005376B1" w:rsidR="005376B1">
      <w:pPr>
        <w:jc w:val="right"/>
      </w:pPr>
      <w:r>
        <w:t>Broj: 6 St-1188/18-3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5376B1">
        <w:t xml:space="preserve">Davor Cvetković, Osijek, J. </w:t>
      </w:r>
      <w:proofErr w:type="spellStart"/>
      <w:r w:rsidR="005376B1">
        <w:t>Huttlera</w:t>
      </w:r>
      <w:proofErr w:type="spellEnd"/>
      <w:r w:rsidR="005376B1">
        <w:t xml:space="preserve"> 27/c, OIB: 96686560424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2B33D4">
        <w:t>17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5376B1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5376B1">
        <w:t xml:space="preserve">Davor Cvetković, Osijek, J. </w:t>
      </w:r>
      <w:proofErr w:type="spellStart"/>
      <w:r w:rsidR="005376B1">
        <w:t>Huttlera</w:t>
      </w:r>
      <w:proofErr w:type="spellEnd"/>
      <w:r w:rsidR="005376B1">
        <w:t xml:space="preserve"> 27/c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2B33D4">
        <w:t>23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0FC" w:rsidR="00B100FC">
      <w:r>
        <w:separator/>
      </w:r>
    </w:p>
  </w:endnote>
  <w:endnote w:id="0" w:type="continuationSeparator">
    <w:p w:rsidRDefault="00B100FC" w:rsidR="00B10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0FC" w:rsidR="00B100FC">
      <w:r>
        <w:separator/>
      </w:r>
    </w:p>
  </w:footnote>
  <w:footnote w:id="0" w:type="continuationSeparator">
    <w:p w:rsidRDefault="00B100FC" w:rsidR="00B10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5E9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7F3694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00FC"/>
    <w:rsid w:val="00B11D59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5E9B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5E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5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5E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5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St-1188/2018</izvorni_sadrzaj>
    <derivirana_varijabla naziv="DomainObject.Predmet.OznakaBroj_1">St-1188/2018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DIGITRON OSIJEK d.o.o. za proizvodnju, promet i servisiranje elektroničkih aparata i uređaja</izvorni_sadrzaj>
    <derivirana_varijabla naziv="DomainObject.Predmet.ProtustrankaFormated_1">  DIGITRON OSIJEK d.o.o. za proizvodnju, promet i servisiranje elektroničkih aparata i uređaja</derivirana_varijabla>
  </DomainObject.Predmet.ProtustrankaFormated>
  <DomainObject.Predmet.ProtustrankaFormatedOIB>
    <izvorni_sadrzaj>  DIGITRON OSIJEK d.o.o. za proizvodnju, promet i servisiranje elektroničkih aparata i uređaja, OIB 52455040180</izvorni_sadrzaj>
    <derivirana_varijabla naziv="DomainObject.Predmet.ProtustrankaFormatedOIB_1">  DIGITRON OSIJEK d.o.o. za proizvodnju, promet i servisiranje elektroničkih aparata i uređaja, OIB 52455040180</derivirana_varijabla>
  </DomainObject.Predmet.ProtustrankaFormatedOIB>
  <DomainObject.Predmet.ProtustrankaFormatedWithAdress>
    <izvorni_sadrzaj> DIGITRON OSIJEK d.o.o. za proizvodnju, promet i servisiranje elektroničkih aparata i uređaja, Vij.G.Zobundžije 5, 31000 Osijek</izvorni_sadrzaj>
    <derivirana_varijabla naziv="DomainObject.Predmet.ProtustrankaFormatedWithAdress_1"> DIGITRON OSIJEK d.o.o. za proizvodnju, promet i servisiranje elektroničkih aparata i uređaja, Vij.G.Zobundžije 5, 31000 Osijek</derivirana_varijabla>
  </DomainObject.Predmet.ProtustrankaFormatedWithAdress>
  <DomainObject.Predmet.ProtustrankaFormatedWithAdressOIB>
    <izvorni_sadrzaj> DIGITRON OSIJEK d.o.o. za proizvodnju, promet i servisiranje elektroničkih aparata i uređaja, OIB 52455040180, Vij.G.Zobundžije 5, 31000 Osijek</izvorni_sadrzaj>
    <derivirana_varijabla naziv="DomainObject.Predmet.ProtustrankaFormatedWithAdressOIB_1"> DIGITRON OSIJEK d.o.o. za proizvodnju, promet i servisiranje elektroničkih aparata i uređaja, OIB 52455040180, Vij.G.Zobundžije 5, 31000 Osijek</derivirana_varijabla>
  </DomainObject.Predmet.ProtustrankaFormatedWithAdressOIB>
  <DomainObject.Predmet.ProtustrankaWithAdress>
    <izvorni_sadrzaj>DIGITRON OSIJEK d.o.o. za proizvodnju, promet i servisiranje elektroničkih aparata i uređaja Vij.G.Zobundžije 5, 31000 Osijek</izvorni_sadrzaj>
    <derivirana_varijabla naziv="DomainObject.Predmet.ProtustrankaWithAdress_1">DIGITRON OSIJEK d.o.o. za proizvodnju, promet i servisiranje elektroničkih aparata i uređaja Vij.G.Zobundžije 5, 31000 Osijek</derivirana_varijabla>
  </DomainObject.Predmet.ProtustrankaWithAdress>
  <DomainObject.Predmet.ProtustrankaWithAdressOIB>
    <izvorni_sadrzaj>DIGITRON OSIJEK d.o.o. za proizvodnju, promet i servisiranje elektroničkih aparata i uređaja, OIB 52455040180, Vij.G.Zobundžije 5, 31000 Osijek</izvorni_sadrzaj>
    <derivirana_varijabla naziv="DomainObject.Predmet.ProtustrankaWithAdressOIB_1">DIGITRON OSIJEK d.o.o. za proizvodnju, promet i servisiranje elektroničkih aparata i uređaja, OIB 52455040180, Vij.G.Zobundžije 5, 31000 Osijek</derivirana_varijabla>
  </DomainObject.Predmet.ProtustrankaWithAdressOIB>
  <DomainObject.Predmet.ProtustrankaNazivFormated>
    <izvorni_sadrzaj>DIGITRON OSIJEK d.o.o. za proizvodnju, promet i servisiranje elektroničkih aparata i uređaja</izvorni_sadrzaj>
    <derivirana_varijabla naziv="DomainObject.Predmet.ProtustrankaNazivFormated_1">DIGITRON OSIJEK d.o.o. za proizvodnju, promet i servisiranje elektroničkih aparata i uređaja</derivirana_varijabla>
  </DomainObject.Predmet.ProtustrankaNazivFormated>
  <DomainObject.Predmet.ProtustrankaNazivFormatedOIB>
    <izvorni_sadrzaj>DIGITRON OSIJEK d.o.o. za proizvodnju, promet i servisiranje elektroničkih aparata i uređaja, OIB 52455040180</izvorni_sadrzaj>
    <derivirana_varijabla naziv="DomainObject.Predmet.ProtustrankaNazivFormatedOIB_1">DIGITRON OSIJEK d.o.o. za proizvodnju, promet i servisiranje elektroničkih aparata i uređaja, OIB 52455040180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DIGITRON OSIJEK d.o.o. za proizvodnju, promet i servisiranje elektroničkih aparata i uređaja</item>
    </izvorni_sadrzaj>
    <derivirana_varijabla naziv="DomainObject.Predmet.ProtuStrankaListFormated_1">
      <item>DIGITRON OSIJEK d.o.o. za proizvodnju, promet i servisiranje elektroničkih aparata i uređaja</item>
    </derivirana_varijabla>
  </DomainObject.Predmet.ProtuStrankaListFormated>
  <DomainObject.Predmet.ProtuStrankaListFormatedOIB>
    <izvorni_sadrzaj>
      <item>DIGITRON OSIJEK d.o.o. za proizvodnju, promet i servisiranje elektroničkih aparata i uređaja, OIB 52455040180</item>
    </izvorni_sadrzaj>
    <derivirana_varijabla naziv="DomainObject.Predmet.ProtuStrankaListFormatedOIB_1">
      <item>DIGITRON OSIJEK d.o.o. za proizvodnju, promet i servisiranje elektroničkih aparata i uređaja, OIB 52455040180</item>
    </derivirana_varijabla>
  </DomainObject.Predmet.ProtuStrankaListFormatedOIB>
  <DomainObject.Predmet.ProtuStrankaListFormatedWithAdress>
    <izvorni_sadrzaj>
      <item>DIGITRON OSIJEK d.o.o. za proizvodnju, promet i servisiranje elektroničkih aparata i uređaja, Vij.G.Zobundžije 5, 31000 Osijek</item>
    </izvorni_sadrzaj>
    <derivirana_varijabla naziv="DomainObject.Predmet.ProtuStrankaListFormatedWithAdress_1">
      <item>DIGITRON OSIJEK d.o.o. za proizvodnju, promet i servisiranje elektroničkih aparata i uređaja, Vij.G.Zobundžije 5, 31000 Osijek</item>
    </derivirana_varijabla>
  </DomainObject.Predmet.ProtuStrankaListFormatedWithAdress>
  <DomainObject.Predmet.ProtuStrankaListFormatedWithAdressOIB>
    <izvorni_sadrzaj>
      <item>DIGITRON OSIJEK d.o.o. za proizvodnju, promet i servisiranje elektroničkih aparata i uređaja, OIB 52455040180, Vij.G.Zobundžije 5, 31000 Osijek</item>
    </izvorni_sadrzaj>
    <derivirana_varijabla naziv="DomainObject.Predmet.ProtuStrankaListFormatedWithAdressOIB_1">
      <item>DIGITRON OSIJEK d.o.o. za proizvodnju, promet i servisiranje elektroničkih aparata i uređaja, OIB 52455040180, Vij.G.Zobundžije 5, 31000 Osijek</item>
    </derivirana_varijabla>
  </DomainObject.Predmet.ProtuStrankaListFormatedWithAdressOIB>
  <DomainObject.Predmet.ProtuStrankaListNazivFormated>
    <izvorni_sadrzaj>
      <item>DIGITRON OSIJEK d.o.o. za proizvodnju, promet i servisiranje elektroničkih aparata i uređaja</item>
    </izvorni_sadrzaj>
    <derivirana_varijabla naziv="DomainObject.Predmet.ProtuStrankaListNazivFormated_1">
      <item>DIGITRON OSIJEK d.o.o. za proizvodnju, promet i servisiranje elektroničkih aparata i uređaja</item>
    </derivirana_varijabla>
  </DomainObject.Predmet.ProtuStrankaListNazivFormated>
  <DomainObject.Predmet.ProtuStrankaListNazivFormatedOIB>
    <izvorni_sadrzaj>
      <item>DIGITRON OSIJEK d.o.o. za proizvodnju, promet i servisiranje elektroničkih aparata i uređaja, OIB 52455040180</item>
    </izvorni_sadrzaj>
    <derivirana_varijabla naziv="DomainObject.Predmet.ProtuStrankaListNazivFormatedOIB_1">
      <item>DIGITRON OSIJEK d.o.o. za proizvodnju, promet i servisiranje elektroničkih aparata i uređaja, OIB 52455040180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DIGITRON OSIJEK d.o.o. za proizvodnju, promet i servisiranje elektroničkih aparata i uređaja</izvorni_sadrzaj>
    <derivirana_varijabla naziv="DomainObject.Predmet.ProtustrankaIDrugi_1">DIGITRON OSIJEK d.o.o. za proizvodnju, promet i servisiranje elektroničkih aparata i uređaja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DIGITRON OSIJEK d.o.o. za proizvodnju, promet i servisiranje elektroničkih aparata i uređaja, OIB 52455040180, Vij.G.Zobundžije 5, 31000 Osijek</izvorni_sadrzaj>
    <derivirana_varijabla naziv="DomainObject.Predmet.ProtustrankaIDrugiAdressOIB_1">DIGITRON OSIJEK d.o.o. za proizvodnju, promet i servisiranje elektroničkih aparata i uređaja, OIB 52455040180, Vij.G.Zobundžije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DIGITRON OSIJEK d.o.o. za proizvodnju, promet i servisiranje elektroničkih aparata i uređaja</item>
    </izvorni_sadrzaj>
    <derivirana_varijabla naziv="DomainObject.Predmet.SudioniciListNaziv_1">
      <item>FINA RC OSIJEK</item>
      <item>DIGITRON OSIJEK d.o.o. za proizvodnju, promet i servisiranje elektroničkih aparata i uređaja</item>
    </derivirana_varijabla>
  </DomainObject.Predmet.SudioniciListNaziv>
  <DomainObject.Predmet.SudioniciListAdressOIB>
    <izvorni_sadrzaj>
      <item>FINA RC OSIJEK, OIB 85821130368</item>
      <item>DIGITRON OSIJEK d.o.o. za proizvodnju, promet i servisiranje elektroničkih aparata i uređaja, OIB 52455040180, Vij.G.Zobundžije 5,31000 Osijek</item>
    </izvorni_sadrzaj>
    <derivirana_varijabla naziv="DomainObject.Predmet.SudioniciListAdressOIB_1">
      <item>FINA RC OSIJEK, OIB 85821130368</item>
      <item>DIGITRON OSIJEK d.o.o. za proizvodnju, promet i servisiranje elektroničkih aparata i uređaja, OIB 52455040180, Vij.G.Zobundžije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52455040180</item>
    </izvorni_sadrzaj>
    <derivirana_varijabla naziv="DomainObject.Predmet.SudioniciListNazivOIB_1">
      <item>, OIB 85821130368</item>
      <item>, OIB 52455040180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7C98A-9A47-483B-BFFE-406FC4CF8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2430</properties:Characters>
  <properties:Lines>128</properties:Lines>
  <properties:Paragraphs>25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2018-10-17T08:13:00Z</cp:lastPrinted>
  <dcterms:modified xmlns:xsi="http://www.w3.org/2001/XMLSchema-instance" xsi:type="dcterms:W3CDTF">2018-10-17T08:14:00Z</dcterms:modified>
  <cp:revision>46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