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ee0c" w14:paraId="807ee0c" w:rsidRDefault="00604CF8" w:rsidP="002A1E55" w:rsidR="00604CF8" w:rsidRPr="001540A4">
      <w:pPr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1540A4">
        <w:rPr>
          <w:b/>
          <w:sz w:val="22"/>
          <w:szCs w:val="22"/>
          <w:lang w:val="hr-HR"/>
        </w:rPr>
        <w:t>Stečajni dužnik</w:t>
      </w:r>
    </w:p>
    <w:p w:rsidRDefault="00604CF8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 xml:space="preserve">JOSIPA GRUPA </w:t>
      </w:r>
      <w:r w:rsidR="00B46480" w:rsidRPr="001540A4">
        <w:rPr>
          <w:b/>
          <w:sz w:val="22"/>
          <w:szCs w:val="22"/>
          <w:lang w:val="hr-HR"/>
        </w:rPr>
        <w:t xml:space="preserve"> d.o.o.</w:t>
      </w:r>
      <w:r w:rsidRPr="001540A4">
        <w:rPr>
          <w:b/>
          <w:sz w:val="22"/>
          <w:szCs w:val="22"/>
          <w:lang w:val="hr-HR"/>
        </w:rPr>
        <w:t xml:space="preserve">  u stečaju</w:t>
      </w: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 xml:space="preserve">Zagreb, </w:t>
      </w:r>
      <w:r w:rsidR="00604CF8" w:rsidRPr="001540A4">
        <w:rPr>
          <w:b/>
          <w:sz w:val="22"/>
          <w:szCs w:val="22"/>
          <w:lang w:val="hr-HR"/>
        </w:rPr>
        <w:t>Strojarska cesta 2</w:t>
      </w:r>
    </w:p>
    <w:p w:rsidRDefault="00604CF8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>OIB 50289987256</w:t>
      </w: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  <w:t xml:space="preserve">                                                     St- </w:t>
      </w:r>
      <w:r w:rsidR="00604CF8" w:rsidRPr="001540A4">
        <w:rPr>
          <w:sz w:val="22"/>
          <w:szCs w:val="22"/>
          <w:lang w:val="hr-HR"/>
        </w:rPr>
        <w:t>80</w:t>
      </w:r>
      <w:r w:rsidRPr="001540A4">
        <w:rPr>
          <w:sz w:val="22"/>
          <w:szCs w:val="22"/>
          <w:lang w:val="hr-HR"/>
        </w:rPr>
        <w:t>/1</w:t>
      </w:r>
      <w:r w:rsidR="00604CF8" w:rsidRPr="001540A4">
        <w:rPr>
          <w:sz w:val="22"/>
          <w:szCs w:val="22"/>
          <w:lang w:val="hr-HR"/>
        </w:rPr>
        <w:t>7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TRGOVAČKI SUD  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 Z A G  R E B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 Stečajni sudac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 </w:t>
      </w:r>
      <w:r w:rsidR="00604CF8" w:rsidRPr="001540A4">
        <w:rPr>
          <w:sz w:val="22"/>
          <w:szCs w:val="22"/>
          <w:lang w:val="hr-HR"/>
        </w:rPr>
        <w:t>Gordan Zubak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ab/>
      </w:r>
      <w:r w:rsidRPr="001540A4">
        <w:rPr>
          <w:b/>
          <w:sz w:val="22"/>
          <w:szCs w:val="22"/>
          <w:lang w:val="hr-HR"/>
        </w:rPr>
        <w:tab/>
      </w:r>
      <w:r w:rsidR="00604CF8" w:rsidRPr="001540A4">
        <w:rPr>
          <w:b/>
          <w:sz w:val="22"/>
          <w:szCs w:val="22"/>
          <w:lang w:val="hr-HR"/>
        </w:rPr>
        <w:tab/>
        <w:t>I Z V J E Š Ć E</w:t>
      </w:r>
    </w:p>
    <w:p w:rsidRDefault="00604CF8" w:rsidP="002A1E55" w:rsidR="00604CF8" w:rsidRPr="001540A4">
      <w:pPr>
        <w:rPr>
          <w:b/>
          <w:sz w:val="22"/>
          <w:szCs w:val="22"/>
          <w:lang w:val="hr-HR"/>
        </w:rPr>
      </w:pPr>
    </w:p>
    <w:p w:rsidRDefault="002A1E55" w:rsidP="002A1E55" w:rsidR="002A1E55" w:rsidRPr="001540A4">
      <w:pPr>
        <w:ind w:firstLine="720" w:left="720"/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>S T E Č A J N O G   U P R A V I T E L J A</w:t>
      </w: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ab/>
      </w:r>
      <w:r w:rsidRPr="001540A4">
        <w:rPr>
          <w:b/>
          <w:sz w:val="22"/>
          <w:szCs w:val="22"/>
          <w:lang w:val="hr-HR"/>
        </w:rPr>
        <w:tab/>
      </w:r>
      <w:r w:rsidR="00157F0E" w:rsidRPr="001540A4">
        <w:rPr>
          <w:b/>
          <w:sz w:val="22"/>
          <w:szCs w:val="22"/>
          <w:lang w:val="hr-HR"/>
        </w:rPr>
        <w:t xml:space="preserve">     </w:t>
      </w:r>
      <w:r w:rsidRPr="001540A4">
        <w:rPr>
          <w:b/>
          <w:sz w:val="22"/>
          <w:szCs w:val="22"/>
          <w:lang w:val="hr-HR"/>
        </w:rPr>
        <w:t>(</w:t>
      </w:r>
      <w:r w:rsidR="001540A4">
        <w:rPr>
          <w:b/>
          <w:sz w:val="22"/>
          <w:szCs w:val="22"/>
          <w:lang w:val="hr-HR"/>
        </w:rPr>
        <w:t xml:space="preserve">izvještajno </w:t>
      </w:r>
      <w:r w:rsidRPr="001540A4">
        <w:rPr>
          <w:b/>
          <w:sz w:val="22"/>
          <w:szCs w:val="22"/>
          <w:lang w:val="hr-HR"/>
        </w:rPr>
        <w:t xml:space="preserve">ročište </w:t>
      </w:r>
      <w:r w:rsidR="001540A4">
        <w:rPr>
          <w:b/>
          <w:sz w:val="22"/>
          <w:szCs w:val="22"/>
          <w:lang w:val="hr-HR"/>
        </w:rPr>
        <w:t>dana</w:t>
      </w:r>
      <w:r w:rsidRPr="001540A4">
        <w:rPr>
          <w:b/>
          <w:sz w:val="22"/>
          <w:szCs w:val="22"/>
          <w:lang w:val="hr-HR"/>
        </w:rPr>
        <w:t xml:space="preserve"> </w:t>
      </w:r>
      <w:r w:rsidR="00604CF8" w:rsidRPr="001540A4">
        <w:rPr>
          <w:b/>
          <w:sz w:val="22"/>
          <w:szCs w:val="22"/>
          <w:lang w:val="hr-HR"/>
        </w:rPr>
        <w:t>12</w:t>
      </w:r>
      <w:r w:rsidRPr="001540A4">
        <w:rPr>
          <w:b/>
          <w:sz w:val="22"/>
          <w:szCs w:val="22"/>
          <w:lang w:val="hr-HR"/>
        </w:rPr>
        <w:t>.</w:t>
      </w:r>
      <w:r w:rsidR="00604CF8" w:rsidRPr="001540A4">
        <w:rPr>
          <w:b/>
          <w:sz w:val="22"/>
          <w:szCs w:val="22"/>
          <w:lang w:val="hr-HR"/>
        </w:rPr>
        <w:t>rujna</w:t>
      </w:r>
      <w:r w:rsidRPr="001540A4">
        <w:rPr>
          <w:b/>
          <w:sz w:val="22"/>
          <w:szCs w:val="22"/>
          <w:lang w:val="hr-HR"/>
        </w:rPr>
        <w:t xml:space="preserve"> 201</w:t>
      </w:r>
      <w:r w:rsidR="00604CF8" w:rsidRPr="001540A4">
        <w:rPr>
          <w:b/>
          <w:sz w:val="22"/>
          <w:szCs w:val="22"/>
          <w:lang w:val="hr-HR"/>
        </w:rPr>
        <w:t>7</w:t>
      </w:r>
      <w:r w:rsidRPr="001540A4">
        <w:rPr>
          <w:b/>
          <w:sz w:val="22"/>
          <w:szCs w:val="22"/>
          <w:lang w:val="hr-HR"/>
        </w:rPr>
        <w:t>.)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U Zagrebu, </w:t>
      </w:r>
      <w:r w:rsidR="00BF546B">
        <w:rPr>
          <w:sz w:val="22"/>
          <w:szCs w:val="22"/>
          <w:lang w:val="hr-HR"/>
        </w:rPr>
        <w:t>31.kolovoza 2017.</w:t>
      </w:r>
      <w:r w:rsidR="00604CF8" w:rsidRPr="001540A4">
        <w:rPr>
          <w:sz w:val="22"/>
          <w:szCs w:val="22"/>
          <w:lang w:val="hr-HR"/>
        </w:rPr>
        <w:tab/>
      </w:r>
      <w:r w:rsidR="00604CF8" w:rsidRPr="001540A4">
        <w:rPr>
          <w:sz w:val="22"/>
          <w:szCs w:val="22"/>
          <w:lang w:val="hr-HR"/>
        </w:rPr>
        <w:tab/>
      </w:r>
      <w:r w:rsidR="00604CF8"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 xml:space="preserve">                                     </w:t>
      </w:r>
      <w:r w:rsidR="001540A4">
        <w:rPr>
          <w:sz w:val="22"/>
          <w:szCs w:val="22"/>
          <w:lang w:val="hr-HR"/>
        </w:rPr>
        <w:t xml:space="preserve">  </w:t>
      </w:r>
      <w:r w:rsidR="00604CF8" w:rsidRPr="001540A4">
        <w:rPr>
          <w:sz w:val="22"/>
          <w:szCs w:val="22"/>
          <w:lang w:val="hr-HR"/>
        </w:rPr>
        <w:t>S</w:t>
      </w:r>
      <w:r w:rsidRPr="001540A4">
        <w:rPr>
          <w:sz w:val="22"/>
          <w:szCs w:val="22"/>
          <w:lang w:val="hr-HR"/>
        </w:rPr>
        <w:t>tečajni upravitelj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</w:t>
      </w:r>
      <w:r w:rsidR="00BF546B">
        <w:rPr>
          <w:sz w:val="22"/>
          <w:szCs w:val="22"/>
          <w:lang w:val="hr-HR"/>
        </w:rPr>
        <w:tab/>
      </w:r>
      <w:r w:rsidR="00BF546B">
        <w:rPr>
          <w:sz w:val="22"/>
          <w:szCs w:val="22"/>
          <w:lang w:val="hr-HR"/>
        </w:rPr>
        <w:tab/>
      </w:r>
      <w:r w:rsidR="00BF546B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 xml:space="preserve">                                 </w:t>
      </w:r>
      <w:r w:rsid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>Vesna Kocbe</w:t>
      </w:r>
      <w:r w:rsidR="00604CF8" w:rsidRPr="001540A4">
        <w:rPr>
          <w:sz w:val="22"/>
          <w:szCs w:val="22"/>
          <w:lang w:val="hr-HR"/>
        </w:rPr>
        <w:t>k</w:t>
      </w:r>
    </w:p>
    <w:p w:rsidRDefault="002A1E55" w:rsidP="002A1E55" w:rsidR="002A1E55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>I</w:t>
      </w:r>
      <w:r w:rsidRPr="00A73382">
        <w:rPr>
          <w:sz w:val="22"/>
          <w:szCs w:val="22"/>
          <w:lang w:val="hr-HR"/>
        </w:rPr>
        <w:tab/>
        <w:t>Rješenjem Trgovačkog suda Zagreb br. St-</w:t>
      </w:r>
      <w:r w:rsidR="00604CF8" w:rsidRPr="00A73382">
        <w:rPr>
          <w:sz w:val="22"/>
          <w:szCs w:val="22"/>
          <w:lang w:val="hr-HR"/>
        </w:rPr>
        <w:t>80</w:t>
      </w:r>
      <w:r w:rsidRPr="00A73382">
        <w:rPr>
          <w:sz w:val="22"/>
          <w:szCs w:val="22"/>
          <w:lang w:val="hr-HR"/>
        </w:rPr>
        <w:t>/201</w:t>
      </w:r>
      <w:r w:rsidR="00604CF8" w:rsidRPr="00A73382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 xml:space="preserve"> od </w:t>
      </w:r>
      <w:r w:rsidR="00B46480" w:rsidRPr="00A73382">
        <w:rPr>
          <w:sz w:val="22"/>
          <w:szCs w:val="22"/>
          <w:lang w:val="hr-HR"/>
        </w:rPr>
        <w:t>12</w:t>
      </w:r>
      <w:r w:rsidRPr="00A73382">
        <w:rPr>
          <w:sz w:val="22"/>
          <w:szCs w:val="22"/>
          <w:lang w:val="hr-HR"/>
        </w:rPr>
        <w:t xml:space="preserve">. </w:t>
      </w:r>
      <w:r w:rsidR="00604CF8" w:rsidRPr="00A73382">
        <w:rPr>
          <w:sz w:val="22"/>
          <w:szCs w:val="22"/>
          <w:lang w:val="hr-HR"/>
        </w:rPr>
        <w:t>svibnja</w:t>
      </w:r>
      <w:r w:rsidRPr="00A73382">
        <w:rPr>
          <w:sz w:val="22"/>
          <w:szCs w:val="22"/>
          <w:lang w:val="hr-HR"/>
        </w:rPr>
        <w:t xml:space="preserve"> 201</w:t>
      </w:r>
      <w:r w:rsidR="00604CF8" w:rsidRPr="00A73382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>.</w:t>
      </w:r>
      <w:r w:rsidR="00604CF8" w:rsidRPr="00A73382">
        <w:rPr>
          <w:sz w:val="22"/>
          <w:szCs w:val="22"/>
          <w:lang w:val="hr-HR"/>
        </w:rPr>
        <w:t>otvoren</w:t>
      </w:r>
      <w:r w:rsidRPr="00A73382">
        <w:rPr>
          <w:sz w:val="22"/>
          <w:szCs w:val="22"/>
          <w:lang w:val="hr-HR"/>
        </w:rPr>
        <w:t xml:space="preserve"> je  </w:t>
      </w:r>
      <w:r w:rsidR="00115FD4" w:rsidRPr="00A73382">
        <w:rPr>
          <w:sz w:val="22"/>
          <w:szCs w:val="22"/>
          <w:lang w:val="hr-HR"/>
        </w:rPr>
        <w:t xml:space="preserve"> stečajni postupak</w:t>
      </w:r>
      <w:r w:rsidR="00604CF8" w:rsidRPr="00A73382">
        <w:rPr>
          <w:sz w:val="22"/>
          <w:szCs w:val="22"/>
          <w:lang w:val="hr-HR"/>
        </w:rPr>
        <w:t xml:space="preserve"> nad JOSIPA GRUPA d.o.o. Zagreb, Strojarska cesta 2. </w:t>
      </w:r>
    </w:p>
    <w:p w:rsidRDefault="00007546" w:rsidP="0015427D" w:rsidR="00007546" w:rsidRPr="00A73382">
      <w:pPr>
        <w:rPr>
          <w:sz w:val="22"/>
          <w:szCs w:val="22"/>
          <w:lang w:val="hr-HR"/>
        </w:rPr>
      </w:pPr>
    </w:p>
    <w:p w:rsidRDefault="0015427D" w:rsidP="0015427D" w:rsidR="00604CF8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Prijedlog za otvaranje stečajnog postupka podni</w:t>
      </w:r>
      <w:r w:rsidR="00604CF8" w:rsidRPr="00A73382">
        <w:rPr>
          <w:sz w:val="22"/>
          <w:szCs w:val="22"/>
          <w:lang w:val="hr-HR"/>
        </w:rPr>
        <w:t>jela</w:t>
      </w:r>
      <w:r w:rsidR="00B46480" w:rsidRPr="00A73382">
        <w:rPr>
          <w:sz w:val="22"/>
          <w:szCs w:val="22"/>
          <w:lang w:val="hr-HR"/>
        </w:rPr>
        <w:t xml:space="preserve"> je </w:t>
      </w:r>
      <w:r w:rsidR="00604CF8" w:rsidRPr="00A73382">
        <w:rPr>
          <w:sz w:val="22"/>
          <w:szCs w:val="22"/>
          <w:lang w:val="hr-HR"/>
        </w:rPr>
        <w:t>Financijska agencija.</w:t>
      </w:r>
    </w:p>
    <w:p w:rsidRDefault="00B46480" w:rsidP="0015427D" w:rsidR="0015427D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</w:p>
    <w:p w:rsidRDefault="0015427D" w:rsidP="0015427D" w:rsidR="00604CF8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Prema potvrdi</w:t>
      </w:r>
      <w:r w:rsidR="00F71A9F" w:rsidRPr="00A73382">
        <w:rPr>
          <w:sz w:val="22"/>
          <w:szCs w:val="22"/>
          <w:lang w:val="hr-HR"/>
        </w:rPr>
        <w:t xml:space="preserve"> </w:t>
      </w:r>
      <w:r w:rsidR="00B46480" w:rsidRPr="00A73382">
        <w:rPr>
          <w:sz w:val="22"/>
          <w:szCs w:val="22"/>
          <w:lang w:val="hr-HR"/>
        </w:rPr>
        <w:t xml:space="preserve">FINE </w:t>
      </w:r>
      <w:r w:rsidR="00604CF8" w:rsidRPr="00A73382">
        <w:rPr>
          <w:sz w:val="22"/>
          <w:szCs w:val="22"/>
          <w:lang w:val="hr-HR"/>
        </w:rPr>
        <w:t xml:space="preserve">dužnik </w:t>
      </w:r>
      <w:r w:rsidR="00545EF3" w:rsidRPr="00A73382">
        <w:rPr>
          <w:sz w:val="22"/>
          <w:szCs w:val="22"/>
          <w:lang w:val="hr-HR"/>
        </w:rPr>
        <w:t xml:space="preserve">je </w:t>
      </w:r>
      <w:r w:rsidR="00604CF8" w:rsidRPr="00A73382">
        <w:rPr>
          <w:sz w:val="22"/>
          <w:szCs w:val="22"/>
          <w:lang w:val="hr-HR"/>
        </w:rPr>
        <w:t xml:space="preserve">na dan 16. </w:t>
      </w:r>
      <w:r w:rsidR="00FA6243" w:rsidRPr="00A73382">
        <w:rPr>
          <w:sz w:val="22"/>
          <w:szCs w:val="22"/>
          <w:lang w:val="hr-HR"/>
        </w:rPr>
        <w:t>s</w:t>
      </w:r>
      <w:r w:rsidR="00604CF8" w:rsidRPr="00A73382">
        <w:rPr>
          <w:sz w:val="22"/>
          <w:szCs w:val="22"/>
          <w:lang w:val="hr-HR"/>
        </w:rPr>
        <w:t xml:space="preserve">iječnja 2017. </w:t>
      </w:r>
      <w:r w:rsidR="00FA6243" w:rsidRPr="00A73382">
        <w:rPr>
          <w:sz w:val="22"/>
          <w:szCs w:val="22"/>
          <w:lang w:val="hr-HR"/>
        </w:rPr>
        <w:t>g</w:t>
      </w:r>
      <w:r w:rsidR="00604CF8" w:rsidRPr="00A73382">
        <w:rPr>
          <w:sz w:val="22"/>
          <w:szCs w:val="22"/>
          <w:lang w:val="hr-HR"/>
        </w:rPr>
        <w:t xml:space="preserve">odine </w:t>
      </w:r>
      <w:r w:rsidR="00545EF3" w:rsidRPr="00A73382">
        <w:rPr>
          <w:sz w:val="22"/>
          <w:szCs w:val="22"/>
          <w:lang w:val="hr-HR"/>
        </w:rPr>
        <w:t xml:space="preserve">bio </w:t>
      </w:r>
      <w:r w:rsidR="00604CF8" w:rsidRPr="00A73382">
        <w:rPr>
          <w:sz w:val="22"/>
          <w:szCs w:val="22"/>
          <w:lang w:val="hr-HR"/>
        </w:rPr>
        <w:t>u neprekidnoj blokadi 2911 dana.</w:t>
      </w:r>
    </w:p>
    <w:p w:rsidRDefault="00FA6243" w:rsidP="0015427D" w:rsidR="0027193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A27870" w:rsidP="00FA6243" w:rsidR="00FA6243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="00604CF8" w:rsidRPr="00A73382">
        <w:rPr>
          <w:sz w:val="22"/>
          <w:szCs w:val="22"/>
          <w:lang w:val="hr-HR"/>
        </w:rPr>
        <w:t>Uvidom u sudski registar utvrđeno je da su članovi osn</w:t>
      </w:r>
      <w:r w:rsidR="00762C97" w:rsidRPr="00A73382">
        <w:rPr>
          <w:sz w:val="22"/>
          <w:szCs w:val="22"/>
          <w:lang w:val="hr-HR"/>
        </w:rPr>
        <w:t>i</w:t>
      </w:r>
      <w:r w:rsidR="00604CF8" w:rsidRPr="00A73382">
        <w:rPr>
          <w:sz w:val="22"/>
          <w:szCs w:val="22"/>
          <w:lang w:val="hr-HR"/>
        </w:rPr>
        <w:t xml:space="preserve">vači društva </w:t>
      </w:r>
      <w:r w:rsidR="00545EF3" w:rsidRPr="00A73382">
        <w:rPr>
          <w:sz w:val="22"/>
          <w:szCs w:val="22"/>
          <w:lang w:val="hr-HR"/>
        </w:rPr>
        <w:t>Krešimir –Lovro Marcelić i Mirjana Mrkšić</w:t>
      </w:r>
      <w:r w:rsidR="00604CF8" w:rsidRPr="00A73382">
        <w:rPr>
          <w:sz w:val="22"/>
          <w:szCs w:val="22"/>
          <w:lang w:val="hr-HR"/>
        </w:rPr>
        <w:t xml:space="preserve">, a </w:t>
      </w:r>
      <w:r w:rsidR="00D46306" w:rsidRPr="00A73382">
        <w:rPr>
          <w:sz w:val="22"/>
          <w:szCs w:val="22"/>
          <w:lang w:val="hr-HR"/>
        </w:rPr>
        <w:t xml:space="preserve">da su </w:t>
      </w:r>
      <w:r w:rsidR="00604CF8" w:rsidRPr="00A73382">
        <w:rPr>
          <w:sz w:val="22"/>
          <w:szCs w:val="22"/>
          <w:lang w:val="hr-HR"/>
        </w:rPr>
        <w:t>osobe ov</w:t>
      </w:r>
      <w:r w:rsidR="00762C97" w:rsidRPr="00A73382">
        <w:rPr>
          <w:sz w:val="22"/>
          <w:szCs w:val="22"/>
          <w:lang w:val="hr-HR"/>
        </w:rPr>
        <w:t>l</w:t>
      </w:r>
      <w:r w:rsidR="00604CF8" w:rsidRPr="00A73382">
        <w:rPr>
          <w:sz w:val="22"/>
          <w:szCs w:val="22"/>
          <w:lang w:val="hr-HR"/>
        </w:rPr>
        <w:t>aštene za zastupanje-direkori društva</w:t>
      </w:r>
      <w:r w:rsidR="001540A4" w:rsidRPr="00A73382">
        <w:rPr>
          <w:sz w:val="22"/>
          <w:szCs w:val="22"/>
          <w:lang w:val="hr-HR"/>
        </w:rPr>
        <w:t xml:space="preserve"> </w:t>
      </w:r>
      <w:r w:rsidR="00545EF3" w:rsidRPr="00A73382">
        <w:rPr>
          <w:sz w:val="22"/>
          <w:szCs w:val="22"/>
          <w:lang w:val="hr-HR"/>
        </w:rPr>
        <w:t xml:space="preserve"> </w:t>
      </w:r>
      <w:r w:rsidR="00D46306" w:rsidRPr="00A73382">
        <w:rPr>
          <w:sz w:val="22"/>
          <w:szCs w:val="22"/>
          <w:lang w:val="hr-HR"/>
        </w:rPr>
        <w:t xml:space="preserve">bili </w:t>
      </w:r>
      <w:r w:rsidR="00545EF3" w:rsidRPr="00A73382">
        <w:rPr>
          <w:sz w:val="22"/>
          <w:szCs w:val="22"/>
          <w:lang w:val="hr-HR"/>
        </w:rPr>
        <w:t>Krešimir-Lovro Marcelić i Mirjana Mrkšić.</w:t>
      </w:r>
    </w:p>
    <w:p w:rsidRDefault="00762C97" w:rsidP="00FA6243" w:rsidR="00762C97" w:rsidRPr="00A73382">
      <w:pPr>
        <w:rPr>
          <w:sz w:val="22"/>
          <w:szCs w:val="22"/>
          <w:lang w:val="hr-HR"/>
        </w:rPr>
      </w:pPr>
    </w:p>
    <w:p w:rsidRDefault="00FA6243" w:rsidP="00FA6243" w:rsidR="004874E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</w:t>
      </w:r>
      <w:r w:rsidR="004874E1" w:rsidRPr="00A73382">
        <w:rPr>
          <w:sz w:val="22"/>
          <w:szCs w:val="22"/>
          <w:lang w:val="hr-HR"/>
        </w:rPr>
        <w:t>I</w:t>
      </w:r>
      <w:r w:rsidR="004874E1" w:rsidRPr="00A73382">
        <w:rPr>
          <w:sz w:val="22"/>
          <w:szCs w:val="22"/>
          <w:lang w:val="hr-HR"/>
        </w:rPr>
        <w:tab/>
        <w:t>IMOVINA</w:t>
      </w:r>
    </w:p>
    <w:p w:rsidRDefault="00FA6243" w:rsidP="00FA6243" w:rsidR="004874E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4874E1" w:rsidP="00FA6243" w:rsidR="00FA6243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1.</w:t>
      </w:r>
      <w:r w:rsidR="00FA6243" w:rsidRPr="00A73382">
        <w:rPr>
          <w:sz w:val="22"/>
          <w:szCs w:val="22"/>
          <w:lang w:val="hr-HR"/>
        </w:rPr>
        <w:t xml:space="preserve">Bivšim zakonskim zastupnicima društva </w:t>
      </w:r>
      <w:r w:rsidR="00785488" w:rsidRPr="00A73382">
        <w:rPr>
          <w:sz w:val="22"/>
          <w:szCs w:val="22"/>
          <w:lang w:val="hr-HR"/>
        </w:rPr>
        <w:t xml:space="preserve">uputila </w:t>
      </w:r>
      <w:r w:rsidR="00FA6243" w:rsidRPr="00A73382">
        <w:rPr>
          <w:sz w:val="22"/>
          <w:szCs w:val="22"/>
          <w:lang w:val="hr-HR"/>
        </w:rPr>
        <w:t xml:space="preserve">sam </w:t>
      </w:r>
      <w:r w:rsidR="004C2DCC" w:rsidRPr="00A73382">
        <w:rPr>
          <w:sz w:val="22"/>
          <w:szCs w:val="22"/>
          <w:lang w:val="hr-HR"/>
        </w:rPr>
        <w:t xml:space="preserve">u više navrata </w:t>
      </w:r>
      <w:r w:rsidR="00FA6243" w:rsidRPr="00A73382">
        <w:rPr>
          <w:sz w:val="22"/>
          <w:szCs w:val="22"/>
          <w:lang w:val="hr-HR"/>
        </w:rPr>
        <w:t xml:space="preserve">dopise </w:t>
      </w:r>
      <w:r w:rsidR="00762C97" w:rsidRPr="00A73382">
        <w:rPr>
          <w:sz w:val="22"/>
          <w:szCs w:val="22"/>
          <w:lang w:val="hr-HR"/>
        </w:rPr>
        <w:t>tražeći da mi</w:t>
      </w:r>
      <w:r w:rsidR="00FA6243" w:rsidRPr="00A73382">
        <w:rPr>
          <w:sz w:val="22"/>
          <w:szCs w:val="22"/>
          <w:lang w:val="hr-HR"/>
        </w:rPr>
        <w:t xml:space="preserve"> </w:t>
      </w:r>
      <w:r w:rsidR="00785488" w:rsidRPr="00A73382">
        <w:rPr>
          <w:sz w:val="22"/>
          <w:szCs w:val="22"/>
          <w:lang w:val="hr-HR"/>
        </w:rPr>
        <w:t>dos</w:t>
      </w:r>
      <w:r w:rsidR="00762C97" w:rsidRPr="00A73382">
        <w:rPr>
          <w:sz w:val="22"/>
          <w:szCs w:val="22"/>
          <w:lang w:val="hr-HR"/>
        </w:rPr>
        <w:t>tave knjigovodstveno</w:t>
      </w:r>
      <w:r w:rsidR="001540A4" w:rsidRPr="00A73382">
        <w:rPr>
          <w:sz w:val="22"/>
          <w:szCs w:val="22"/>
          <w:lang w:val="hr-HR"/>
        </w:rPr>
        <w:t>-</w:t>
      </w:r>
      <w:r w:rsidR="00762C97" w:rsidRPr="00A73382">
        <w:rPr>
          <w:sz w:val="22"/>
          <w:szCs w:val="22"/>
          <w:lang w:val="hr-HR"/>
        </w:rPr>
        <w:t xml:space="preserve"> financijsku</w:t>
      </w:r>
      <w:r w:rsidR="00785488" w:rsidRPr="00A73382">
        <w:rPr>
          <w:sz w:val="22"/>
          <w:szCs w:val="22"/>
          <w:lang w:val="hr-HR"/>
        </w:rPr>
        <w:t xml:space="preserve"> i pos</w:t>
      </w:r>
      <w:r w:rsidR="00762C97" w:rsidRPr="00A73382">
        <w:rPr>
          <w:sz w:val="22"/>
          <w:szCs w:val="22"/>
          <w:lang w:val="hr-HR"/>
        </w:rPr>
        <w:t>l</w:t>
      </w:r>
      <w:r w:rsidR="00785488" w:rsidRPr="00A73382">
        <w:rPr>
          <w:sz w:val="22"/>
          <w:szCs w:val="22"/>
          <w:lang w:val="hr-HR"/>
        </w:rPr>
        <w:t>ovn</w:t>
      </w:r>
      <w:r w:rsidR="00762C97" w:rsidRPr="00A73382">
        <w:rPr>
          <w:sz w:val="22"/>
          <w:szCs w:val="22"/>
          <w:lang w:val="hr-HR"/>
        </w:rPr>
        <w:t>u</w:t>
      </w:r>
      <w:r w:rsidR="00785488" w:rsidRPr="00A73382">
        <w:rPr>
          <w:sz w:val="22"/>
          <w:szCs w:val="22"/>
          <w:lang w:val="hr-HR"/>
        </w:rPr>
        <w:t xml:space="preserve"> dokumentacij</w:t>
      </w:r>
      <w:r w:rsidR="00762C97" w:rsidRPr="00A73382">
        <w:rPr>
          <w:sz w:val="22"/>
          <w:szCs w:val="22"/>
          <w:lang w:val="hr-HR"/>
        </w:rPr>
        <w:t>u</w:t>
      </w:r>
      <w:r w:rsidR="00785488" w:rsidRPr="00A73382">
        <w:rPr>
          <w:sz w:val="22"/>
          <w:szCs w:val="22"/>
          <w:lang w:val="hr-HR"/>
        </w:rPr>
        <w:t xml:space="preserve"> društva, međutim ist</w:t>
      </w:r>
      <w:r w:rsidR="001540A4" w:rsidRPr="00A73382">
        <w:rPr>
          <w:sz w:val="22"/>
          <w:szCs w:val="22"/>
          <w:lang w:val="hr-HR"/>
        </w:rPr>
        <w:t>u</w:t>
      </w:r>
      <w:r w:rsidR="00785488" w:rsidRPr="00A73382">
        <w:rPr>
          <w:sz w:val="22"/>
          <w:szCs w:val="22"/>
          <w:lang w:val="hr-HR"/>
        </w:rPr>
        <w:t xml:space="preserve"> mi ni</w:t>
      </w:r>
      <w:r w:rsidR="001540A4" w:rsidRPr="00A73382">
        <w:rPr>
          <w:sz w:val="22"/>
          <w:szCs w:val="22"/>
          <w:lang w:val="hr-HR"/>
        </w:rPr>
        <w:t>su dostavili</w:t>
      </w:r>
      <w:r w:rsidR="00545EF3" w:rsidRPr="00A73382">
        <w:rPr>
          <w:sz w:val="22"/>
          <w:szCs w:val="22"/>
          <w:lang w:val="hr-HR"/>
        </w:rPr>
        <w:t>.</w:t>
      </w:r>
    </w:p>
    <w:p w:rsidRDefault="005C67AE" w:rsidP="00FA6243" w:rsidR="00FA6243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Bivši zakonski zatsupnik Krešimir –Lovro Marcelić predložio je održavanje sastanka, ali je isti odgodio zbog svog zdravstvenog stanja.</w:t>
      </w:r>
    </w:p>
    <w:p w:rsidRDefault="00762C97" w:rsidP="00785488" w:rsidR="00785488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="00C11050" w:rsidRPr="00A73382">
        <w:rPr>
          <w:sz w:val="22"/>
          <w:szCs w:val="22"/>
          <w:lang w:val="hr-HR"/>
        </w:rPr>
        <w:t>Obzirom na navedeno,</w:t>
      </w:r>
      <w:r w:rsidRPr="00A73382">
        <w:rPr>
          <w:sz w:val="22"/>
          <w:szCs w:val="22"/>
          <w:lang w:val="hr-HR"/>
        </w:rPr>
        <w:t xml:space="preserve"> zatražila</w:t>
      </w:r>
      <w:r w:rsidR="00C11050" w:rsidRPr="00A73382">
        <w:rPr>
          <w:sz w:val="22"/>
          <w:szCs w:val="22"/>
          <w:lang w:val="hr-HR"/>
        </w:rPr>
        <w:t xml:space="preserve"> sam godišnje financijske izvještaje </w:t>
      </w:r>
      <w:r w:rsidRPr="00A73382">
        <w:rPr>
          <w:sz w:val="22"/>
          <w:szCs w:val="22"/>
          <w:lang w:val="hr-HR"/>
        </w:rPr>
        <w:t xml:space="preserve"> od Ministarstva financija, Porezne uprave , Područ</w:t>
      </w:r>
      <w:r w:rsidR="00C11050" w:rsidRPr="00A73382">
        <w:rPr>
          <w:sz w:val="22"/>
          <w:szCs w:val="22"/>
          <w:lang w:val="hr-HR"/>
        </w:rPr>
        <w:t>ni ured Zagreb, Ispostava Trnje</w:t>
      </w:r>
      <w:r w:rsidR="00545EF3" w:rsidRPr="00A73382">
        <w:rPr>
          <w:sz w:val="22"/>
          <w:szCs w:val="22"/>
          <w:lang w:val="hr-HR"/>
        </w:rPr>
        <w:t>.</w:t>
      </w:r>
      <w:r w:rsidR="00C11050" w:rsidRPr="00A73382">
        <w:rPr>
          <w:sz w:val="22"/>
          <w:szCs w:val="22"/>
          <w:lang w:val="hr-HR"/>
        </w:rPr>
        <w:t xml:space="preserve"> </w:t>
      </w:r>
      <w:r w:rsidR="00785488" w:rsidRPr="00A73382">
        <w:rPr>
          <w:sz w:val="22"/>
          <w:szCs w:val="22"/>
          <w:lang w:val="hr-HR"/>
        </w:rPr>
        <w:tab/>
      </w:r>
    </w:p>
    <w:p w:rsidRDefault="00785488" w:rsidP="00785488" w:rsidR="00762C97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  <w:r w:rsidRPr="00A73382">
        <w:rPr>
          <w:sz w:val="22"/>
          <w:szCs w:val="22"/>
          <w:lang w:val="hr-HR"/>
        </w:rPr>
        <w:tab/>
        <w:t xml:space="preserve">Prema podacima dobivenim od Ministarstva financija , Porezne uprave , Područni ured Zagreb, Ispostave </w:t>
      </w:r>
      <w:r w:rsidR="00762C97" w:rsidRPr="00A73382">
        <w:rPr>
          <w:sz w:val="22"/>
          <w:szCs w:val="22"/>
          <w:lang w:val="hr-HR"/>
        </w:rPr>
        <w:t>Trnje, proizlazi sljedeće,</w:t>
      </w:r>
    </w:p>
    <w:p w:rsidRDefault="00762C97" w:rsidP="00785488" w:rsidR="00762C97" w:rsidRPr="00A73382">
      <w:pPr>
        <w:rPr>
          <w:sz w:val="22"/>
          <w:szCs w:val="22"/>
          <w:lang w:val="hr-HR"/>
        </w:rPr>
      </w:pPr>
    </w:p>
    <w:p w:rsidRDefault="003A7D85" w:rsidP="003A7D85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405671" w:rsidP="003A7D85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godišnjeg financijskog izvještaja za 2015. godinu- bilance na dan 31.12.2015. proizlazi:</w:t>
      </w:r>
    </w:p>
    <w:p w:rsidRDefault="00405671" w:rsidP="003A7D85" w:rsidR="00405671" w:rsidRPr="00A73382">
      <w:pPr>
        <w:rPr>
          <w:sz w:val="22"/>
          <w:szCs w:val="22"/>
          <w:lang w:val="hr-HR"/>
        </w:rPr>
      </w:pPr>
    </w:p>
    <w:p w:rsidRDefault="00405671" w:rsidP="00405671" w:rsidR="00405671" w:rsidRPr="00A73382">
      <w:pPr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AKTIVA;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Dugotrajna imovina: 494.039,00  Kn</w:t>
      </w: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 to;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Materijalna imovina;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475.741,00 Kn</w:t>
      </w:r>
    </w:p>
    <w:p w:rsidRDefault="00405671" w:rsidP="00405671" w:rsidR="0040567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Zemljište                   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145.000,00 Kn</w:t>
      </w:r>
    </w:p>
    <w:p w:rsidRDefault="00405671" w:rsidP="00405671" w:rsidR="0040567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Postrojenja i oprema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277.665,00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-   Alati, pogonski inventar i transportna imovina;                   </w:t>
      </w:r>
      <w:r w:rsidRPr="00A73382">
        <w:rPr>
          <w:sz w:val="22"/>
          <w:szCs w:val="22"/>
          <w:lang w:val="hr-HR"/>
        </w:rPr>
        <w:tab/>
        <w:t xml:space="preserve">  53.076,00Kn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  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Dugotrajna financijska imovina;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8.298,00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-ulaganja u vrijednosne papire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8.298,00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Potraživanja;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Ostala potraživanja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10.000,00 Kn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Kratkotrajna imovina;</w:t>
      </w:r>
      <w:r w:rsidRPr="00A73382">
        <w:rPr>
          <w:sz w:val="22"/>
          <w:szCs w:val="22"/>
          <w:lang w:val="hr-HR"/>
        </w:rPr>
        <w:t xml:space="preserve">                                                                     552.792,00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 to;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Potraživanja;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204.523,00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-potraživanja od kupaca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168.999,00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>-potraživanja od države i drugih institucija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11.301,00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-ostala potraživanja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24.223,00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Kratkotrajna financijska imovina;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348.269,00 Kn</w:t>
      </w:r>
    </w:p>
    <w:p w:rsidRDefault="00405671" w:rsidP="00405671" w:rsidR="0040567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Dani zajmovi ,depoziti i slično povezanim</w:t>
      </w:r>
    </w:p>
    <w:p w:rsidRDefault="00405671" w:rsidP="00405671" w:rsidR="00405671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sudjelujućim inter.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348.269,00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</w:t>
      </w: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UKUPNA AKTIVA; 1.046.831,00 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PASIVA; 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-temeljni kapital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                 20.000,00 Kn</w:t>
      </w:r>
    </w:p>
    <w:p w:rsidRDefault="009744D4" w:rsidP="00405671" w:rsidR="009744D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-revalorizacijske rezerve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184.781,00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-zadržana dobit ili prenese</w:t>
      </w:r>
      <w:r w:rsidR="009744D4" w:rsidRPr="00A73382">
        <w:rPr>
          <w:sz w:val="22"/>
          <w:szCs w:val="22"/>
          <w:lang w:val="hr-HR"/>
        </w:rPr>
        <w:t>ni gubitak;</w:t>
      </w:r>
      <w:r w:rsidR="009744D4" w:rsidRPr="00A73382">
        <w:rPr>
          <w:sz w:val="22"/>
          <w:szCs w:val="22"/>
          <w:lang w:val="hr-HR"/>
        </w:rPr>
        <w:tab/>
      </w:r>
      <w:r w:rsidR="009744D4" w:rsidRPr="00A73382">
        <w:rPr>
          <w:sz w:val="22"/>
          <w:szCs w:val="22"/>
          <w:lang w:val="hr-HR"/>
        </w:rPr>
        <w:tab/>
        <w:t xml:space="preserve">      </w:t>
      </w:r>
      <w:r w:rsidR="007C3CB5" w:rsidRPr="00A73382">
        <w:rPr>
          <w:sz w:val="22"/>
          <w:szCs w:val="22"/>
          <w:lang w:val="hr-HR"/>
        </w:rPr>
        <w:t xml:space="preserve">   184.781,00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 - zadržana dobit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1.683.621,00 Kn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- preneseni gubitak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1.</w:t>
      </w:r>
      <w:r w:rsidR="009744D4" w:rsidRPr="00A73382">
        <w:rPr>
          <w:sz w:val="22"/>
          <w:szCs w:val="22"/>
          <w:lang w:val="hr-HR"/>
        </w:rPr>
        <w:t>498.840</w:t>
      </w:r>
      <w:r w:rsidRPr="00A73382">
        <w:rPr>
          <w:sz w:val="22"/>
          <w:szCs w:val="22"/>
          <w:lang w:val="hr-HR"/>
        </w:rPr>
        <w:t>,00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-gubitak poslovne godine                                                 - 7</w:t>
      </w:r>
      <w:r w:rsidR="009744D4" w:rsidRPr="00A73382">
        <w:rPr>
          <w:sz w:val="22"/>
          <w:szCs w:val="22"/>
          <w:lang w:val="hr-HR"/>
        </w:rPr>
        <w:t>1</w:t>
      </w:r>
      <w:r w:rsidRPr="00A73382">
        <w:rPr>
          <w:sz w:val="22"/>
          <w:szCs w:val="22"/>
          <w:lang w:val="hr-HR"/>
        </w:rPr>
        <w:t>.8</w:t>
      </w:r>
      <w:r w:rsidR="009744D4" w:rsidRPr="00A73382">
        <w:rPr>
          <w:sz w:val="22"/>
          <w:szCs w:val="22"/>
          <w:lang w:val="hr-HR"/>
        </w:rPr>
        <w:t>20</w:t>
      </w:r>
      <w:r w:rsidRPr="00A73382">
        <w:rPr>
          <w:sz w:val="22"/>
          <w:szCs w:val="22"/>
          <w:lang w:val="hr-HR"/>
        </w:rPr>
        <w:t>,00 Kn</w:t>
      </w:r>
    </w:p>
    <w:p w:rsidRDefault="00F21875" w:rsidP="00405671" w:rsidR="00F2187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-obveze prema bankama i drugim fin. Inst.                   459.483,00 Kn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-obveze za zajmove,depozite i sl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F21875" w:rsidRPr="00A73382">
        <w:rPr>
          <w:sz w:val="22"/>
          <w:szCs w:val="22"/>
          <w:lang w:val="hr-HR"/>
        </w:rPr>
        <w:t>66.979,</w:t>
      </w:r>
      <w:r w:rsidRPr="00A73382">
        <w:rPr>
          <w:sz w:val="22"/>
          <w:szCs w:val="22"/>
          <w:lang w:val="hr-HR"/>
        </w:rPr>
        <w:t>00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-obveze prema dobavljačima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     314.656,00 Kn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    obveze prema zaposl.       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7.813,00 Kn      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    obveze za poreze, dop. i sl.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F21875" w:rsidRPr="00A73382">
        <w:rPr>
          <w:sz w:val="22"/>
          <w:szCs w:val="22"/>
          <w:lang w:val="hr-HR"/>
        </w:rPr>
        <w:t>64.841</w:t>
      </w:r>
      <w:r w:rsidRPr="00A73382">
        <w:rPr>
          <w:sz w:val="22"/>
          <w:szCs w:val="22"/>
          <w:lang w:val="hr-HR"/>
        </w:rPr>
        <w:t>,00 Kn</w:t>
      </w:r>
    </w:p>
    <w:p w:rsidRDefault="001C16F2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 ostale kratkoročne obveze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  98,00 Kn</w:t>
      </w:r>
      <w:r w:rsidR="00405671" w:rsidRPr="00A73382">
        <w:rPr>
          <w:sz w:val="22"/>
          <w:szCs w:val="22"/>
          <w:lang w:val="hr-HR"/>
        </w:rPr>
        <w:tab/>
        <w:t xml:space="preserve">                       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UKUPNO PASIVA ;                             </w:t>
      </w:r>
      <w:r w:rsidR="00F21875" w:rsidRPr="00A73382">
        <w:rPr>
          <w:b/>
          <w:sz w:val="22"/>
          <w:szCs w:val="22"/>
          <w:lang w:val="hr-HR"/>
        </w:rPr>
        <w:t>1.046.831</w:t>
      </w:r>
      <w:r w:rsidRPr="00A73382">
        <w:rPr>
          <w:b/>
          <w:sz w:val="22"/>
          <w:szCs w:val="22"/>
          <w:lang w:val="hr-HR"/>
        </w:rPr>
        <w:t>,00 Kn</w:t>
      </w:r>
    </w:p>
    <w:p w:rsidRDefault="00A620A6" w:rsidP="00A620A6" w:rsidR="00A620A6" w:rsidRPr="00A73382">
      <w:pPr>
        <w:rPr>
          <w:sz w:val="22"/>
          <w:szCs w:val="22"/>
          <w:lang w:val="hr-HR"/>
        </w:rPr>
      </w:pPr>
    </w:p>
    <w:p w:rsidRDefault="00A620A6" w:rsidP="00A620A6" w:rsidR="00A620A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računa dobiti i gubitaka za 2015. godinu proizlazi da društvo nije imalo nikakovih prihoda, dok su ukupni rashodi iznosili 71.82</w:t>
      </w:r>
      <w:r w:rsidR="002E37E6" w:rsidRPr="00A73382">
        <w:rPr>
          <w:sz w:val="22"/>
          <w:szCs w:val="22"/>
          <w:lang w:val="hr-HR"/>
        </w:rPr>
        <w:t>1</w:t>
      </w:r>
      <w:r w:rsidRPr="00A73382">
        <w:rPr>
          <w:sz w:val="22"/>
          <w:szCs w:val="22"/>
          <w:lang w:val="hr-HR"/>
        </w:rPr>
        <w:t>,</w:t>
      </w:r>
      <w:r w:rsidR="002E37E6" w:rsidRPr="00A73382">
        <w:rPr>
          <w:sz w:val="22"/>
          <w:szCs w:val="22"/>
          <w:lang w:val="hr-HR"/>
        </w:rPr>
        <w:t>00</w:t>
      </w:r>
      <w:r w:rsidRPr="00A73382">
        <w:rPr>
          <w:sz w:val="22"/>
          <w:szCs w:val="22"/>
          <w:lang w:val="hr-HR"/>
        </w:rPr>
        <w:t xml:space="preserve"> Kn</w:t>
      </w:r>
      <w:r w:rsidR="007415D8" w:rsidRPr="00A73382">
        <w:rPr>
          <w:sz w:val="22"/>
          <w:szCs w:val="22"/>
          <w:lang w:val="hr-HR"/>
        </w:rPr>
        <w:t>,</w:t>
      </w:r>
      <w:r w:rsidRPr="00A73382">
        <w:rPr>
          <w:sz w:val="22"/>
          <w:szCs w:val="22"/>
          <w:lang w:val="hr-HR"/>
        </w:rPr>
        <w:t xml:space="preserve"> te je gubitak za 2015. godinu iznosio 71.82</w:t>
      </w:r>
      <w:r w:rsidR="002E37E6" w:rsidRPr="00A73382">
        <w:rPr>
          <w:sz w:val="22"/>
          <w:szCs w:val="22"/>
          <w:lang w:val="hr-HR"/>
        </w:rPr>
        <w:t>1</w:t>
      </w:r>
      <w:r w:rsidRPr="00A73382">
        <w:rPr>
          <w:sz w:val="22"/>
          <w:szCs w:val="22"/>
          <w:lang w:val="hr-HR"/>
        </w:rPr>
        <w:t>,</w:t>
      </w:r>
      <w:r w:rsidR="002E37E6" w:rsidRPr="00A73382">
        <w:rPr>
          <w:sz w:val="22"/>
          <w:szCs w:val="22"/>
          <w:lang w:val="hr-HR"/>
        </w:rPr>
        <w:t>00</w:t>
      </w:r>
      <w:r w:rsidRPr="00A73382">
        <w:rPr>
          <w:sz w:val="22"/>
          <w:szCs w:val="22"/>
          <w:lang w:val="hr-HR"/>
        </w:rPr>
        <w:t xml:space="preserve"> Kn.</w:t>
      </w:r>
    </w:p>
    <w:p w:rsidRDefault="00A620A6" w:rsidP="00A620A6" w:rsidR="00A620A6" w:rsidRPr="00A73382">
      <w:pPr>
        <w:rPr>
          <w:sz w:val="22"/>
          <w:szCs w:val="22"/>
          <w:lang w:val="hr-HR"/>
        </w:rPr>
      </w:pPr>
    </w:p>
    <w:p w:rsidRDefault="00405671" w:rsidP="003A7D85" w:rsidR="00405671" w:rsidRPr="00A73382">
      <w:pPr>
        <w:rPr>
          <w:sz w:val="22"/>
          <w:szCs w:val="22"/>
          <w:lang w:val="hr-HR"/>
        </w:rPr>
      </w:pPr>
    </w:p>
    <w:p w:rsidRDefault="003A7D85" w:rsidP="003A7D85" w:rsidR="003A7D8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godišnjeg financijskog izvještaja za 201</w:t>
      </w:r>
      <w:r w:rsidR="00762C97" w:rsidRPr="00A73382">
        <w:rPr>
          <w:sz w:val="22"/>
          <w:szCs w:val="22"/>
          <w:lang w:val="hr-HR"/>
        </w:rPr>
        <w:t>6</w:t>
      </w:r>
      <w:r w:rsidRPr="00A73382">
        <w:rPr>
          <w:sz w:val="22"/>
          <w:szCs w:val="22"/>
          <w:lang w:val="hr-HR"/>
        </w:rPr>
        <w:t>. god</w:t>
      </w:r>
      <w:r w:rsidR="00115FD4" w:rsidRPr="00A73382">
        <w:rPr>
          <w:sz w:val="22"/>
          <w:szCs w:val="22"/>
          <w:lang w:val="hr-HR"/>
        </w:rPr>
        <w:t>inu -  bilance na dan 31.12.20</w:t>
      </w:r>
      <w:r w:rsidR="006E6152" w:rsidRPr="00A73382">
        <w:rPr>
          <w:sz w:val="22"/>
          <w:szCs w:val="22"/>
          <w:lang w:val="hr-HR"/>
        </w:rPr>
        <w:t>16</w:t>
      </w:r>
      <w:r w:rsidRPr="00A73382">
        <w:rPr>
          <w:sz w:val="22"/>
          <w:szCs w:val="22"/>
          <w:lang w:val="hr-HR"/>
        </w:rPr>
        <w:t>. proizlazi :</w:t>
      </w:r>
    </w:p>
    <w:p w:rsidRDefault="005F38E7" w:rsidP="005F38E7" w:rsidR="005F38E7" w:rsidRPr="00A73382">
      <w:pPr>
        <w:rPr>
          <w:sz w:val="22"/>
          <w:szCs w:val="22"/>
          <w:lang w:val="hr-HR"/>
        </w:rPr>
      </w:pPr>
    </w:p>
    <w:p w:rsidRDefault="005F38E7" w:rsidP="005F38E7" w:rsidR="005F38E7" w:rsidRPr="00A73382">
      <w:pPr>
        <w:rPr>
          <w:b/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b/>
          <w:sz w:val="22"/>
          <w:szCs w:val="22"/>
          <w:lang w:val="hr-HR"/>
        </w:rPr>
        <w:t>AKTIVA;</w:t>
      </w:r>
    </w:p>
    <w:p w:rsidRDefault="008D4793" w:rsidP="005F38E7" w:rsidR="008D4793" w:rsidRPr="00A73382">
      <w:pPr>
        <w:ind w:left="720"/>
        <w:rPr>
          <w:b/>
          <w:sz w:val="22"/>
          <w:szCs w:val="22"/>
          <w:lang w:val="hr-HR"/>
        </w:rPr>
      </w:pPr>
    </w:p>
    <w:p w:rsidRDefault="008E032D" w:rsidP="005F38E7" w:rsidR="005F38E7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Dugotrajna</w:t>
      </w:r>
      <w:r w:rsidR="005F38E7" w:rsidRPr="00A73382">
        <w:rPr>
          <w:b/>
          <w:sz w:val="22"/>
          <w:szCs w:val="22"/>
          <w:lang w:val="hr-HR"/>
        </w:rPr>
        <w:t xml:space="preserve"> imovina:</w:t>
      </w:r>
      <w:r w:rsidR="00986419" w:rsidRPr="00A73382">
        <w:rPr>
          <w:b/>
          <w:sz w:val="22"/>
          <w:szCs w:val="22"/>
          <w:lang w:val="hr-HR"/>
        </w:rPr>
        <w:t xml:space="preserve"> </w:t>
      </w:r>
      <w:r w:rsidR="00762C97" w:rsidRPr="00A73382">
        <w:rPr>
          <w:b/>
          <w:sz w:val="22"/>
          <w:szCs w:val="22"/>
          <w:lang w:val="hr-HR"/>
        </w:rPr>
        <w:t>429.715</w:t>
      </w:r>
      <w:r w:rsidRPr="00A73382">
        <w:rPr>
          <w:b/>
          <w:sz w:val="22"/>
          <w:szCs w:val="22"/>
          <w:lang w:val="hr-HR"/>
        </w:rPr>
        <w:t>,</w:t>
      </w:r>
      <w:r w:rsidR="003A7D85" w:rsidRPr="00A73382">
        <w:rPr>
          <w:b/>
          <w:sz w:val="22"/>
          <w:szCs w:val="22"/>
          <w:lang w:val="hr-HR"/>
        </w:rPr>
        <w:t>00</w:t>
      </w:r>
      <w:r w:rsidR="005F38E7" w:rsidRPr="00A73382">
        <w:rPr>
          <w:b/>
          <w:sz w:val="22"/>
          <w:szCs w:val="22"/>
          <w:lang w:val="hr-HR"/>
        </w:rPr>
        <w:t xml:space="preserve">  Kn</w:t>
      </w:r>
    </w:p>
    <w:p w:rsidRDefault="00E32FFE" w:rsidP="005F38E7" w:rsidR="00E32FFE" w:rsidRPr="00A73382">
      <w:pPr>
        <w:ind w:left="720"/>
        <w:rPr>
          <w:b/>
          <w:sz w:val="22"/>
          <w:szCs w:val="22"/>
          <w:lang w:val="hr-HR"/>
        </w:rPr>
      </w:pPr>
    </w:p>
    <w:p w:rsidRDefault="005F38E7" w:rsidP="005F38E7" w:rsidR="005F38E7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 to;</w:t>
      </w:r>
    </w:p>
    <w:p w:rsidRDefault="005F38E7" w:rsidP="005F38E7" w:rsidR="005F38E7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</w:t>
      </w:r>
      <w:r w:rsidR="00762C97" w:rsidRPr="00A73382">
        <w:rPr>
          <w:sz w:val="22"/>
          <w:szCs w:val="22"/>
          <w:lang w:val="hr-HR"/>
        </w:rPr>
        <w:t>Materijalna imovina;</w:t>
      </w:r>
      <w:r w:rsidR="00762C97" w:rsidRPr="00A73382">
        <w:rPr>
          <w:sz w:val="22"/>
          <w:szCs w:val="22"/>
          <w:lang w:val="hr-HR"/>
        </w:rPr>
        <w:tab/>
      </w:r>
      <w:r w:rsidR="00762C97" w:rsidRPr="00A73382">
        <w:rPr>
          <w:sz w:val="22"/>
          <w:szCs w:val="22"/>
          <w:lang w:val="hr-HR"/>
        </w:rPr>
        <w:tab/>
      </w:r>
      <w:r w:rsidR="00762C97" w:rsidRPr="00A73382">
        <w:rPr>
          <w:sz w:val="22"/>
          <w:szCs w:val="22"/>
          <w:lang w:val="hr-HR"/>
        </w:rPr>
        <w:tab/>
      </w:r>
      <w:r w:rsidR="00762C97" w:rsidRPr="00A73382">
        <w:rPr>
          <w:sz w:val="22"/>
          <w:szCs w:val="22"/>
          <w:lang w:val="hr-HR"/>
        </w:rPr>
        <w:tab/>
      </w:r>
      <w:r w:rsidR="00762C97" w:rsidRPr="00A73382">
        <w:rPr>
          <w:sz w:val="22"/>
          <w:szCs w:val="22"/>
          <w:lang w:val="hr-HR"/>
        </w:rPr>
        <w:tab/>
      </w:r>
      <w:r w:rsidR="00762C97" w:rsidRPr="00A73382">
        <w:rPr>
          <w:sz w:val="22"/>
          <w:szCs w:val="22"/>
          <w:lang w:val="hr-HR"/>
        </w:rPr>
        <w:tab/>
        <w:t>411.417,00 Kn</w:t>
      </w:r>
    </w:p>
    <w:p w:rsidRDefault="00762C97" w:rsidP="00762C97" w:rsidR="00762C97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Zemljište                   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145.000,00 Kn</w:t>
      </w:r>
    </w:p>
    <w:p w:rsidRDefault="00762C97" w:rsidP="00762C97" w:rsidR="00762C97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Postrojenja i oprema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236</w:t>
      </w:r>
      <w:r w:rsidR="00F0013C" w:rsidRPr="00A73382">
        <w:rPr>
          <w:sz w:val="22"/>
          <w:szCs w:val="22"/>
          <w:lang w:val="hr-HR"/>
        </w:rPr>
        <w:t>.</w:t>
      </w:r>
      <w:r w:rsidRPr="00A73382">
        <w:rPr>
          <w:sz w:val="22"/>
          <w:szCs w:val="22"/>
          <w:lang w:val="hr-HR"/>
        </w:rPr>
        <w:t>545,00 Kn</w:t>
      </w:r>
      <w:r w:rsidRPr="00A73382">
        <w:rPr>
          <w:sz w:val="22"/>
          <w:szCs w:val="22"/>
          <w:lang w:val="hr-HR"/>
        </w:rPr>
        <w:tab/>
      </w:r>
    </w:p>
    <w:p w:rsidRDefault="00E32FFE" w:rsidP="005F38E7" w:rsidR="00E32FFE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  <w:r w:rsidR="00762C97" w:rsidRPr="00A73382">
        <w:rPr>
          <w:sz w:val="22"/>
          <w:szCs w:val="22"/>
          <w:lang w:val="hr-HR"/>
        </w:rPr>
        <w:t>-</w:t>
      </w:r>
      <w:r w:rsidRPr="00A73382">
        <w:rPr>
          <w:sz w:val="22"/>
          <w:szCs w:val="22"/>
          <w:lang w:val="hr-HR"/>
        </w:rPr>
        <w:t xml:space="preserve">   </w:t>
      </w:r>
      <w:r w:rsidR="008E032D" w:rsidRPr="00A73382">
        <w:rPr>
          <w:sz w:val="22"/>
          <w:szCs w:val="22"/>
          <w:lang w:val="hr-HR"/>
        </w:rPr>
        <w:t>Alati, pogonski inventar i transportna imovina</w:t>
      </w:r>
      <w:r w:rsidRPr="00A73382">
        <w:rPr>
          <w:sz w:val="22"/>
          <w:szCs w:val="22"/>
          <w:lang w:val="hr-HR"/>
        </w:rPr>
        <w:t xml:space="preserve">;                   </w:t>
      </w:r>
      <w:r w:rsidR="003A7D85" w:rsidRPr="00A73382">
        <w:rPr>
          <w:sz w:val="22"/>
          <w:szCs w:val="22"/>
          <w:lang w:val="hr-HR"/>
        </w:rPr>
        <w:tab/>
      </w:r>
      <w:r w:rsidR="00762C97" w:rsidRPr="00A73382">
        <w:rPr>
          <w:sz w:val="22"/>
          <w:szCs w:val="22"/>
          <w:lang w:val="hr-HR"/>
        </w:rPr>
        <w:t xml:space="preserve">  29.872,0</w:t>
      </w:r>
      <w:r w:rsidR="008E032D" w:rsidRPr="00A73382">
        <w:rPr>
          <w:sz w:val="22"/>
          <w:szCs w:val="22"/>
          <w:lang w:val="hr-HR"/>
        </w:rPr>
        <w:t>0</w:t>
      </w:r>
      <w:r w:rsidRPr="00A73382">
        <w:rPr>
          <w:sz w:val="22"/>
          <w:szCs w:val="22"/>
          <w:lang w:val="hr-HR"/>
        </w:rPr>
        <w:t>Kn</w:t>
      </w:r>
    </w:p>
    <w:p w:rsidRDefault="00E32FFE" w:rsidP="005F38E7" w:rsidR="003A7D85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  </w:t>
      </w:r>
    </w:p>
    <w:p w:rsidRDefault="00F0013C" w:rsidP="005F38E7" w:rsidR="00F0013C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Dugotrajna financijska imovina;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8.298,00 Kn</w:t>
      </w:r>
    </w:p>
    <w:p w:rsidRDefault="00F0013C" w:rsidP="005F38E7" w:rsidR="001540A4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-ulaganja u vrijednosne papire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8.298,00 Kn</w:t>
      </w:r>
    </w:p>
    <w:p w:rsidRDefault="001540A4" w:rsidP="005F38E7" w:rsidR="001540A4" w:rsidRPr="00A73382">
      <w:pPr>
        <w:ind w:left="720"/>
        <w:rPr>
          <w:sz w:val="22"/>
          <w:szCs w:val="22"/>
          <w:lang w:val="hr-HR"/>
        </w:rPr>
      </w:pPr>
    </w:p>
    <w:p w:rsidRDefault="001540A4" w:rsidP="005F38E7" w:rsidR="005B29A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Potraživanja;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5B29A1" w:rsidP="005B29A1" w:rsidR="00F0013C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Ostala potraživanja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1540A4" w:rsidRPr="00A73382">
        <w:rPr>
          <w:sz w:val="22"/>
          <w:szCs w:val="22"/>
          <w:lang w:val="hr-HR"/>
        </w:rPr>
        <w:tab/>
        <w:t xml:space="preserve">   10.000,00 Kn</w:t>
      </w:r>
      <w:r w:rsidR="00F0013C" w:rsidRPr="00A73382">
        <w:rPr>
          <w:sz w:val="22"/>
          <w:szCs w:val="22"/>
          <w:lang w:val="hr-HR"/>
        </w:rPr>
        <w:tab/>
      </w:r>
      <w:r w:rsidR="00F0013C" w:rsidRPr="00A73382">
        <w:rPr>
          <w:sz w:val="22"/>
          <w:szCs w:val="22"/>
          <w:lang w:val="hr-HR"/>
        </w:rPr>
        <w:tab/>
      </w:r>
    </w:p>
    <w:p w:rsidRDefault="008E032D" w:rsidP="005F38E7" w:rsidR="008E032D" w:rsidRPr="00A73382">
      <w:pPr>
        <w:ind w:left="720"/>
        <w:rPr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Kratkotrajna imovina;</w:t>
      </w:r>
      <w:r w:rsidRPr="00A73382">
        <w:rPr>
          <w:sz w:val="22"/>
          <w:szCs w:val="22"/>
          <w:lang w:val="hr-HR"/>
        </w:rPr>
        <w:t xml:space="preserve">                                                                     </w:t>
      </w:r>
      <w:r w:rsidR="005B29A1" w:rsidRPr="00A73382">
        <w:rPr>
          <w:sz w:val="22"/>
          <w:szCs w:val="22"/>
          <w:lang w:val="hr-HR"/>
        </w:rPr>
        <w:t>552.792</w:t>
      </w:r>
      <w:r w:rsidRPr="00A73382">
        <w:rPr>
          <w:sz w:val="22"/>
          <w:szCs w:val="22"/>
          <w:lang w:val="hr-HR"/>
        </w:rPr>
        <w:t>,00 Kn</w:t>
      </w:r>
    </w:p>
    <w:p w:rsidRDefault="008E032D" w:rsidP="005F38E7" w:rsidR="008E032D" w:rsidRPr="00A73382">
      <w:pPr>
        <w:ind w:left="720"/>
        <w:rPr>
          <w:sz w:val="22"/>
          <w:szCs w:val="22"/>
          <w:lang w:val="hr-HR"/>
        </w:rPr>
      </w:pPr>
    </w:p>
    <w:p w:rsidRDefault="008E032D" w:rsidP="005F38E7" w:rsidR="008E032D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>I to;</w:t>
      </w:r>
    </w:p>
    <w:p w:rsidRDefault="008E032D" w:rsidP="005F38E7" w:rsidR="008E032D" w:rsidRPr="00A73382">
      <w:pPr>
        <w:ind w:left="720"/>
        <w:rPr>
          <w:sz w:val="22"/>
          <w:szCs w:val="22"/>
          <w:lang w:val="hr-HR"/>
        </w:rPr>
      </w:pPr>
    </w:p>
    <w:p w:rsidRDefault="004248B2" w:rsidP="005F38E7" w:rsidR="004248B2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Potraživanja;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204.523,00 Kn</w:t>
      </w:r>
    </w:p>
    <w:p w:rsidRDefault="004248B2" w:rsidP="005F38E7" w:rsidR="004248B2" w:rsidRPr="00A73382">
      <w:pPr>
        <w:ind w:left="720"/>
        <w:rPr>
          <w:sz w:val="22"/>
          <w:szCs w:val="22"/>
          <w:lang w:val="hr-HR"/>
        </w:rPr>
      </w:pPr>
    </w:p>
    <w:p w:rsidRDefault="004248B2" w:rsidP="005F38E7" w:rsidR="004248B2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-potraživanja od kupaca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168.999,00 Kn</w:t>
      </w:r>
    </w:p>
    <w:p w:rsidRDefault="004248B2" w:rsidP="005F38E7" w:rsidR="004248B2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-potraživanja od države i drugih institucija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11.301,00 Kn</w:t>
      </w:r>
    </w:p>
    <w:p w:rsidRDefault="004248B2" w:rsidP="004248B2" w:rsidR="008E032D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-ostala potraživanja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24.223,00 Kn</w:t>
      </w:r>
    </w:p>
    <w:p w:rsidRDefault="004248B2" w:rsidP="004248B2" w:rsidR="004248B2" w:rsidRPr="00A73382">
      <w:pPr>
        <w:ind w:left="720"/>
        <w:rPr>
          <w:sz w:val="22"/>
          <w:szCs w:val="22"/>
          <w:lang w:val="hr-HR"/>
        </w:rPr>
      </w:pPr>
    </w:p>
    <w:p w:rsidRDefault="004248B2" w:rsidP="004248B2" w:rsidR="004248B2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Kratkotrajna financijska imovina;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348.269,00 Kn</w:t>
      </w:r>
    </w:p>
    <w:p w:rsidRDefault="004248B2" w:rsidP="004248B2" w:rsidR="004248B2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Dani zajmovi ,depoziti i slično povezanim</w:t>
      </w:r>
    </w:p>
    <w:p w:rsidRDefault="004248B2" w:rsidP="004248B2" w:rsidR="004248B2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sudjelujućim inter.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348.269,00 Kn</w:t>
      </w:r>
    </w:p>
    <w:p w:rsidRDefault="008E032D" w:rsidP="005F38E7" w:rsidR="008E032D" w:rsidRPr="00A73382">
      <w:pPr>
        <w:ind w:left="720"/>
        <w:rPr>
          <w:sz w:val="22"/>
          <w:szCs w:val="22"/>
          <w:lang w:val="hr-HR"/>
        </w:rPr>
      </w:pPr>
    </w:p>
    <w:p w:rsidRDefault="00CD764C" w:rsidP="005F38E7" w:rsidR="005F38E7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</w:t>
      </w:r>
      <w:r w:rsidR="00986419" w:rsidRPr="00A73382">
        <w:rPr>
          <w:sz w:val="22"/>
          <w:szCs w:val="22"/>
          <w:lang w:val="hr-HR"/>
        </w:rPr>
        <w:t xml:space="preserve">  </w:t>
      </w:r>
      <w:r w:rsidR="005F38E7" w:rsidRPr="00A73382">
        <w:rPr>
          <w:b/>
          <w:sz w:val="22"/>
          <w:szCs w:val="22"/>
          <w:lang w:val="hr-HR"/>
        </w:rPr>
        <w:t>UKUPNA AKTIVA;</w:t>
      </w:r>
      <w:r w:rsidR="008E032D" w:rsidRPr="00A73382">
        <w:rPr>
          <w:b/>
          <w:sz w:val="22"/>
          <w:szCs w:val="22"/>
          <w:lang w:val="hr-HR"/>
        </w:rPr>
        <w:t xml:space="preserve"> </w:t>
      </w:r>
      <w:r w:rsidR="00C470C3" w:rsidRPr="00A73382">
        <w:rPr>
          <w:b/>
          <w:sz w:val="22"/>
          <w:szCs w:val="22"/>
          <w:lang w:val="hr-HR"/>
        </w:rPr>
        <w:t>982.507</w:t>
      </w:r>
      <w:r w:rsidR="008E032D" w:rsidRPr="00A73382">
        <w:rPr>
          <w:b/>
          <w:sz w:val="22"/>
          <w:szCs w:val="22"/>
          <w:lang w:val="hr-HR"/>
        </w:rPr>
        <w:t xml:space="preserve">,00 </w:t>
      </w:r>
      <w:r w:rsidR="004A1174" w:rsidRPr="00A73382">
        <w:rPr>
          <w:b/>
          <w:sz w:val="22"/>
          <w:szCs w:val="22"/>
          <w:lang w:val="hr-HR"/>
        </w:rPr>
        <w:t xml:space="preserve"> Kn</w:t>
      </w:r>
    </w:p>
    <w:p w:rsidRDefault="005F38E7" w:rsidP="005F38E7" w:rsidR="005F38E7" w:rsidRPr="00A73382">
      <w:pPr>
        <w:ind w:left="720"/>
        <w:rPr>
          <w:sz w:val="22"/>
          <w:szCs w:val="22"/>
          <w:lang w:val="hr-HR"/>
        </w:rPr>
      </w:pPr>
    </w:p>
    <w:p w:rsidRDefault="00986419" w:rsidP="005F38E7" w:rsidR="00986419" w:rsidRPr="00A73382">
      <w:pPr>
        <w:ind w:left="720"/>
        <w:rPr>
          <w:b/>
          <w:sz w:val="22"/>
          <w:szCs w:val="22"/>
          <w:lang w:val="hr-HR"/>
        </w:rPr>
      </w:pPr>
    </w:p>
    <w:p w:rsidRDefault="005F38E7" w:rsidP="005F38E7" w:rsidR="005F38E7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PASIVA; </w:t>
      </w:r>
    </w:p>
    <w:p w:rsidRDefault="0043111B" w:rsidP="0043111B" w:rsidR="0043111B" w:rsidRPr="00A73382">
      <w:pPr>
        <w:rPr>
          <w:sz w:val="22"/>
          <w:szCs w:val="22"/>
          <w:lang w:val="hr-HR"/>
        </w:rPr>
      </w:pPr>
    </w:p>
    <w:p w:rsidRDefault="0043111B" w:rsidP="0043111B" w:rsidR="008E032D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-t</w:t>
      </w:r>
      <w:r w:rsidR="008E032D" w:rsidRPr="00A73382">
        <w:rPr>
          <w:sz w:val="22"/>
          <w:szCs w:val="22"/>
          <w:lang w:val="hr-HR"/>
        </w:rPr>
        <w:t xml:space="preserve">emeljni kapital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8E032D" w:rsidRPr="00A73382">
        <w:rPr>
          <w:sz w:val="22"/>
          <w:szCs w:val="22"/>
          <w:lang w:val="hr-HR"/>
        </w:rPr>
        <w:t xml:space="preserve">                       20</w:t>
      </w:r>
      <w:r w:rsidRPr="00A73382">
        <w:rPr>
          <w:sz w:val="22"/>
          <w:szCs w:val="22"/>
          <w:lang w:val="hr-HR"/>
        </w:rPr>
        <w:t>.</w:t>
      </w:r>
      <w:r w:rsidR="008E032D" w:rsidRPr="00A73382">
        <w:rPr>
          <w:sz w:val="22"/>
          <w:szCs w:val="22"/>
          <w:lang w:val="hr-HR"/>
        </w:rPr>
        <w:t>000</w:t>
      </w:r>
      <w:r w:rsidRPr="00A73382">
        <w:rPr>
          <w:sz w:val="22"/>
          <w:szCs w:val="22"/>
          <w:lang w:val="hr-HR"/>
        </w:rPr>
        <w:t>,00</w:t>
      </w:r>
      <w:r w:rsidR="008E032D" w:rsidRPr="00A73382">
        <w:rPr>
          <w:sz w:val="22"/>
          <w:szCs w:val="22"/>
          <w:lang w:val="hr-HR"/>
        </w:rPr>
        <w:t xml:space="preserve"> Kn</w:t>
      </w:r>
    </w:p>
    <w:p w:rsidRDefault="0043111B" w:rsidP="0043111B" w:rsidR="0043111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-zadržana dobit ili preneseni gubitak;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112.961,00 Kn</w:t>
      </w:r>
      <w:r w:rsidRPr="00A73382">
        <w:rPr>
          <w:sz w:val="22"/>
          <w:szCs w:val="22"/>
          <w:lang w:val="hr-HR"/>
        </w:rPr>
        <w:tab/>
      </w:r>
    </w:p>
    <w:p w:rsidRDefault="0043111B" w:rsidP="0043111B" w:rsidR="0043111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 - zadržana dobit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1.683.621,00 Kn</w:t>
      </w:r>
    </w:p>
    <w:p w:rsidRDefault="0043111B" w:rsidP="0043111B" w:rsidR="0043111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- preneseni gubitak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1.570.660,00 Kn</w:t>
      </w:r>
      <w:r w:rsidRPr="00A73382">
        <w:rPr>
          <w:sz w:val="22"/>
          <w:szCs w:val="22"/>
          <w:lang w:val="hr-HR"/>
        </w:rPr>
        <w:tab/>
      </w:r>
    </w:p>
    <w:p w:rsidRDefault="0043111B" w:rsidP="0066637A" w:rsidR="0066637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</w:t>
      </w:r>
      <w:r w:rsidR="003A7D85" w:rsidRPr="00A73382">
        <w:rPr>
          <w:sz w:val="22"/>
          <w:szCs w:val="22"/>
          <w:lang w:val="hr-HR"/>
        </w:rPr>
        <w:t>gubitak poslovne</w:t>
      </w:r>
      <w:r w:rsidR="00CD764C" w:rsidRPr="00A73382">
        <w:rPr>
          <w:sz w:val="22"/>
          <w:szCs w:val="22"/>
          <w:lang w:val="hr-HR"/>
        </w:rPr>
        <w:t xml:space="preserve"> godine        </w:t>
      </w:r>
      <w:r w:rsidR="008E032D" w:rsidRPr="00A73382">
        <w:rPr>
          <w:sz w:val="22"/>
          <w:szCs w:val="22"/>
          <w:lang w:val="hr-HR"/>
        </w:rPr>
        <w:t xml:space="preserve">  </w:t>
      </w:r>
      <w:r w:rsidRPr="00A73382">
        <w:rPr>
          <w:sz w:val="22"/>
          <w:szCs w:val="22"/>
          <w:lang w:val="hr-HR"/>
        </w:rPr>
        <w:t xml:space="preserve">                                       </w:t>
      </w:r>
      <w:r w:rsidR="001B6EEF" w:rsidRPr="00A73382">
        <w:rPr>
          <w:sz w:val="22"/>
          <w:szCs w:val="22"/>
          <w:lang w:val="hr-HR"/>
        </w:rPr>
        <w:t>-</w:t>
      </w:r>
      <w:r w:rsidRPr="00A73382">
        <w:rPr>
          <w:sz w:val="22"/>
          <w:szCs w:val="22"/>
          <w:lang w:val="hr-HR"/>
        </w:rPr>
        <w:t xml:space="preserve"> 79.848</w:t>
      </w:r>
      <w:r w:rsidR="008E032D" w:rsidRPr="00A73382">
        <w:rPr>
          <w:sz w:val="22"/>
          <w:szCs w:val="22"/>
          <w:lang w:val="hr-HR"/>
        </w:rPr>
        <w:t>,</w:t>
      </w:r>
      <w:r w:rsidR="003A7D85" w:rsidRPr="00A73382">
        <w:rPr>
          <w:sz w:val="22"/>
          <w:szCs w:val="22"/>
          <w:lang w:val="hr-HR"/>
        </w:rPr>
        <w:t>00</w:t>
      </w:r>
      <w:r w:rsidR="00CD764C" w:rsidRPr="00A73382">
        <w:rPr>
          <w:sz w:val="22"/>
          <w:szCs w:val="22"/>
          <w:lang w:val="hr-HR"/>
        </w:rPr>
        <w:t xml:space="preserve"> Kn</w:t>
      </w:r>
    </w:p>
    <w:p w:rsidRDefault="0066637A" w:rsidP="0066637A" w:rsidR="0066637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-obveze prema bankama i drugim. Fin inst.                   459.483,00 Kn</w:t>
      </w:r>
    </w:p>
    <w:p w:rsidRDefault="0066637A" w:rsidP="0066637A" w:rsidR="0066637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-obveze prema druš. </w:t>
      </w:r>
      <w:r w:rsidR="00736FF7" w:rsidRPr="00A73382">
        <w:rPr>
          <w:sz w:val="22"/>
          <w:szCs w:val="22"/>
          <w:lang w:val="hr-HR"/>
        </w:rPr>
        <w:t>p</w:t>
      </w:r>
      <w:r w:rsidRPr="00A73382">
        <w:rPr>
          <w:sz w:val="22"/>
          <w:szCs w:val="22"/>
          <w:lang w:val="hr-HR"/>
        </w:rPr>
        <w:t xml:space="preserve">ovezanim sudj. </w:t>
      </w:r>
      <w:r w:rsidR="00736FF7" w:rsidRPr="00A73382">
        <w:rPr>
          <w:sz w:val="22"/>
          <w:szCs w:val="22"/>
          <w:lang w:val="hr-HR"/>
        </w:rPr>
        <w:t>i</w:t>
      </w:r>
      <w:r w:rsidRPr="00A73382">
        <w:rPr>
          <w:sz w:val="22"/>
          <w:szCs w:val="22"/>
          <w:lang w:val="hr-HR"/>
        </w:rPr>
        <w:t xml:space="preserve">nter.         </w:t>
      </w:r>
      <w:r w:rsidRPr="00A73382">
        <w:rPr>
          <w:sz w:val="22"/>
          <w:szCs w:val="22"/>
          <w:lang w:val="hr-HR"/>
        </w:rPr>
        <w:tab/>
        <w:t xml:space="preserve">          62.329,00 Kn</w:t>
      </w:r>
    </w:p>
    <w:p w:rsidRDefault="0066637A" w:rsidP="0066637A" w:rsidR="0066637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-obveze za zajmove,depozite i sl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4.689,00 Kn</w:t>
      </w:r>
      <w:r w:rsidRPr="00A73382">
        <w:rPr>
          <w:sz w:val="22"/>
          <w:szCs w:val="22"/>
          <w:lang w:val="hr-HR"/>
        </w:rPr>
        <w:tab/>
      </w:r>
    </w:p>
    <w:p w:rsidRDefault="0066637A" w:rsidP="0066637A" w:rsidR="008E032D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</w:t>
      </w:r>
      <w:r w:rsidR="008E032D" w:rsidRPr="00A73382">
        <w:rPr>
          <w:sz w:val="22"/>
          <w:szCs w:val="22"/>
          <w:lang w:val="hr-HR"/>
        </w:rPr>
        <w:t xml:space="preserve">obveze prema dobavljačima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     314.656,00</w:t>
      </w:r>
      <w:r w:rsidR="008E032D" w:rsidRPr="00A73382">
        <w:rPr>
          <w:sz w:val="22"/>
          <w:szCs w:val="22"/>
          <w:lang w:val="hr-HR"/>
        </w:rPr>
        <w:t xml:space="preserve"> Kn</w:t>
      </w:r>
    </w:p>
    <w:p w:rsidRDefault="008E032D" w:rsidP="0066637A" w:rsidR="003A7D8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    </w:t>
      </w:r>
      <w:r w:rsidR="004A5FFB" w:rsidRPr="00A73382">
        <w:rPr>
          <w:sz w:val="22"/>
          <w:szCs w:val="22"/>
          <w:lang w:val="hr-HR"/>
        </w:rPr>
        <w:t xml:space="preserve">obveze prema </w:t>
      </w:r>
      <w:r w:rsidRPr="00A73382">
        <w:rPr>
          <w:sz w:val="22"/>
          <w:szCs w:val="22"/>
          <w:lang w:val="hr-HR"/>
        </w:rPr>
        <w:t>zaposl.</w:t>
      </w:r>
      <w:r w:rsidR="004A5FFB" w:rsidRPr="00A73382">
        <w:rPr>
          <w:sz w:val="22"/>
          <w:szCs w:val="22"/>
          <w:lang w:val="hr-HR"/>
        </w:rPr>
        <w:t xml:space="preserve">               </w:t>
      </w:r>
      <w:r w:rsidRPr="00A73382">
        <w:rPr>
          <w:sz w:val="22"/>
          <w:szCs w:val="22"/>
          <w:lang w:val="hr-HR"/>
        </w:rPr>
        <w:t xml:space="preserve">    </w:t>
      </w:r>
      <w:r w:rsidR="0066637A" w:rsidRPr="00A73382">
        <w:rPr>
          <w:sz w:val="22"/>
          <w:szCs w:val="22"/>
          <w:lang w:val="hr-HR"/>
        </w:rPr>
        <w:tab/>
      </w:r>
      <w:r w:rsidR="0066637A" w:rsidRPr="00A73382">
        <w:rPr>
          <w:sz w:val="22"/>
          <w:szCs w:val="22"/>
          <w:lang w:val="hr-HR"/>
        </w:rPr>
        <w:tab/>
      </w:r>
      <w:r w:rsidR="0066637A" w:rsidRPr="00A73382">
        <w:rPr>
          <w:sz w:val="22"/>
          <w:szCs w:val="22"/>
          <w:lang w:val="hr-HR"/>
        </w:rPr>
        <w:tab/>
        <w:t xml:space="preserve"> 7.813,00</w:t>
      </w:r>
      <w:r w:rsidR="004A5FFB" w:rsidRPr="00A73382">
        <w:rPr>
          <w:sz w:val="22"/>
          <w:szCs w:val="22"/>
          <w:lang w:val="hr-HR"/>
        </w:rPr>
        <w:t xml:space="preserve"> Kn      </w:t>
      </w:r>
    </w:p>
    <w:p w:rsidRDefault="004A5FFB" w:rsidP="005F38E7" w:rsidR="004A5FF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 </w:t>
      </w:r>
      <w:r w:rsidR="008E032D" w:rsidRPr="00A73382">
        <w:rPr>
          <w:sz w:val="22"/>
          <w:szCs w:val="22"/>
          <w:lang w:val="hr-HR"/>
        </w:rPr>
        <w:t xml:space="preserve">   </w:t>
      </w:r>
      <w:r w:rsidRPr="00A73382">
        <w:rPr>
          <w:sz w:val="22"/>
          <w:szCs w:val="22"/>
          <w:lang w:val="hr-HR"/>
        </w:rPr>
        <w:t xml:space="preserve">obveze za poreze, dop. i sl.         </w:t>
      </w:r>
      <w:r w:rsidR="008E032D" w:rsidRPr="00A73382">
        <w:rPr>
          <w:sz w:val="22"/>
          <w:szCs w:val="22"/>
          <w:lang w:val="hr-HR"/>
        </w:rPr>
        <w:t xml:space="preserve">   </w:t>
      </w:r>
      <w:r w:rsidR="0066637A" w:rsidRPr="00A73382">
        <w:rPr>
          <w:sz w:val="22"/>
          <w:szCs w:val="22"/>
          <w:lang w:val="hr-HR"/>
        </w:rPr>
        <w:tab/>
      </w:r>
      <w:r w:rsidR="0066637A" w:rsidRPr="00A73382">
        <w:rPr>
          <w:sz w:val="22"/>
          <w:szCs w:val="22"/>
          <w:lang w:val="hr-HR"/>
        </w:rPr>
        <w:tab/>
      </w:r>
      <w:r w:rsidR="0066637A" w:rsidRPr="00A73382">
        <w:rPr>
          <w:sz w:val="22"/>
          <w:szCs w:val="22"/>
          <w:lang w:val="hr-HR"/>
        </w:rPr>
        <w:tab/>
        <w:t>80.326</w:t>
      </w:r>
      <w:r w:rsidRPr="00A73382">
        <w:rPr>
          <w:sz w:val="22"/>
          <w:szCs w:val="22"/>
          <w:lang w:val="hr-HR"/>
        </w:rPr>
        <w:t>,00 Kn</w:t>
      </w:r>
    </w:p>
    <w:p w:rsidRDefault="0066637A" w:rsidP="005F38E7" w:rsidR="004A5FF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-ostale kratkoročne obveze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 98,00 Kn</w:t>
      </w:r>
      <w:r w:rsidRPr="00A73382">
        <w:rPr>
          <w:sz w:val="22"/>
          <w:szCs w:val="22"/>
          <w:lang w:val="hr-HR"/>
        </w:rPr>
        <w:tab/>
      </w:r>
      <w:r w:rsidR="004A5FFB" w:rsidRPr="00A73382">
        <w:rPr>
          <w:sz w:val="22"/>
          <w:szCs w:val="22"/>
          <w:lang w:val="hr-HR"/>
        </w:rPr>
        <w:t xml:space="preserve">                  </w:t>
      </w:r>
      <w:r w:rsidR="008E032D" w:rsidRPr="00A73382">
        <w:rPr>
          <w:sz w:val="22"/>
          <w:szCs w:val="22"/>
          <w:lang w:val="hr-HR"/>
        </w:rPr>
        <w:t xml:space="preserve">     </w:t>
      </w:r>
    </w:p>
    <w:p w:rsidRDefault="004A5FFB" w:rsidP="005F38E7" w:rsidR="005F38E7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</w:p>
    <w:p w:rsidRDefault="005F38E7" w:rsidP="005F38E7" w:rsidR="005F38E7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UKUPNO PASIVA ;                        </w:t>
      </w:r>
      <w:r w:rsidR="00986419" w:rsidRPr="00A73382">
        <w:rPr>
          <w:b/>
          <w:sz w:val="22"/>
          <w:szCs w:val="22"/>
          <w:lang w:val="hr-HR"/>
        </w:rPr>
        <w:t xml:space="preserve">   </w:t>
      </w:r>
      <w:r w:rsidR="00295C33" w:rsidRPr="00A73382">
        <w:rPr>
          <w:b/>
          <w:sz w:val="22"/>
          <w:szCs w:val="22"/>
          <w:lang w:val="hr-HR"/>
        </w:rPr>
        <w:t xml:space="preserve">   </w:t>
      </w:r>
      <w:r w:rsidR="0066637A" w:rsidRPr="00A73382">
        <w:rPr>
          <w:b/>
          <w:sz w:val="22"/>
          <w:szCs w:val="22"/>
          <w:lang w:val="hr-HR"/>
        </w:rPr>
        <w:t>982.507</w:t>
      </w:r>
      <w:r w:rsidR="004A5FFB" w:rsidRPr="00A73382">
        <w:rPr>
          <w:b/>
          <w:sz w:val="22"/>
          <w:szCs w:val="22"/>
          <w:lang w:val="hr-HR"/>
        </w:rPr>
        <w:t>,00</w:t>
      </w:r>
      <w:r w:rsidR="00CD764C" w:rsidRPr="00A73382">
        <w:rPr>
          <w:b/>
          <w:sz w:val="22"/>
          <w:szCs w:val="22"/>
          <w:lang w:val="hr-HR"/>
        </w:rPr>
        <w:t xml:space="preserve"> Kn</w:t>
      </w:r>
    </w:p>
    <w:p w:rsidRDefault="00692C54" w:rsidP="004A5FFB" w:rsidR="008B2D4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4874E1" w:rsidP="004A5FFB" w:rsidR="004874E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Iz </w:t>
      </w:r>
      <w:r w:rsidR="00DE1F78" w:rsidRPr="00A73382">
        <w:rPr>
          <w:sz w:val="22"/>
          <w:szCs w:val="22"/>
          <w:lang w:val="hr-HR"/>
        </w:rPr>
        <w:t>računa dobiti i gubitaka</w:t>
      </w:r>
      <w:r w:rsidRPr="00A73382">
        <w:rPr>
          <w:sz w:val="22"/>
          <w:szCs w:val="22"/>
          <w:lang w:val="hr-HR"/>
        </w:rPr>
        <w:t xml:space="preserve"> za 2016. godinu proizlazi da društvo nije imalo nikakovih prihoda, dok su ukupni rashodi iznosili 79.848,00 Kn te je gubitak za 2016. godinu iznosio 79.848,00 Kn.</w:t>
      </w:r>
    </w:p>
    <w:p w:rsidRDefault="00AF14BC" w:rsidP="004A5FFB" w:rsidR="00AF14BC" w:rsidRPr="00A73382">
      <w:pPr>
        <w:rPr>
          <w:sz w:val="22"/>
          <w:szCs w:val="22"/>
          <w:lang w:val="hr-HR"/>
        </w:rPr>
      </w:pPr>
    </w:p>
    <w:p w:rsidRDefault="00AF14BC" w:rsidP="00AF14BC" w:rsidR="004874E1" w:rsidRPr="00A73382">
      <w:pPr>
        <w:ind w:firstLine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Obzirom da mi nije dostavljena nikakova knjigovodstveno financijska dokumentacija društva ne može se utvrditi što čini imovinu stečajnog dužnika ,odnosno specifikacija iste,  a kao što je  prikazano u godišnjem financijskom izvještaju za 2016. godinu.</w:t>
      </w:r>
    </w:p>
    <w:p w:rsidRDefault="00A73382" w:rsidP="004A4DAB" w:rsidR="00A73382">
      <w:pPr>
        <w:rPr>
          <w:sz w:val="22"/>
          <w:szCs w:val="22"/>
          <w:lang w:val="hr-HR"/>
        </w:rPr>
      </w:pPr>
    </w:p>
    <w:p w:rsidRDefault="004874E1" w:rsidP="004A4DAB" w:rsidR="005E0E6E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2.</w:t>
      </w:r>
      <w:r w:rsidR="004A5FFB" w:rsidRPr="00A73382">
        <w:rPr>
          <w:sz w:val="22"/>
          <w:szCs w:val="22"/>
          <w:lang w:val="hr-HR"/>
        </w:rPr>
        <w:tab/>
      </w:r>
      <w:r w:rsidR="000729D0" w:rsidRPr="00A73382">
        <w:rPr>
          <w:sz w:val="22"/>
          <w:szCs w:val="22"/>
          <w:lang w:val="hr-HR"/>
        </w:rPr>
        <w:t xml:space="preserve">Bivši zakonski </w:t>
      </w:r>
      <w:r w:rsidR="00726D6B" w:rsidRPr="00A73382">
        <w:rPr>
          <w:sz w:val="22"/>
          <w:szCs w:val="22"/>
          <w:lang w:val="hr-HR"/>
        </w:rPr>
        <w:t xml:space="preserve"> zastupnik </w:t>
      </w:r>
      <w:r w:rsidR="005E0E6E" w:rsidRPr="00A73382">
        <w:rPr>
          <w:sz w:val="22"/>
          <w:szCs w:val="22"/>
          <w:lang w:val="hr-HR"/>
        </w:rPr>
        <w:t xml:space="preserve"> društva</w:t>
      </w:r>
      <w:r w:rsidR="00545EF3" w:rsidRPr="00A73382">
        <w:rPr>
          <w:sz w:val="22"/>
          <w:szCs w:val="22"/>
          <w:lang w:val="hr-HR"/>
        </w:rPr>
        <w:t xml:space="preserve"> Krešimir-Lovro Marcelić </w:t>
      </w:r>
      <w:r w:rsidR="000729D0" w:rsidRPr="00A73382">
        <w:rPr>
          <w:sz w:val="22"/>
          <w:szCs w:val="22"/>
          <w:lang w:val="hr-HR"/>
        </w:rPr>
        <w:t>na traženje suda d</w:t>
      </w:r>
      <w:r w:rsidR="004D67EF" w:rsidRPr="00A73382">
        <w:rPr>
          <w:sz w:val="22"/>
          <w:szCs w:val="22"/>
          <w:lang w:val="hr-HR"/>
        </w:rPr>
        <w:t>o</w:t>
      </w:r>
      <w:r w:rsidR="000729D0" w:rsidRPr="00A73382">
        <w:rPr>
          <w:sz w:val="22"/>
          <w:szCs w:val="22"/>
          <w:lang w:val="hr-HR"/>
        </w:rPr>
        <w:t>stavio je prokazni popis imovine</w:t>
      </w:r>
      <w:r w:rsidR="005E0E6E" w:rsidRPr="00A73382">
        <w:rPr>
          <w:sz w:val="22"/>
          <w:szCs w:val="22"/>
          <w:lang w:val="hr-HR"/>
        </w:rPr>
        <w:t>.</w:t>
      </w:r>
    </w:p>
    <w:p w:rsidRDefault="000729D0" w:rsidP="004A4DAB" w:rsidR="005E0E6E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U prokaznom popisu imovine naveo je da društvo ima s</w:t>
      </w:r>
      <w:r w:rsidR="004D67EF" w:rsidRPr="00A73382">
        <w:rPr>
          <w:sz w:val="22"/>
          <w:szCs w:val="22"/>
          <w:lang w:val="hr-HR"/>
        </w:rPr>
        <w:t>l</w:t>
      </w:r>
      <w:r w:rsidRPr="00A73382">
        <w:rPr>
          <w:sz w:val="22"/>
          <w:szCs w:val="22"/>
          <w:lang w:val="hr-HR"/>
        </w:rPr>
        <w:t>jedeću imovinu;</w:t>
      </w:r>
    </w:p>
    <w:p w:rsidRDefault="007A7374" w:rsidP="006E6152" w:rsidR="007A7374" w:rsidRPr="00A73382">
      <w:pPr>
        <w:ind w:left="720"/>
        <w:rPr>
          <w:sz w:val="22"/>
          <w:szCs w:val="22"/>
          <w:lang w:val="hr-HR"/>
        </w:rPr>
      </w:pPr>
    </w:p>
    <w:p w:rsidRDefault="007A7374" w:rsidP="006E6152" w:rsidR="007A7374" w:rsidRPr="00A73382">
      <w:pPr>
        <w:ind w:left="720"/>
        <w:rPr>
          <w:sz w:val="22"/>
          <w:szCs w:val="22"/>
          <w:lang w:val="hr-HR"/>
        </w:rPr>
      </w:pPr>
    </w:p>
    <w:p w:rsidRDefault="006E6152" w:rsidP="006E6152" w:rsidR="00A44687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A)</w:t>
      </w:r>
      <w:r w:rsidR="00A44687" w:rsidRPr="00A73382">
        <w:rPr>
          <w:sz w:val="22"/>
          <w:szCs w:val="22"/>
          <w:lang w:val="hr-HR"/>
        </w:rPr>
        <w:t>Nekretnine;</w:t>
      </w:r>
    </w:p>
    <w:p w:rsidRDefault="00A44687" w:rsidP="00A44687" w:rsidR="00A44687" w:rsidRPr="00A73382">
      <w:pPr>
        <w:rPr>
          <w:sz w:val="22"/>
          <w:szCs w:val="22"/>
          <w:lang w:val="hr-HR"/>
        </w:rPr>
      </w:pPr>
    </w:p>
    <w:p w:rsidRDefault="00E32B2F" w:rsidP="00A44687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- u Lici</w:t>
      </w:r>
      <w:r w:rsidR="007C3CB5" w:rsidRPr="00A73382">
        <w:rPr>
          <w:sz w:val="22"/>
          <w:szCs w:val="22"/>
          <w:lang w:val="hr-HR"/>
        </w:rPr>
        <w:t xml:space="preserve"> k.o.</w:t>
      </w:r>
      <w:r w:rsidRPr="00A73382">
        <w:rPr>
          <w:sz w:val="22"/>
          <w:szCs w:val="22"/>
          <w:lang w:val="hr-HR"/>
        </w:rPr>
        <w:t xml:space="preserve"> Sv. Rok k.č.br. 36,k.č.br. 37, k.č.br. 47,k.č.br. 106, k.č.br. 109, k.č.br.112, k.č.br. 113, k.č.br. 135, k.č.br. 157,k.č.br. 158, k.č.br. 266, k.č.br. 267, k.č.br.268,k.č.br. 2061, k.č.br. 573/2, k.č.br.573/4, k.č.br. 573/5</w:t>
      </w:r>
    </w:p>
    <w:p w:rsidRDefault="00E32B2F" w:rsidP="00A44687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</w:t>
      </w:r>
    </w:p>
    <w:p w:rsidRDefault="00545EF3" w:rsidP="004A5FFB" w:rsidR="007F5AE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 xml:space="preserve">B) </w:t>
      </w:r>
      <w:r w:rsidR="007F5AE1" w:rsidRPr="00A73382">
        <w:rPr>
          <w:sz w:val="22"/>
          <w:szCs w:val="22"/>
          <w:lang w:val="hr-HR"/>
        </w:rPr>
        <w:t>Pokretnine</w:t>
      </w:r>
      <w:r w:rsidRPr="00A73382">
        <w:rPr>
          <w:sz w:val="22"/>
          <w:szCs w:val="22"/>
          <w:lang w:val="hr-HR"/>
        </w:rPr>
        <w:t>, i to</w:t>
      </w:r>
      <w:r w:rsidR="007F5AE1" w:rsidRPr="00A73382">
        <w:rPr>
          <w:sz w:val="22"/>
          <w:szCs w:val="22"/>
          <w:lang w:val="hr-HR"/>
        </w:rPr>
        <w:t>;</w:t>
      </w:r>
    </w:p>
    <w:p w:rsidRDefault="007F5AE1" w:rsidP="004A5FFB" w:rsidR="007F5AE1" w:rsidRPr="00A73382">
      <w:pPr>
        <w:rPr>
          <w:sz w:val="22"/>
          <w:szCs w:val="22"/>
          <w:lang w:val="hr-HR"/>
        </w:rPr>
      </w:pPr>
    </w:p>
    <w:p w:rsidRDefault="00A31579" w:rsidP="00A31579" w:rsidR="007F5AE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vozilo UNIMOG U 1750L</w:t>
      </w:r>
    </w:p>
    <w:p w:rsidRDefault="00A31579" w:rsidP="00A31579" w:rsidR="00A31579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kompresor Fagram</w:t>
      </w:r>
    </w:p>
    <w:p w:rsidRDefault="00A31579" w:rsidP="00A31579" w:rsidR="00A31579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Bosh pumpa 2005. Godina </w:t>
      </w:r>
    </w:p>
    <w:p w:rsidRDefault="00A31579" w:rsidP="00A31579" w:rsidR="00A31579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Motorna pila Husqvarna 359 -2005.g.</w:t>
      </w:r>
    </w:p>
    <w:p w:rsidRDefault="00A31579" w:rsidP="00A31579" w:rsidR="00A31579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Čekić Elektro s kontrol vibracij</w:t>
      </w:r>
      <w:r w:rsidR="00D46F88" w:rsidRPr="00A73382">
        <w:rPr>
          <w:sz w:val="22"/>
          <w:szCs w:val="22"/>
          <w:lang w:val="hr-HR"/>
        </w:rPr>
        <w:t>.-2006 g.</w:t>
      </w:r>
    </w:p>
    <w:p w:rsidRDefault="00D46F88" w:rsidP="00A31579" w:rsidR="00D46F88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Čekić elektro pneumat. s usisiv.-2006. g.</w:t>
      </w:r>
    </w:p>
    <w:p w:rsidRDefault="00D46F88" w:rsidP="00A31579" w:rsidR="00D46F88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Stroj za bušenje -2006. G.</w:t>
      </w:r>
    </w:p>
    <w:p w:rsidRDefault="00D46F88" w:rsidP="00A31579" w:rsidR="00D46F88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Pumpa za vodu –Honda-2006.g.</w:t>
      </w:r>
    </w:p>
    <w:p w:rsidRDefault="00D46F88" w:rsidP="00D46F88" w:rsidR="007F5AE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Agregat ESE GO DBS -2006. g.</w:t>
      </w:r>
    </w:p>
    <w:p w:rsidRDefault="00D46F88" w:rsidP="00D46F88" w:rsidR="007F5AE1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Pumpa </w:t>
      </w:r>
      <w:r w:rsidR="00007792" w:rsidRPr="00A73382">
        <w:rPr>
          <w:sz w:val="22"/>
          <w:szCs w:val="22"/>
          <w:lang w:val="hr-HR"/>
        </w:rPr>
        <w:t>OPN 100- 2007. g.</w:t>
      </w:r>
    </w:p>
    <w:p w:rsidRDefault="00007792" w:rsidP="00D46F88" w:rsidR="00007792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Bušeći toranj s postoljem -2009 g.</w:t>
      </w:r>
    </w:p>
    <w:p w:rsidRDefault="00007792" w:rsidP="00D46F88" w:rsidR="00007792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Renault Megane Grandtour 1,6 – 2007. godine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</w:p>
    <w:p w:rsidRDefault="000F7595" w:rsidP="00E32B2F" w:rsidR="000F7595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3. Uvidom u zemljišne knjige utvrđeno je da je stečajni dužnik upisan kao vlasnik:</w:t>
      </w:r>
    </w:p>
    <w:p w:rsidRDefault="00E32B2F" w:rsidP="00E32B2F" w:rsidR="00E32B2F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a)</w:t>
      </w:r>
      <w:r w:rsidR="00954873" w:rsidRPr="00A73382">
        <w:rPr>
          <w:sz w:val="22"/>
          <w:szCs w:val="22"/>
          <w:lang w:val="hr-HR"/>
        </w:rPr>
        <w:t>nekretnine u</w:t>
      </w:r>
      <w:r w:rsidRPr="00A73382">
        <w:rPr>
          <w:sz w:val="22"/>
          <w:szCs w:val="22"/>
          <w:lang w:val="hr-HR"/>
        </w:rPr>
        <w:t>pisane u z.k.ul.1151 k.o. Sveti Rok,</w:t>
      </w:r>
    </w:p>
    <w:p w:rsidRDefault="00E32B2F" w:rsidP="00E32B2F" w:rsidR="00E32B2F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 to:</w:t>
      </w:r>
    </w:p>
    <w:p w:rsidRDefault="00E32B2F" w:rsidP="00E32B2F" w:rsidR="00E32B2F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 k.č.br.36, oranica Zagajuša Kremen površine 813 čhv.</w:t>
      </w:r>
    </w:p>
    <w:p w:rsidRDefault="00E32B2F" w:rsidP="00E32B2F" w:rsidR="00E32B2F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37, oranica Zagajuša Kremen površine 809 čhv.</w:t>
      </w:r>
    </w:p>
    <w:p w:rsidRDefault="00E32B2F" w:rsidP="00E32B2F" w:rsidR="00E32B2F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 k.č.br. 47 , oranica Zagajuša Kremen ,šuma zagajuša Kremen</w:t>
      </w:r>
    </w:p>
    <w:p w:rsidRDefault="00E32B2F" w:rsidP="00E32B2F" w:rsidR="00E32B2F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ukupne površine 202 čhv. </w:t>
      </w:r>
    </w:p>
    <w:p w:rsidRDefault="00E32B2F" w:rsidP="000D0B96" w:rsidR="000D0B96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 k.č.br. 106, livada Gaj Kremen , površine 124 </w:t>
      </w:r>
      <w:r w:rsidR="000D0B96" w:rsidRPr="00A73382">
        <w:rPr>
          <w:sz w:val="22"/>
          <w:szCs w:val="22"/>
          <w:lang w:val="hr-HR"/>
        </w:rPr>
        <w:t>čhv.</w:t>
      </w:r>
    </w:p>
    <w:p w:rsidRDefault="00E32B2F" w:rsidP="000D0B96" w:rsidR="00E32B2F" w:rsidRPr="00A73382">
      <w:pPr>
        <w:ind w:left="108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  k.č.br. 109, šuma Gaj Kremen , površine 111čhv.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          - k.č.br. 111  livada Gaj Kremen, površine 141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</w:t>
      </w:r>
      <w:r w:rsidRPr="00A73382">
        <w:rPr>
          <w:sz w:val="22"/>
          <w:szCs w:val="22"/>
          <w:lang w:val="hr-HR"/>
        </w:rPr>
        <w:tab/>
        <w:t xml:space="preserve">          - k.č.br. 112 kuća i dvorište Kremen,površine 76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         </w:t>
      </w:r>
      <w:r w:rsidR="00282C15" w:rsidRPr="00A73382">
        <w:rPr>
          <w:sz w:val="22"/>
          <w:szCs w:val="22"/>
          <w:lang w:val="hr-HR"/>
        </w:rPr>
        <w:t xml:space="preserve">  </w:t>
      </w:r>
      <w:r w:rsidRPr="00A73382">
        <w:rPr>
          <w:sz w:val="22"/>
          <w:szCs w:val="22"/>
          <w:lang w:val="hr-HR"/>
        </w:rPr>
        <w:t>- k.č.br. 113 dvorište Kremen,površine 8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        </w:t>
      </w:r>
      <w:r w:rsidR="00282C15" w:rsidRPr="00A73382">
        <w:rPr>
          <w:sz w:val="22"/>
          <w:szCs w:val="22"/>
          <w:lang w:val="hr-HR"/>
        </w:rPr>
        <w:t xml:space="preserve"> </w:t>
      </w:r>
      <w:r w:rsidRPr="00A73382">
        <w:rPr>
          <w:sz w:val="22"/>
          <w:szCs w:val="22"/>
          <w:lang w:val="hr-HR"/>
        </w:rPr>
        <w:t xml:space="preserve"> </w:t>
      </w:r>
      <w:r w:rsidR="00282C15" w:rsidRPr="00A73382">
        <w:rPr>
          <w:sz w:val="22"/>
          <w:szCs w:val="22"/>
          <w:lang w:val="hr-HR"/>
        </w:rPr>
        <w:t xml:space="preserve"> </w:t>
      </w:r>
      <w:r w:rsidRPr="00A73382">
        <w:rPr>
          <w:sz w:val="22"/>
          <w:szCs w:val="22"/>
          <w:lang w:val="hr-HR"/>
        </w:rPr>
        <w:t>-k.č.br. 157 oranica Pleća Kremen površine 38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           -k.č.br. 158 oranica Pleća Kremen površine 36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-k.č.br. 266 oranica Prpuška Kremen, površine 603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-k.č.br. 267 oranica Prpuška Kremen, površine 385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-k.č.br. 268 oranica Prpuška Kremen, površine 220 čhv.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-k.č.br. 2061/1 oranica Brig površine 452 čhv.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b)</w:t>
      </w:r>
      <w:r w:rsidRPr="00A73382">
        <w:rPr>
          <w:sz w:val="22"/>
          <w:szCs w:val="22"/>
          <w:lang w:val="hr-HR"/>
        </w:rPr>
        <w:tab/>
        <w:t>Nekretnine upisane u z.k.ul. 536 k.o. Sveti Rok, i to;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</w:p>
    <w:p w:rsidRDefault="00E32B2F" w:rsidP="00E32B2F" w:rsidR="00E32B2F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k.č.br. 573/2 oranica površine 2 jutra i 837 čhv.- u 53760/80640 dijela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</w:p>
    <w:p w:rsidRDefault="00E32B2F" w:rsidP="00E32B2F" w:rsidR="00E32B2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c) </w:t>
      </w:r>
      <w:r w:rsidRPr="00A73382">
        <w:rPr>
          <w:sz w:val="22"/>
          <w:szCs w:val="22"/>
          <w:lang w:val="hr-HR"/>
        </w:rPr>
        <w:tab/>
        <w:t>Nekretnine upisane u z.k.ul. 126</w:t>
      </w:r>
      <w:r w:rsidR="00B419FB" w:rsidRPr="00A73382">
        <w:rPr>
          <w:sz w:val="22"/>
          <w:szCs w:val="22"/>
          <w:lang w:val="hr-HR"/>
        </w:rPr>
        <w:t>3</w:t>
      </w:r>
      <w:r w:rsidRPr="00A73382">
        <w:rPr>
          <w:sz w:val="22"/>
          <w:szCs w:val="22"/>
          <w:lang w:val="hr-HR"/>
        </w:rPr>
        <w:t xml:space="preserve"> k.o. Sveti Rok, i to;</w:t>
      </w:r>
    </w:p>
    <w:p w:rsidRDefault="00E32B2F" w:rsidP="00E32B2F" w:rsidR="00E32B2F" w:rsidRPr="00A73382">
      <w:pPr>
        <w:rPr>
          <w:sz w:val="22"/>
          <w:szCs w:val="22"/>
          <w:lang w:val="hr-HR"/>
        </w:rPr>
      </w:pPr>
    </w:p>
    <w:p w:rsidRDefault="00E32B2F" w:rsidP="00E32B2F" w:rsidR="00E32B2F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k.č.br. 573/4 oranica površine 1 jutro i 643 čhv-u 53760/80640 dijela</w:t>
      </w:r>
    </w:p>
    <w:p w:rsidRDefault="00954873" w:rsidP="004A5FFB" w:rsidR="00954873" w:rsidRPr="00A73382">
      <w:pPr>
        <w:rPr>
          <w:sz w:val="22"/>
          <w:szCs w:val="22"/>
          <w:lang w:val="hr-HR"/>
        </w:rPr>
      </w:pPr>
    </w:p>
    <w:p w:rsidRDefault="000338AF" w:rsidP="004A5FFB" w:rsidR="000338A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Za z.k.č.br. 573/5 oranica k.o. Sveti Rok  površine 500 čhv. za koju je bivši direktor društva</w:t>
      </w:r>
      <w:r w:rsidR="00FF10DB" w:rsidRPr="00A73382">
        <w:rPr>
          <w:sz w:val="22"/>
          <w:szCs w:val="22"/>
          <w:lang w:val="hr-HR"/>
        </w:rPr>
        <w:t xml:space="preserve"> Krešimir-Lovro Marcelić </w:t>
      </w:r>
      <w:r w:rsidR="00010FC4" w:rsidRPr="00A73382">
        <w:rPr>
          <w:sz w:val="22"/>
          <w:szCs w:val="22"/>
          <w:lang w:val="hr-HR"/>
        </w:rPr>
        <w:t xml:space="preserve">u prokaznom popisu imovine </w:t>
      </w:r>
      <w:r w:rsidRPr="00A73382">
        <w:rPr>
          <w:sz w:val="22"/>
          <w:szCs w:val="22"/>
          <w:lang w:val="hr-HR"/>
        </w:rPr>
        <w:t xml:space="preserve"> naveo da je u vlasništvu stečajnog dužnika, uvidom u zemljišne knjige utvrdila sam da stečajni dužnik nije </w:t>
      </w:r>
      <w:r w:rsidR="00C458FC" w:rsidRPr="00A73382">
        <w:rPr>
          <w:sz w:val="22"/>
          <w:szCs w:val="22"/>
          <w:lang w:val="hr-HR"/>
        </w:rPr>
        <w:t>upisan kao vlasnik</w:t>
      </w:r>
      <w:r w:rsidRPr="00A73382">
        <w:rPr>
          <w:sz w:val="22"/>
          <w:szCs w:val="22"/>
          <w:lang w:val="hr-HR"/>
        </w:rPr>
        <w:t xml:space="preserve"> iste, te se u privitku za istu dostavlja povijesni z.k.izvadak .Također </w:t>
      </w:r>
      <w:r w:rsidR="00C458FC" w:rsidRPr="00A73382">
        <w:rPr>
          <w:sz w:val="22"/>
          <w:szCs w:val="22"/>
          <w:lang w:val="hr-HR"/>
        </w:rPr>
        <w:t xml:space="preserve">se </w:t>
      </w:r>
      <w:r w:rsidRPr="00A73382">
        <w:rPr>
          <w:sz w:val="22"/>
          <w:szCs w:val="22"/>
          <w:lang w:val="hr-HR"/>
        </w:rPr>
        <w:t>ne raspolaže nikakovim dokumentacijom iz koje bi proizlazilo da je stečajni dužnik vlasnik navedene čestice.</w:t>
      </w:r>
    </w:p>
    <w:p w:rsidRDefault="000338AF" w:rsidP="0000292B" w:rsidR="006E615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Za z.k.č.br. 135 </w:t>
      </w:r>
      <w:r w:rsidR="00A46A6A" w:rsidRPr="00A73382">
        <w:rPr>
          <w:sz w:val="22"/>
          <w:szCs w:val="22"/>
          <w:lang w:val="hr-HR"/>
        </w:rPr>
        <w:t xml:space="preserve">k.o. Sveti Rok </w:t>
      </w:r>
      <w:r w:rsidRPr="00A73382">
        <w:rPr>
          <w:sz w:val="22"/>
          <w:szCs w:val="22"/>
          <w:lang w:val="hr-HR"/>
        </w:rPr>
        <w:t xml:space="preserve">oranica površine 655 čhv. za koju je bivši direktor društva naveo da je u vlasništvu stečajnog dužnika , uvidom u zemljišne knjige nije pronađena z.k.č. pod tim brojem, a također se niti ne raspolaže </w:t>
      </w:r>
      <w:r w:rsidR="00A46A6A" w:rsidRPr="00A73382">
        <w:rPr>
          <w:sz w:val="22"/>
          <w:szCs w:val="22"/>
          <w:lang w:val="hr-HR"/>
        </w:rPr>
        <w:t>d</w:t>
      </w:r>
      <w:r w:rsidRPr="00A73382">
        <w:rPr>
          <w:sz w:val="22"/>
          <w:szCs w:val="22"/>
          <w:lang w:val="hr-HR"/>
        </w:rPr>
        <w:t xml:space="preserve">okumentacijom </w:t>
      </w:r>
      <w:r w:rsidR="00A46A6A" w:rsidRPr="00A73382">
        <w:rPr>
          <w:sz w:val="22"/>
          <w:szCs w:val="22"/>
          <w:lang w:val="hr-HR"/>
        </w:rPr>
        <w:t>iz koje bi proizlazilo da je stečajni dužnik vlasnik iste.</w:t>
      </w:r>
    </w:p>
    <w:p w:rsidRDefault="00F27062" w:rsidP="00F27062" w:rsidR="00F27062" w:rsidRPr="00A73382">
      <w:pPr>
        <w:rPr>
          <w:sz w:val="22"/>
          <w:szCs w:val="22"/>
          <w:lang w:val="hr-HR"/>
        </w:rPr>
      </w:pPr>
    </w:p>
    <w:p w:rsidRDefault="00F27062" w:rsidP="00F27062" w:rsidR="00010F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Osim toga , kako je na  k.č.br. 112 k.o. Sveti Rok upisana kuća i dvorište zatražila sam da se izvrši i pr</w:t>
      </w:r>
      <w:r w:rsidR="00010FC4" w:rsidRPr="00A73382">
        <w:rPr>
          <w:sz w:val="22"/>
          <w:szCs w:val="22"/>
          <w:lang w:val="hr-HR"/>
        </w:rPr>
        <w:t>imopredaja navedene nekretnine,</w:t>
      </w:r>
      <w:r w:rsidR="0046440A" w:rsidRPr="00A73382">
        <w:rPr>
          <w:sz w:val="22"/>
          <w:szCs w:val="22"/>
          <w:lang w:val="hr-HR"/>
        </w:rPr>
        <w:t>za koje sam dopisom od bivšeg direktora društva i zatražila primopredaju iste.</w:t>
      </w:r>
    </w:p>
    <w:p w:rsidRDefault="0046440A" w:rsidP="0000292B" w:rsidR="00282C1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Međutim z</w:t>
      </w:r>
      <w:r w:rsidR="00010FC4" w:rsidRPr="00A73382">
        <w:rPr>
          <w:sz w:val="22"/>
          <w:szCs w:val="22"/>
          <w:lang w:val="hr-HR"/>
        </w:rPr>
        <w:t xml:space="preserve">ajedno sa vještakom Snježanom Vrdoljak bila sam u Svetom Roku , te se utvrdilo da se na toj k.č.br. </w:t>
      </w:r>
      <w:r w:rsidR="004A6BB4" w:rsidRPr="00A73382">
        <w:rPr>
          <w:sz w:val="22"/>
          <w:szCs w:val="22"/>
          <w:lang w:val="hr-HR"/>
        </w:rPr>
        <w:t xml:space="preserve">112 k.o. Sveti Rok </w:t>
      </w:r>
      <w:r w:rsidR="00010FC4" w:rsidRPr="00A73382">
        <w:rPr>
          <w:sz w:val="22"/>
          <w:szCs w:val="22"/>
          <w:lang w:val="hr-HR"/>
        </w:rPr>
        <w:t>nalazi samo dio starih zidin</w:t>
      </w:r>
      <w:r w:rsidR="00247F5B">
        <w:rPr>
          <w:sz w:val="22"/>
          <w:szCs w:val="22"/>
          <w:lang w:val="hr-HR"/>
        </w:rPr>
        <w:t>a</w:t>
      </w:r>
      <w:r w:rsidR="00282C15" w:rsidRPr="00A73382">
        <w:rPr>
          <w:sz w:val="22"/>
          <w:szCs w:val="22"/>
          <w:lang w:val="hr-HR"/>
        </w:rPr>
        <w:t>.</w:t>
      </w:r>
    </w:p>
    <w:p w:rsidRDefault="00010FC4" w:rsidP="0000292B" w:rsidR="00010F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Vještak Snježana Vrdoljak </w:t>
      </w:r>
      <w:r w:rsidR="004A6BB4" w:rsidRPr="00A73382">
        <w:rPr>
          <w:sz w:val="22"/>
          <w:szCs w:val="22"/>
          <w:lang w:val="hr-HR"/>
        </w:rPr>
        <w:t>iz PERIDOT d.o.o., Zagreb, Viktora Kovačića 14,</w:t>
      </w:r>
      <w:r w:rsidRPr="00A73382">
        <w:rPr>
          <w:sz w:val="22"/>
          <w:szCs w:val="22"/>
          <w:lang w:val="hr-HR"/>
        </w:rPr>
        <w:t>izradila je procjenu nekretnina</w:t>
      </w:r>
      <w:r w:rsidR="009E7C97" w:rsidRPr="00A73382">
        <w:rPr>
          <w:sz w:val="22"/>
          <w:szCs w:val="22"/>
          <w:lang w:val="hr-HR"/>
        </w:rPr>
        <w:t xml:space="preserve"> stečajnog dužnika</w:t>
      </w:r>
      <w:r w:rsidRPr="00A73382">
        <w:rPr>
          <w:sz w:val="22"/>
          <w:szCs w:val="22"/>
          <w:lang w:val="hr-HR"/>
        </w:rPr>
        <w:t>, a iz koje proizlazi njihova procijenjena vrijednost kako slijedi;</w:t>
      </w:r>
    </w:p>
    <w:p w:rsidRDefault="0046440A" w:rsidP="0000292B" w:rsidR="0046440A" w:rsidRPr="00A73382">
      <w:pPr>
        <w:rPr>
          <w:sz w:val="22"/>
          <w:szCs w:val="22"/>
          <w:lang w:val="hr-HR"/>
        </w:rPr>
      </w:pPr>
    </w:p>
    <w:p w:rsidRDefault="00A35C1F" w:rsidP="00A35C1F" w:rsidR="00A35C1F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a)nekretnine upisane u z.k.ul.1151 k.o. Sveti Rok,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 to: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k.č.br.36, oranica Zagajuša Kremen površine 813 čhv.-proc.vrijednosti</w:t>
      </w:r>
      <w:r w:rsidR="00282C15" w:rsidRPr="00A73382">
        <w:rPr>
          <w:sz w:val="22"/>
          <w:szCs w:val="22"/>
          <w:lang w:val="hr-HR"/>
        </w:rPr>
        <w:t xml:space="preserve"> 17.339,32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-k.č.br. 37, oranica Zagajuša Kremen površine 809 čhv. -proc.vrijednosti</w:t>
      </w:r>
      <w:r w:rsidR="00282C15" w:rsidRPr="00A73382">
        <w:rPr>
          <w:sz w:val="22"/>
          <w:szCs w:val="22"/>
          <w:lang w:val="hr-HR"/>
        </w:rPr>
        <w:t xml:space="preserve"> 17.256,30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 47 , oranica Zagajuša Kremen ,šuma zagajuša Kremen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ukupne površine 202 čhv. </w:t>
      </w:r>
      <w:r w:rsidR="00282C15" w:rsidRPr="00A73382">
        <w:rPr>
          <w:sz w:val="22"/>
          <w:szCs w:val="22"/>
          <w:lang w:val="hr-HR"/>
        </w:rPr>
        <w:t xml:space="preserve">                                               </w:t>
      </w:r>
      <w:r w:rsidRPr="00A73382">
        <w:rPr>
          <w:sz w:val="22"/>
          <w:szCs w:val="22"/>
          <w:lang w:val="hr-HR"/>
        </w:rPr>
        <w:t>-proc.vrijednosti</w:t>
      </w:r>
      <w:r w:rsidR="00282C15" w:rsidRPr="00A73382">
        <w:rPr>
          <w:sz w:val="22"/>
          <w:szCs w:val="22"/>
          <w:lang w:val="hr-HR"/>
        </w:rPr>
        <w:t xml:space="preserve"> 4.311,11 Kn</w:t>
      </w:r>
    </w:p>
    <w:p w:rsidRDefault="00A35C1F" w:rsidP="00A35C1F" w:rsidR="008E66E0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-  k.č.br. 106, livada Gaj Kremen , površine 124 </w:t>
      </w:r>
      <w:r w:rsidR="008E66E0" w:rsidRPr="00A73382">
        <w:rPr>
          <w:sz w:val="22"/>
          <w:szCs w:val="22"/>
          <w:lang w:val="hr-HR"/>
        </w:rPr>
        <w:t>čhv.</w:t>
      </w:r>
    </w:p>
    <w:p w:rsidRDefault="008E66E0" w:rsidP="008E66E0" w:rsidR="00A35C1F" w:rsidRPr="00A73382">
      <w:pPr>
        <w:ind w:firstLine="720" w:left="43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</w:t>
      </w:r>
      <w:r w:rsidR="00A35C1F" w:rsidRPr="00A73382">
        <w:rPr>
          <w:sz w:val="22"/>
          <w:szCs w:val="22"/>
          <w:lang w:val="hr-HR"/>
        </w:rPr>
        <w:t>-proc.vrijednosti</w:t>
      </w:r>
      <w:r w:rsidR="00282C15" w:rsidRPr="00A73382">
        <w:rPr>
          <w:sz w:val="22"/>
          <w:szCs w:val="22"/>
          <w:lang w:val="hr-HR"/>
        </w:rPr>
        <w:t xml:space="preserve">         17.179,92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-  k.č.br. 109, šuma Gaj Kremen , površine 111čhv. -proc.vrijednosti</w:t>
      </w:r>
      <w:r w:rsidR="00282C15" w:rsidRPr="00A73382">
        <w:rPr>
          <w:sz w:val="22"/>
          <w:szCs w:val="22"/>
          <w:lang w:val="hr-HR"/>
        </w:rPr>
        <w:tab/>
        <w:t xml:space="preserve"> 15.369,48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- k.č.br. 111  livada Gaj Kremen, površine 141 čhv. -proc.vrijednosti</w:t>
      </w:r>
      <w:r w:rsidR="00282C15" w:rsidRPr="00A73382">
        <w:rPr>
          <w:sz w:val="22"/>
          <w:szCs w:val="22"/>
          <w:lang w:val="hr-HR"/>
        </w:rPr>
        <w:t xml:space="preserve">       19.529,64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 112 kuća i dvorište Kremen,površine 76 čhv. -proc.vrijednosti</w:t>
      </w:r>
      <w:r w:rsidR="00282C15" w:rsidRPr="00A73382">
        <w:rPr>
          <w:sz w:val="22"/>
          <w:szCs w:val="22"/>
          <w:lang w:val="hr-HR"/>
        </w:rPr>
        <w:t xml:space="preserve">   10.515,96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 113 dvorište Kremen,površine 8 čhv. -proc.vrijednosti</w:t>
      </w:r>
      <w:r w:rsidR="00282C15" w:rsidRPr="00A73382">
        <w:rPr>
          <w:sz w:val="22"/>
          <w:szCs w:val="22"/>
          <w:lang w:val="hr-HR"/>
        </w:rPr>
        <w:t xml:space="preserve">                 1.117,08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157 oranica Pleća Kremen površine 38 čhv. -proc.vrijednosti</w:t>
      </w:r>
      <w:r w:rsidR="00282C15" w:rsidRPr="00A73382">
        <w:rPr>
          <w:sz w:val="22"/>
          <w:szCs w:val="22"/>
          <w:lang w:val="hr-HR"/>
        </w:rPr>
        <w:t xml:space="preserve">         5.277,24 Kn 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-k.č.br. 158 oranica Pleća Kremen površine 36 čhv. -proc.vrijednosti</w:t>
      </w:r>
      <w:r w:rsidR="00282C15" w:rsidRPr="00A73382">
        <w:rPr>
          <w:sz w:val="22"/>
          <w:szCs w:val="22"/>
          <w:lang w:val="hr-HR"/>
        </w:rPr>
        <w:t xml:space="preserve">        4.969,08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266 oranica Prpuška Kremen, površine 603 čhv-proc.vrijednosti</w:t>
      </w:r>
      <w:r w:rsidR="00282C15" w:rsidRPr="00A73382">
        <w:rPr>
          <w:sz w:val="22"/>
          <w:szCs w:val="22"/>
          <w:lang w:val="hr-HR"/>
        </w:rPr>
        <w:t xml:space="preserve">  83.549,88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267 oranica Prpuška Kremen, površine 385 čhv. -proc.vrijednosti</w:t>
      </w:r>
      <w:r w:rsidR="00282C15" w:rsidRPr="00A73382">
        <w:rPr>
          <w:sz w:val="22"/>
          <w:szCs w:val="22"/>
          <w:lang w:val="hr-HR"/>
        </w:rPr>
        <w:t xml:space="preserve">  8.213,05 Kn 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268 oranica Prpuška Kremen, površine 220 čhv. -proc.vrijednosti</w:t>
      </w:r>
      <w:r w:rsidR="00282C15" w:rsidRPr="00A73382">
        <w:rPr>
          <w:sz w:val="22"/>
          <w:szCs w:val="22"/>
          <w:lang w:val="hr-HR"/>
        </w:rPr>
        <w:t xml:space="preserve">  4.690,63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2061/1 oranica Brig površine 452 čhv-proc.vrijednosti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282C15" w:rsidRPr="00A73382">
        <w:rPr>
          <w:sz w:val="22"/>
          <w:szCs w:val="22"/>
          <w:lang w:val="hr-HR"/>
        </w:rPr>
        <w:t xml:space="preserve">    9.642,18 Kn 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b)</w:t>
      </w:r>
      <w:r w:rsidRPr="00A73382">
        <w:rPr>
          <w:sz w:val="22"/>
          <w:szCs w:val="22"/>
          <w:lang w:val="hr-HR"/>
        </w:rPr>
        <w:tab/>
        <w:t>Nekretnine upisane u z.k.ul. 536 k.o. Sveti Rok, i to;</w:t>
      </w:r>
    </w:p>
    <w:p w:rsidRDefault="00E22BC1" w:rsidP="00E22BC1" w:rsidR="00E22BC1" w:rsidRPr="00A73382">
      <w:pPr>
        <w:rPr>
          <w:sz w:val="22"/>
          <w:szCs w:val="22"/>
          <w:lang w:val="hr-HR"/>
        </w:rPr>
      </w:pPr>
    </w:p>
    <w:p w:rsidRDefault="00E22BC1" w:rsidP="00E22BC1" w:rsidR="00FC0A3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</w:t>
      </w:r>
      <w:r w:rsidR="00A35C1F" w:rsidRPr="00A73382">
        <w:rPr>
          <w:sz w:val="22"/>
          <w:szCs w:val="22"/>
          <w:lang w:val="hr-HR"/>
        </w:rPr>
        <w:t>k.č.br. 573/2 oranica površine 2 jutra i 837 čhv.- u 53760/80640 dijela</w:t>
      </w:r>
    </w:p>
    <w:p w:rsidRDefault="00E22BC1" w:rsidP="00FC0A36" w:rsidR="00A35C1F" w:rsidRPr="00A73382">
      <w:pPr>
        <w:ind w:left="43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-proc.vrijednosti</w:t>
      </w:r>
      <w:r w:rsidR="00FC0A36" w:rsidRPr="00A73382">
        <w:rPr>
          <w:sz w:val="22"/>
          <w:szCs w:val="22"/>
          <w:lang w:val="hr-HR"/>
        </w:rPr>
        <w:t xml:space="preserve"> 57.402,40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c) </w:t>
      </w:r>
      <w:r w:rsidRPr="00A73382">
        <w:rPr>
          <w:sz w:val="22"/>
          <w:szCs w:val="22"/>
          <w:lang w:val="hr-HR"/>
        </w:rPr>
        <w:tab/>
        <w:t>Nekretnine upisane u z.k.ul. 1263 k.o. Sveti Rok, i to;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</w:p>
    <w:p w:rsidRDefault="00E22BC1" w:rsidP="00E22BC1" w:rsidR="00FC0A3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</w:t>
      </w:r>
      <w:r w:rsidR="00A35C1F" w:rsidRPr="00A73382">
        <w:rPr>
          <w:sz w:val="22"/>
          <w:szCs w:val="22"/>
          <w:lang w:val="hr-HR"/>
        </w:rPr>
        <w:t>k.č.br. 573/4 oranica površine 1 jutro i 643 čhv-u 53760/80640 dijela</w:t>
      </w:r>
    </w:p>
    <w:p w:rsidRDefault="00E22BC1" w:rsidP="00FC0A36" w:rsidR="00A35C1F" w:rsidRPr="00A73382">
      <w:pPr>
        <w:ind w:left="43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-proc.vrijednosti</w:t>
      </w:r>
      <w:r w:rsidR="00FC0A36" w:rsidRPr="00A73382">
        <w:rPr>
          <w:sz w:val="22"/>
          <w:szCs w:val="22"/>
          <w:lang w:val="hr-HR"/>
        </w:rPr>
        <w:t xml:space="preserve"> 207.199,08 Kn</w:t>
      </w:r>
    </w:p>
    <w:p w:rsidRDefault="00A35C1F" w:rsidP="00A35C1F" w:rsidR="00A35C1F" w:rsidRPr="00A73382">
      <w:pPr>
        <w:rPr>
          <w:sz w:val="22"/>
          <w:szCs w:val="22"/>
          <w:lang w:val="hr-HR"/>
        </w:rPr>
      </w:pPr>
    </w:p>
    <w:p w:rsidRDefault="00FC0A36" w:rsidP="00A35C1F" w:rsidR="00FC0A3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Iz </w:t>
      </w:r>
      <w:r w:rsidR="00664770" w:rsidRPr="00A73382">
        <w:rPr>
          <w:sz w:val="22"/>
          <w:szCs w:val="22"/>
          <w:lang w:val="hr-HR"/>
        </w:rPr>
        <w:t xml:space="preserve">navedenog </w:t>
      </w:r>
      <w:r w:rsidRPr="00A73382">
        <w:rPr>
          <w:sz w:val="22"/>
          <w:szCs w:val="22"/>
          <w:lang w:val="hr-HR"/>
        </w:rPr>
        <w:t xml:space="preserve"> porizlazi da sveukupna procijenjena vrijednost nekretnina iznosi 483.562,35 Kn.</w:t>
      </w:r>
    </w:p>
    <w:p w:rsidRDefault="00163252" w:rsidP="00A35C1F" w:rsidR="00664770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</w:p>
    <w:p w:rsidRDefault="00921BBE" w:rsidP="00A35C1F" w:rsidR="00921BBE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Napominje se da sam zatr</w:t>
      </w:r>
      <w:r w:rsidR="00E71E18" w:rsidRPr="00A73382">
        <w:rPr>
          <w:sz w:val="22"/>
          <w:szCs w:val="22"/>
          <w:lang w:val="hr-HR"/>
        </w:rPr>
        <w:t>a</w:t>
      </w:r>
      <w:r w:rsidRPr="00A73382">
        <w:rPr>
          <w:sz w:val="22"/>
          <w:szCs w:val="22"/>
          <w:lang w:val="hr-HR"/>
        </w:rPr>
        <w:t>žila tri ponude za</w:t>
      </w:r>
      <w:r w:rsidR="00E71E18" w:rsidRPr="00A73382">
        <w:rPr>
          <w:sz w:val="22"/>
          <w:szCs w:val="22"/>
          <w:lang w:val="hr-HR"/>
        </w:rPr>
        <w:t xml:space="preserve"> izradu procjene nekretnina stečajnog dužnika</w:t>
      </w:r>
      <w:r w:rsidRPr="00A73382">
        <w:rPr>
          <w:sz w:val="22"/>
          <w:szCs w:val="22"/>
          <w:lang w:val="hr-HR"/>
        </w:rPr>
        <w:t xml:space="preserve">, te </w:t>
      </w:r>
      <w:r w:rsidR="00E71E18" w:rsidRPr="00A73382">
        <w:rPr>
          <w:sz w:val="22"/>
          <w:szCs w:val="22"/>
          <w:lang w:val="hr-HR"/>
        </w:rPr>
        <w:t>je vještak Ljubomir Radonić iz SNOVI I GRAĐENJE d.o.o. Zagreb, Slavonska avenija bb dao ponudu u iznosu od 5.500,00 Kn+PDV, vještak Dina Kelemen Kocijan iz Zagreba Borovina 51 u ukupnom iznosu  od 5.000,00 Kn, te vještak Snježana Vrdoljak iz PERIDOT d.o.o. Zagreb, Viktora Kovačića 14 u ukupnom iznosu od 3.500,00 Kn</w:t>
      </w:r>
      <w:r w:rsidR="009E7C97" w:rsidRPr="00A73382">
        <w:rPr>
          <w:sz w:val="22"/>
          <w:szCs w:val="22"/>
          <w:lang w:val="hr-HR"/>
        </w:rPr>
        <w:t xml:space="preserve">, iz čega proizlazi da je najpovoljnija ponuda </w:t>
      </w:r>
      <w:r w:rsidR="00804348" w:rsidRPr="00A73382">
        <w:rPr>
          <w:sz w:val="22"/>
          <w:szCs w:val="22"/>
          <w:lang w:val="hr-HR"/>
        </w:rPr>
        <w:t>bila</w:t>
      </w:r>
      <w:r w:rsidR="005C136E" w:rsidRPr="00A73382">
        <w:rPr>
          <w:sz w:val="22"/>
          <w:szCs w:val="22"/>
          <w:lang w:val="hr-HR"/>
        </w:rPr>
        <w:t xml:space="preserve"> </w:t>
      </w:r>
      <w:r w:rsidR="003A3004" w:rsidRPr="00A73382">
        <w:rPr>
          <w:sz w:val="22"/>
          <w:szCs w:val="22"/>
          <w:lang w:val="hr-HR"/>
        </w:rPr>
        <w:t xml:space="preserve">ponuda </w:t>
      </w:r>
      <w:r w:rsidR="009E7C97" w:rsidRPr="00A73382">
        <w:rPr>
          <w:sz w:val="22"/>
          <w:szCs w:val="22"/>
          <w:lang w:val="hr-HR"/>
        </w:rPr>
        <w:t>vještaka Snježane Vrdoljak iz PERIDOT d.o.o Zagreb.</w:t>
      </w:r>
    </w:p>
    <w:p w:rsidRDefault="00010FC4" w:rsidP="0000292B" w:rsidR="00010FC4" w:rsidRPr="00A73382">
      <w:pPr>
        <w:rPr>
          <w:sz w:val="22"/>
          <w:szCs w:val="22"/>
          <w:lang w:val="hr-HR"/>
        </w:rPr>
      </w:pPr>
    </w:p>
    <w:p w:rsidRDefault="003A3004" w:rsidP="0000292B" w:rsidR="003A300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U privitku se dostavlja procjena nekretnina izrađena po vještaku Snježani </w:t>
      </w:r>
      <w:r w:rsidR="005C136E" w:rsidRPr="00A73382">
        <w:rPr>
          <w:sz w:val="22"/>
          <w:szCs w:val="22"/>
          <w:lang w:val="hr-HR"/>
        </w:rPr>
        <w:t>Vrdoljak iz PERIDOT d.o.o. Zagreb, Viktora Kovačića 14.</w:t>
      </w:r>
    </w:p>
    <w:p w:rsidRDefault="005C136E" w:rsidP="0000292B" w:rsidR="005C136E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z.k.izvatka proizlazi da nekretnine stečajnog dužnika</w:t>
      </w:r>
      <w:r w:rsidR="00864A52" w:rsidRPr="00A73382">
        <w:rPr>
          <w:sz w:val="22"/>
          <w:szCs w:val="22"/>
          <w:lang w:val="hr-HR"/>
        </w:rPr>
        <w:t xml:space="preserve"> </w:t>
      </w:r>
      <w:r w:rsidRPr="00A73382">
        <w:rPr>
          <w:sz w:val="22"/>
          <w:szCs w:val="22"/>
          <w:lang w:val="hr-HR"/>
        </w:rPr>
        <w:t xml:space="preserve">nisu opterećene nikakovim teretima, pa stoga predlažem da se nekretnine stečajnog dužnika prodaju prikupljanjem pisanih ponuda, a koje </w:t>
      </w:r>
      <w:r w:rsidRPr="00A73382">
        <w:rPr>
          <w:sz w:val="22"/>
          <w:szCs w:val="22"/>
          <w:lang w:val="hr-HR"/>
        </w:rPr>
        <w:lastRenderedPageBreak/>
        <w:t>ponude bi se otvarale kod javnog bilježnika</w:t>
      </w:r>
      <w:r w:rsidR="00E66D94" w:rsidRPr="00A73382">
        <w:rPr>
          <w:sz w:val="22"/>
          <w:szCs w:val="22"/>
          <w:lang w:val="hr-HR"/>
        </w:rPr>
        <w:t>.</w:t>
      </w:r>
      <w:r w:rsidRPr="00A73382">
        <w:rPr>
          <w:sz w:val="22"/>
          <w:szCs w:val="22"/>
          <w:lang w:val="hr-HR"/>
        </w:rPr>
        <w:t xml:space="preserve"> i to po početnoj cijeni u visini njihove procijenjene vrijednosti po vještaku Snježani Vr</w:t>
      </w:r>
      <w:r w:rsidR="00580A0C" w:rsidRPr="00A73382">
        <w:rPr>
          <w:sz w:val="22"/>
          <w:szCs w:val="22"/>
          <w:lang w:val="hr-HR"/>
        </w:rPr>
        <w:t>doljak iz PERIDOT d.o.o. Zagreb.</w:t>
      </w:r>
    </w:p>
    <w:p w:rsidRDefault="00052D90" w:rsidP="0000292B" w:rsidR="005C136E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U privitku se dostavljaju z.k.izvatci.</w:t>
      </w:r>
    </w:p>
    <w:p w:rsidRDefault="00EA0190" w:rsidP="00272F5F" w:rsidR="00EA0190">
      <w:pPr>
        <w:rPr>
          <w:sz w:val="22"/>
          <w:szCs w:val="22"/>
          <w:lang w:val="hr-HR"/>
        </w:rPr>
      </w:pPr>
    </w:p>
    <w:p w:rsidRDefault="009219EA" w:rsidP="00272F5F" w:rsidR="009219E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4.</w:t>
      </w:r>
      <w:r w:rsidRPr="00A73382">
        <w:rPr>
          <w:sz w:val="22"/>
          <w:szCs w:val="22"/>
          <w:lang w:val="hr-HR"/>
        </w:rPr>
        <w:tab/>
        <w:t>Bivši direktori društva također mi nisu predali pokretnine za koje je bivši direktor društva</w:t>
      </w:r>
      <w:r w:rsidR="00BF546B" w:rsidRPr="00A73382">
        <w:rPr>
          <w:sz w:val="22"/>
          <w:szCs w:val="22"/>
          <w:lang w:val="hr-HR"/>
        </w:rPr>
        <w:t xml:space="preserve"> Krešimir –Lovro Marcelić </w:t>
      </w:r>
      <w:r w:rsidRPr="00A73382">
        <w:rPr>
          <w:sz w:val="22"/>
          <w:szCs w:val="22"/>
          <w:lang w:val="hr-HR"/>
        </w:rPr>
        <w:t>u prokaznom popisu naveo d</w:t>
      </w:r>
      <w:r w:rsidR="00BF546B" w:rsidRPr="00A73382">
        <w:rPr>
          <w:sz w:val="22"/>
          <w:szCs w:val="22"/>
          <w:lang w:val="hr-HR"/>
        </w:rPr>
        <w:t>a su imovina stečajnog dužnika.</w:t>
      </w:r>
    </w:p>
    <w:p w:rsidRDefault="009219EA" w:rsidP="00272F5F" w:rsidR="009219EA" w:rsidRPr="00A73382">
      <w:pPr>
        <w:rPr>
          <w:sz w:val="22"/>
          <w:szCs w:val="22"/>
          <w:lang w:val="hr-HR"/>
        </w:rPr>
      </w:pPr>
    </w:p>
    <w:p w:rsidRDefault="00272F5F" w:rsidP="009219EA" w:rsidR="00272F5F" w:rsidRPr="00A73382">
      <w:pPr>
        <w:ind w:firstLine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Zatraž</w:t>
      </w:r>
      <w:r w:rsidR="00BF546B" w:rsidRPr="00A73382">
        <w:rPr>
          <w:sz w:val="22"/>
          <w:szCs w:val="22"/>
          <w:lang w:val="hr-HR"/>
        </w:rPr>
        <w:t xml:space="preserve">ila sam </w:t>
      </w:r>
      <w:r w:rsidRPr="00A73382">
        <w:rPr>
          <w:sz w:val="22"/>
          <w:szCs w:val="22"/>
          <w:lang w:val="hr-HR"/>
        </w:rPr>
        <w:t xml:space="preserve"> od Ministarstva unutarnjih poslova, Policijske uprave Zagrebačke podatak da li je stečajni dužnik evidentiran kao vlasnik vozila.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Prema potvrdi Ministarstva financija, Policijske uprave zagrebačke broja; 511-19-22/4-66-3553/2017 od 29. 05.2017. stečajni dužnik je evidentiran kao vlasnik vozila;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-M1, marke RENAULT MEGANE 1.6   16V , godina proizvodnje 2007. broj šasije VF1KM1ROH37541619, reg. oznake ZG 4606FJ i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 N2, marke MERCEDES UNIMOG U175</w:t>
      </w:r>
      <w:r w:rsidR="004542FF" w:rsidRPr="00A73382">
        <w:rPr>
          <w:sz w:val="22"/>
          <w:szCs w:val="22"/>
          <w:lang w:val="hr-HR"/>
        </w:rPr>
        <w:t>0</w:t>
      </w:r>
      <w:r w:rsidRPr="00A73382">
        <w:rPr>
          <w:sz w:val="22"/>
          <w:szCs w:val="22"/>
          <w:lang w:val="hr-HR"/>
        </w:rPr>
        <w:t>L C-154408, godina proizvodnje 1992, broj šasije WDB4371131W171639, reg oznake ZG7379FE,  a koje je odjavljeno 13.05.2017. godine.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</w:p>
    <w:p w:rsidRDefault="007E266E" w:rsidP="00272F5F" w:rsidR="007E266E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U prokaznom popisu bivši direktor društva također je naveo da su navedena vozila u vlasništvu stečajnog dužnika.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Na navedenim vozilima evidentirana je zabrana otuđenja u korist Porezne uprave Zagreb, temelje rješenja Klase;</w:t>
      </w:r>
      <w:r w:rsidR="00F27062" w:rsidRPr="00A73382">
        <w:rPr>
          <w:sz w:val="22"/>
          <w:szCs w:val="22"/>
          <w:lang w:val="hr-HR"/>
        </w:rPr>
        <w:t xml:space="preserve"> UP/I</w:t>
      </w:r>
      <w:r w:rsidR="0033073D" w:rsidRPr="00A73382">
        <w:rPr>
          <w:sz w:val="22"/>
          <w:szCs w:val="22"/>
          <w:lang w:val="hr-HR"/>
        </w:rPr>
        <w:t xml:space="preserve"> </w:t>
      </w:r>
      <w:r w:rsidR="00F27062" w:rsidRPr="00A73382">
        <w:rPr>
          <w:sz w:val="22"/>
          <w:szCs w:val="22"/>
          <w:lang w:val="hr-HR"/>
        </w:rPr>
        <w:t>415-02/14-01/1771 od 29.09.2014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Preslika citiranog uvjerenja  dostavlja se u privitku.</w:t>
      </w:r>
    </w:p>
    <w:p w:rsidRDefault="00272F5F" w:rsidP="00272F5F" w:rsidR="00F2706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Ministarstvo financija, Porezna uprava, Područni ured Zagreb, obavijestilo je o postojanju razlučnog prava na navedenim vozilima , iznosa razlučnog prava 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54.659,82 Kn.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Stečajni upravitelj nije u posjedu navedenih vozila, obzirom da mu bivši zakonski za</w:t>
      </w:r>
      <w:r w:rsidR="00F27062" w:rsidRPr="00A73382">
        <w:rPr>
          <w:sz w:val="22"/>
          <w:szCs w:val="22"/>
          <w:lang w:val="hr-HR"/>
        </w:rPr>
        <w:t>s</w:t>
      </w:r>
      <w:r w:rsidRPr="00A73382">
        <w:rPr>
          <w:sz w:val="22"/>
          <w:szCs w:val="22"/>
          <w:lang w:val="hr-HR"/>
        </w:rPr>
        <w:t xml:space="preserve">tupnici </w:t>
      </w:r>
      <w:r w:rsidR="00413EAE" w:rsidRPr="00A73382">
        <w:rPr>
          <w:sz w:val="22"/>
          <w:szCs w:val="22"/>
          <w:lang w:val="hr-HR"/>
        </w:rPr>
        <w:t xml:space="preserve">vozila nisu </w:t>
      </w:r>
      <w:r w:rsidRPr="00A73382">
        <w:rPr>
          <w:sz w:val="22"/>
          <w:szCs w:val="22"/>
          <w:lang w:val="hr-HR"/>
        </w:rPr>
        <w:t xml:space="preserve"> predali</w:t>
      </w:r>
      <w:r w:rsidR="00F27062" w:rsidRPr="00A73382">
        <w:rPr>
          <w:sz w:val="22"/>
          <w:szCs w:val="22"/>
          <w:lang w:val="hr-HR"/>
        </w:rPr>
        <w:t>.</w:t>
      </w:r>
    </w:p>
    <w:p w:rsidRDefault="008A1364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HETA Asset Resolution Hrvatska d.o.o. Zagreb, Slavonska avenija 6a, (ranije Hypo Leasing Kroatien društvo za Fina</w:t>
      </w:r>
      <w:r w:rsidR="0033073D" w:rsidRPr="00A73382">
        <w:rPr>
          <w:sz w:val="22"/>
          <w:szCs w:val="22"/>
          <w:lang w:val="hr-HR"/>
        </w:rPr>
        <w:t>n</w:t>
      </w:r>
      <w:r w:rsidRPr="00A73382">
        <w:rPr>
          <w:sz w:val="22"/>
          <w:szCs w:val="22"/>
          <w:lang w:val="hr-HR"/>
        </w:rPr>
        <w:t>ciranje d.o.o. Zagreb, Koranska 16) obavijestilo je o postojanju izlučnog prava na vozilu</w:t>
      </w:r>
      <w:r w:rsidR="00413EAE" w:rsidRPr="00A73382">
        <w:rPr>
          <w:sz w:val="22"/>
          <w:szCs w:val="22"/>
          <w:lang w:val="hr-HR"/>
        </w:rPr>
        <w:t xml:space="preserve"> , temeljem Ugovora o financijskom leasingu</w:t>
      </w:r>
      <w:r w:rsidR="0033073D" w:rsidRPr="00A73382">
        <w:rPr>
          <w:sz w:val="22"/>
          <w:szCs w:val="22"/>
          <w:lang w:val="hr-HR"/>
        </w:rPr>
        <w:t xml:space="preserve"> </w:t>
      </w:r>
      <w:r w:rsidR="00413EAE" w:rsidRPr="00A73382">
        <w:rPr>
          <w:sz w:val="22"/>
          <w:szCs w:val="22"/>
          <w:lang w:val="hr-HR"/>
        </w:rPr>
        <w:t>motornog vozila HR/020901064</w:t>
      </w:r>
    </w:p>
    <w:p w:rsidRDefault="008A1364" w:rsidP="008A1364" w:rsidR="008A1364" w:rsidRPr="00A73382">
      <w:pPr>
        <w:numPr>
          <w:ilvl w:val="0"/>
          <w:numId w:val="20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Renault laguna grandtour III </w:t>
      </w:r>
      <w:r w:rsidR="005E6AC6" w:rsidRPr="00A73382">
        <w:rPr>
          <w:sz w:val="22"/>
          <w:szCs w:val="22"/>
          <w:lang w:val="hr-HR"/>
        </w:rPr>
        <w:t>Privilege 2.0</w:t>
      </w:r>
      <w:r w:rsidR="00037BF2" w:rsidRPr="00A73382">
        <w:rPr>
          <w:sz w:val="22"/>
          <w:szCs w:val="22"/>
          <w:lang w:val="hr-HR"/>
        </w:rPr>
        <w:t xml:space="preserve"> </w:t>
      </w:r>
      <w:r w:rsidR="005E6AC6" w:rsidRPr="00A73382">
        <w:rPr>
          <w:sz w:val="22"/>
          <w:szCs w:val="22"/>
          <w:lang w:val="hr-HR"/>
        </w:rPr>
        <w:t>DCI, broj šasije ; VF1KTE90E39038875, godina proizvodnje 2007.</w:t>
      </w:r>
    </w:p>
    <w:p w:rsidRDefault="00413EAE" w:rsidP="005D7A0C" w:rsidR="00413EAE" w:rsidRPr="00A73382">
      <w:pPr>
        <w:rPr>
          <w:sz w:val="22"/>
          <w:szCs w:val="22"/>
          <w:lang w:val="hr-HR"/>
        </w:rPr>
      </w:pPr>
    </w:p>
    <w:p w:rsidRDefault="00037BF2" w:rsidP="005D7A0C" w:rsidR="00BF546B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Stečajni upravitelj nije u posjedu navedenog vozila</w:t>
      </w:r>
      <w:r w:rsidR="00413EAE" w:rsidRPr="00A73382">
        <w:rPr>
          <w:sz w:val="22"/>
          <w:szCs w:val="22"/>
          <w:lang w:val="hr-HR"/>
        </w:rPr>
        <w:t>.</w:t>
      </w:r>
    </w:p>
    <w:p w:rsidRDefault="00037BF2" w:rsidP="005D7A0C" w:rsidR="00037BF2" w:rsidRPr="00A73382">
      <w:pPr>
        <w:rPr>
          <w:sz w:val="22"/>
          <w:szCs w:val="22"/>
          <w:lang w:val="hr-HR"/>
        </w:rPr>
      </w:pPr>
    </w:p>
    <w:p w:rsidRDefault="00BF546B" w:rsidP="005D7A0C" w:rsidR="005D7A0C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III</w:t>
      </w:r>
      <w:r w:rsidR="00A64F27" w:rsidRPr="00A73382">
        <w:rPr>
          <w:sz w:val="22"/>
          <w:szCs w:val="22"/>
          <w:lang w:val="hr-HR"/>
        </w:rPr>
        <w:tab/>
      </w:r>
      <w:r w:rsidR="005D7A0C" w:rsidRPr="00A73382">
        <w:rPr>
          <w:sz w:val="22"/>
          <w:szCs w:val="22"/>
          <w:lang w:val="hr-HR"/>
        </w:rPr>
        <w:t>Zatražila sam od</w:t>
      </w:r>
      <w:r w:rsidR="00B76196" w:rsidRPr="00A73382">
        <w:rPr>
          <w:sz w:val="22"/>
          <w:szCs w:val="22"/>
          <w:lang w:val="hr-HR"/>
        </w:rPr>
        <w:t xml:space="preserve"> Grada Zagreba </w:t>
      </w:r>
      <w:r w:rsidR="005D7A0C" w:rsidRPr="00A73382">
        <w:rPr>
          <w:sz w:val="22"/>
          <w:szCs w:val="22"/>
          <w:lang w:val="hr-HR"/>
        </w:rPr>
        <w:t xml:space="preserve"> Gradskog ureda za katastar i geodetske poslove, Odjela za katastar zemljišta i nekretnina, podatak da li je dužnik upisan  kao posjednik nekretnina, te je isti izdao uvjerenje Klase; 935-08/201</w:t>
      </w:r>
      <w:r w:rsidR="00B76196" w:rsidRPr="00A73382">
        <w:rPr>
          <w:sz w:val="22"/>
          <w:szCs w:val="22"/>
          <w:lang w:val="hr-HR"/>
        </w:rPr>
        <w:t>7</w:t>
      </w:r>
      <w:r w:rsidR="005D7A0C" w:rsidRPr="00A73382">
        <w:rPr>
          <w:sz w:val="22"/>
          <w:szCs w:val="22"/>
          <w:lang w:val="hr-HR"/>
        </w:rPr>
        <w:t>-01/</w:t>
      </w:r>
      <w:r w:rsidR="00B76196" w:rsidRPr="00A73382">
        <w:rPr>
          <w:sz w:val="22"/>
          <w:szCs w:val="22"/>
          <w:lang w:val="hr-HR"/>
        </w:rPr>
        <w:t>11582</w:t>
      </w:r>
      <w:r w:rsidR="005D7A0C" w:rsidRPr="00A73382">
        <w:rPr>
          <w:sz w:val="22"/>
          <w:szCs w:val="22"/>
          <w:lang w:val="hr-HR"/>
        </w:rPr>
        <w:t xml:space="preserve"> od 2</w:t>
      </w:r>
      <w:r w:rsidR="00B76196" w:rsidRPr="00A73382">
        <w:rPr>
          <w:sz w:val="22"/>
          <w:szCs w:val="22"/>
          <w:lang w:val="hr-HR"/>
        </w:rPr>
        <w:t>5</w:t>
      </w:r>
      <w:r w:rsidR="005D7A0C" w:rsidRPr="00A73382">
        <w:rPr>
          <w:sz w:val="22"/>
          <w:szCs w:val="22"/>
          <w:lang w:val="hr-HR"/>
        </w:rPr>
        <w:t>.0</w:t>
      </w:r>
      <w:r w:rsidR="00B76196" w:rsidRPr="00A73382">
        <w:rPr>
          <w:sz w:val="22"/>
          <w:szCs w:val="22"/>
          <w:lang w:val="hr-HR"/>
        </w:rPr>
        <w:t>5</w:t>
      </w:r>
      <w:r w:rsidR="005D7A0C" w:rsidRPr="00A73382">
        <w:rPr>
          <w:sz w:val="22"/>
          <w:szCs w:val="22"/>
          <w:lang w:val="hr-HR"/>
        </w:rPr>
        <w:t>.201</w:t>
      </w:r>
      <w:r w:rsidR="00372470" w:rsidRPr="00A73382">
        <w:rPr>
          <w:sz w:val="22"/>
          <w:szCs w:val="22"/>
          <w:lang w:val="hr-HR"/>
        </w:rPr>
        <w:t>7</w:t>
      </w:r>
      <w:r w:rsidR="005D7A0C" w:rsidRPr="00A73382">
        <w:rPr>
          <w:sz w:val="22"/>
          <w:szCs w:val="22"/>
          <w:lang w:val="hr-HR"/>
        </w:rPr>
        <w:t>. iz kojeg proizlazi da dužnik nije upisan u katastarskom operatu koji je u nadležnosti Gradskog ureda za katastar i geodetske poslove  Grada Zagreba, koje uvjerenje u preslici dostavljam u privitku.</w:t>
      </w:r>
    </w:p>
    <w:p w:rsidRDefault="005D7A0C" w:rsidP="005D7A0C" w:rsidR="005D7A0C" w:rsidRPr="00A73382">
      <w:pPr>
        <w:rPr>
          <w:sz w:val="22"/>
          <w:szCs w:val="22"/>
          <w:lang w:val="hr-HR"/>
        </w:rPr>
      </w:pPr>
    </w:p>
    <w:p w:rsidRDefault="005D7A0C" w:rsidP="005D7A0C" w:rsidR="005D7A0C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Također sam i na Općinskom građanskom sudu Zagreb, Zemljišno knjižnom odjelu zatražila podatak da li je dužnik upisan kao vlasnik nekretnine, te  je sud izdao potvrdu pod. br. </w:t>
      </w:r>
      <w:r w:rsidR="0033073D" w:rsidRPr="00A73382">
        <w:rPr>
          <w:sz w:val="22"/>
          <w:szCs w:val="22"/>
          <w:lang w:val="hr-HR"/>
        </w:rPr>
        <w:t>49484</w:t>
      </w:r>
      <w:r w:rsidRPr="00A73382">
        <w:rPr>
          <w:sz w:val="22"/>
          <w:szCs w:val="22"/>
          <w:lang w:val="hr-HR"/>
        </w:rPr>
        <w:t>/201</w:t>
      </w:r>
      <w:r w:rsidR="0033073D" w:rsidRPr="00A73382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 xml:space="preserve"> dana 2</w:t>
      </w:r>
      <w:r w:rsidR="0033073D" w:rsidRPr="00A73382">
        <w:rPr>
          <w:sz w:val="22"/>
          <w:szCs w:val="22"/>
          <w:lang w:val="hr-HR"/>
        </w:rPr>
        <w:t>6</w:t>
      </w:r>
      <w:r w:rsidRPr="00A73382">
        <w:rPr>
          <w:sz w:val="22"/>
          <w:szCs w:val="22"/>
          <w:lang w:val="hr-HR"/>
        </w:rPr>
        <w:t>.0</w:t>
      </w:r>
      <w:r w:rsidR="0033073D" w:rsidRPr="00A73382">
        <w:rPr>
          <w:sz w:val="22"/>
          <w:szCs w:val="22"/>
          <w:lang w:val="hr-HR"/>
        </w:rPr>
        <w:t>5</w:t>
      </w:r>
      <w:r w:rsidRPr="00A73382">
        <w:rPr>
          <w:sz w:val="22"/>
          <w:szCs w:val="22"/>
          <w:lang w:val="hr-HR"/>
        </w:rPr>
        <w:t>. 201</w:t>
      </w:r>
      <w:r w:rsidR="0033073D" w:rsidRPr="00A73382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>. iz koje proizlazi da stečajni dužnik nije upisan kao vlasnik ili nositelj prava korištenja u zemljišnim knjigama i knjizi položenih ugovora čije je vođenje u njegovoj nadležnosti, a koju potvrdu u preslici dostavljam u privitku</w:t>
      </w:r>
    </w:p>
    <w:p w:rsidRDefault="005D7A0C" w:rsidP="004A5FFB" w:rsidR="00A64F27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Zatražila sam od Hrvatskog zavoda za mirovinsko osiguranje podatak da li drušvo ima registriranih zaposlenika u društvu, te iz  dobivenih podataka proizlazi da stečajni dužnik nema zaposlenih radnik</w:t>
      </w:r>
      <w:r w:rsidR="00EA0190">
        <w:rPr>
          <w:sz w:val="22"/>
          <w:szCs w:val="22"/>
          <w:lang w:val="hr-HR"/>
        </w:rPr>
        <w:t>a, a koje dostavljam u privitku.</w:t>
      </w:r>
    </w:p>
    <w:p w:rsidRDefault="00132884" w:rsidP="00580A0C" w:rsidR="00132884" w:rsidRPr="00A73382">
      <w:pPr>
        <w:rPr>
          <w:sz w:val="22"/>
          <w:szCs w:val="22"/>
          <w:lang w:val="hr-HR"/>
        </w:rPr>
      </w:pPr>
    </w:p>
    <w:p w:rsidRDefault="00EC2DD7" w:rsidP="00A65622" w:rsidR="004C2DCC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>V</w:t>
      </w:r>
      <w:r w:rsidR="00E4088E" w:rsidRPr="00A73382">
        <w:rPr>
          <w:sz w:val="22"/>
          <w:szCs w:val="22"/>
          <w:lang w:val="hr-HR"/>
        </w:rPr>
        <w:tab/>
      </w:r>
      <w:r w:rsidR="00BF6B4C" w:rsidRPr="00A73382">
        <w:rPr>
          <w:sz w:val="22"/>
          <w:szCs w:val="22"/>
          <w:lang w:val="hr-HR"/>
        </w:rPr>
        <w:t>Obzirom na sve</w:t>
      </w:r>
      <w:r w:rsidR="004C2DCC" w:rsidRPr="00A73382">
        <w:rPr>
          <w:sz w:val="22"/>
          <w:szCs w:val="22"/>
          <w:lang w:val="hr-HR"/>
        </w:rPr>
        <w:t xml:space="preserve"> do sada </w:t>
      </w:r>
      <w:r w:rsidR="00BF6B4C" w:rsidRPr="00A73382">
        <w:rPr>
          <w:sz w:val="22"/>
          <w:szCs w:val="22"/>
          <w:lang w:val="hr-HR"/>
        </w:rPr>
        <w:t xml:space="preserve"> navedeno ne raspolažem podacima  koju djelatnost je obavljao stečajni dužnik.</w:t>
      </w:r>
    </w:p>
    <w:p w:rsidRDefault="00A65622" w:rsidP="00A65622" w:rsidR="00A6562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Društvo nema zaposlenih radnika,  </w:t>
      </w:r>
      <w:r w:rsidR="00FD5C71" w:rsidRPr="00A73382">
        <w:rPr>
          <w:sz w:val="22"/>
          <w:szCs w:val="22"/>
          <w:lang w:val="hr-HR"/>
        </w:rPr>
        <w:t xml:space="preserve">a što proizlazi iz </w:t>
      </w:r>
      <w:r w:rsidRPr="00A73382">
        <w:rPr>
          <w:sz w:val="22"/>
          <w:szCs w:val="22"/>
          <w:lang w:val="hr-HR"/>
        </w:rPr>
        <w:t>potvrde Hrvatskog z</w:t>
      </w:r>
      <w:r w:rsidR="00BF6B4C" w:rsidRPr="00A73382">
        <w:rPr>
          <w:sz w:val="22"/>
          <w:szCs w:val="22"/>
          <w:lang w:val="hr-HR"/>
        </w:rPr>
        <w:t>avoda za mirovinsko osigura</w:t>
      </w:r>
      <w:r w:rsidR="00EA0190">
        <w:rPr>
          <w:sz w:val="22"/>
          <w:szCs w:val="22"/>
          <w:lang w:val="hr-HR"/>
        </w:rPr>
        <w:t>nje.</w:t>
      </w:r>
    </w:p>
    <w:p w:rsidRDefault="00BF6B4C" w:rsidP="00A65622" w:rsidR="00BF6B4C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Prema podacima dobivenim od Porezne uprave</w:t>
      </w:r>
      <w:r w:rsidR="00E86C64" w:rsidRPr="00A73382">
        <w:rPr>
          <w:sz w:val="22"/>
          <w:szCs w:val="22"/>
          <w:lang w:val="hr-HR"/>
        </w:rPr>
        <w:t>- računu dobiti i gubitaka proizlazi</w:t>
      </w:r>
      <w:r w:rsidRPr="00A73382">
        <w:rPr>
          <w:sz w:val="22"/>
          <w:szCs w:val="22"/>
          <w:lang w:val="hr-HR"/>
        </w:rPr>
        <w:t xml:space="preserve"> </w:t>
      </w:r>
      <w:r w:rsidR="00E86C64" w:rsidRPr="00A73382">
        <w:rPr>
          <w:sz w:val="22"/>
          <w:szCs w:val="22"/>
          <w:lang w:val="hr-HR"/>
        </w:rPr>
        <w:t xml:space="preserve">da </w:t>
      </w:r>
      <w:r w:rsidRPr="00A73382">
        <w:rPr>
          <w:sz w:val="22"/>
          <w:szCs w:val="22"/>
          <w:lang w:val="hr-HR"/>
        </w:rPr>
        <w:t xml:space="preserve">društvo u </w:t>
      </w:r>
      <w:r w:rsidR="00E86C64" w:rsidRPr="00A73382">
        <w:rPr>
          <w:sz w:val="22"/>
          <w:szCs w:val="22"/>
          <w:lang w:val="hr-HR"/>
        </w:rPr>
        <w:t xml:space="preserve">2015. godini i </w:t>
      </w:r>
      <w:r w:rsidRPr="00A73382">
        <w:rPr>
          <w:sz w:val="22"/>
          <w:szCs w:val="22"/>
          <w:lang w:val="hr-HR"/>
        </w:rPr>
        <w:t xml:space="preserve">2016. </w:t>
      </w:r>
      <w:r w:rsidR="004C2DCC" w:rsidRPr="00A73382">
        <w:rPr>
          <w:sz w:val="22"/>
          <w:szCs w:val="22"/>
          <w:lang w:val="hr-HR"/>
        </w:rPr>
        <w:t>g</w:t>
      </w:r>
      <w:r w:rsidRPr="00A73382">
        <w:rPr>
          <w:sz w:val="22"/>
          <w:szCs w:val="22"/>
          <w:lang w:val="hr-HR"/>
        </w:rPr>
        <w:t>odini nije imalo nikakove prihode</w:t>
      </w:r>
      <w:r w:rsidR="008B67C1" w:rsidRPr="00A73382">
        <w:rPr>
          <w:sz w:val="22"/>
          <w:szCs w:val="22"/>
          <w:lang w:val="hr-HR"/>
        </w:rPr>
        <w:t>.</w:t>
      </w:r>
      <w:r w:rsidR="00E86C64" w:rsidRPr="00A73382">
        <w:rPr>
          <w:sz w:val="22"/>
          <w:szCs w:val="22"/>
          <w:lang w:val="hr-HR"/>
        </w:rPr>
        <w:t>Također iz računa dobiti i gubitaka za 2015. razvidni su podaci i za 2014. Godine, a iz kojih proizlazi da društvo u 2014. godini nije imalo nikakove prihode.</w:t>
      </w:r>
    </w:p>
    <w:p w:rsidRDefault="008B67C1" w:rsidP="00BF6B4C" w:rsidR="00BF6B4C" w:rsidRPr="00A73382">
      <w:pPr>
        <w:ind w:firstLine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svega navedenog bi proizlazilo da dužnik ne obavlja djelatnost, pa s</w:t>
      </w:r>
      <w:r w:rsidR="00BF6B4C" w:rsidRPr="00A73382">
        <w:rPr>
          <w:sz w:val="22"/>
          <w:szCs w:val="22"/>
          <w:lang w:val="hr-HR"/>
        </w:rPr>
        <w:t>toga nema uvjeta niti za nastava</w:t>
      </w:r>
      <w:r w:rsidR="00C106D9" w:rsidRPr="00A73382">
        <w:rPr>
          <w:sz w:val="22"/>
          <w:szCs w:val="22"/>
          <w:lang w:val="hr-HR"/>
        </w:rPr>
        <w:t>k poslovanja stečajnog dužnika.</w:t>
      </w:r>
    </w:p>
    <w:p w:rsidRDefault="00A65622" w:rsidP="00A65622" w:rsidR="00A6562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A82239" w:rsidP="00A82239" w:rsidR="00A82239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VI</w:t>
      </w:r>
      <w:r w:rsidRPr="00A73382">
        <w:rPr>
          <w:sz w:val="22"/>
          <w:szCs w:val="22"/>
          <w:lang w:val="hr-HR"/>
        </w:rPr>
        <w:tab/>
        <w:t>PRIJEDLOZI ODLUKA</w:t>
      </w:r>
      <w:r w:rsidRPr="00A73382">
        <w:rPr>
          <w:sz w:val="22"/>
          <w:szCs w:val="22"/>
          <w:lang w:val="hr-HR"/>
        </w:rPr>
        <w:tab/>
      </w:r>
    </w:p>
    <w:p w:rsidRDefault="00A82239" w:rsidP="00A82239" w:rsidR="00A82239" w:rsidRPr="00A73382">
      <w:pPr>
        <w:rPr>
          <w:sz w:val="22"/>
          <w:szCs w:val="22"/>
          <w:lang w:val="hr-HR"/>
        </w:rPr>
      </w:pPr>
    </w:p>
    <w:p w:rsidRDefault="00A82239" w:rsidP="00A82239" w:rsidR="00A82239" w:rsidRPr="00A73382">
      <w:pPr>
        <w:ind w:firstLine="36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1.</w:t>
      </w:r>
      <w:r w:rsidRPr="00A73382">
        <w:rPr>
          <w:sz w:val="22"/>
          <w:szCs w:val="22"/>
          <w:lang w:val="hr-HR"/>
        </w:rPr>
        <w:tab/>
        <w:t>Prihvaća se u cijelosti izvješće stečajnog upravitelja</w:t>
      </w:r>
    </w:p>
    <w:p w:rsidRDefault="00A82239" w:rsidP="00A82239" w:rsidR="00A82239" w:rsidRPr="00A73382">
      <w:pPr>
        <w:ind w:firstLine="45" w:left="36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2.Prihvaća se prijedlog stečajnog upravitelja , te se utvrđuje da nema uvjeta za nastavak poslovanja</w:t>
      </w:r>
    </w:p>
    <w:p w:rsidRDefault="00A82239" w:rsidP="00A82239" w:rsidR="006F5A83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3.</w:t>
      </w:r>
      <w:r w:rsidR="00790099" w:rsidRPr="00A73382">
        <w:rPr>
          <w:sz w:val="22"/>
          <w:szCs w:val="22"/>
          <w:lang w:val="hr-HR"/>
        </w:rPr>
        <w:tab/>
        <w:t xml:space="preserve">Prihvaća se procjena nekretnina stečajnog dužnika izrađena po vještaku Snježani Vrdoljak iz PERIDOT d.o.o. </w:t>
      </w:r>
      <w:r w:rsidR="003A3004" w:rsidRPr="00A73382">
        <w:rPr>
          <w:sz w:val="22"/>
          <w:szCs w:val="22"/>
          <w:lang w:val="hr-HR"/>
        </w:rPr>
        <w:t xml:space="preserve">Zagreb, Viktora Kovačića 14. </w:t>
      </w:r>
    </w:p>
    <w:p w:rsidRDefault="006F5A83" w:rsidP="00A82239" w:rsidR="006F5A83" w:rsidRPr="00A73382">
      <w:pPr>
        <w:rPr>
          <w:sz w:val="22"/>
          <w:szCs w:val="22"/>
          <w:lang w:val="hr-HR"/>
        </w:rPr>
      </w:pPr>
    </w:p>
    <w:p w:rsidRDefault="006F5A83" w:rsidP="003A3004" w:rsidR="003A300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4.</w:t>
      </w:r>
      <w:r w:rsidR="003A3004" w:rsidRPr="00A73382">
        <w:rPr>
          <w:sz w:val="22"/>
          <w:szCs w:val="22"/>
          <w:lang w:val="hr-HR"/>
        </w:rPr>
        <w:t xml:space="preserve"> Nekretnine stečajnog dužnika </w:t>
      </w:r>
      <w:r w:rsidRPr="00A73382">
        <w:rPr>
          <w:sz w:val="22"/>
          <w:szCs w:val="22"/>
          <w:lang w:val="hr-HR"/>
        </w:rPr>
        <w:t xml:space="preserve"> prodavati će se prikupljanjem pisanih ponuda,</w:t>
      </w:r>
      <w:r w:rsidR="005C136E" w:rsidRPr="00A73382">
        <w:rPr>
          <w:sz w:val="22"/>
          <w:szCs w:val="22"/>
          <w:lang w:val="hr-HR"/>
        </w:rPr>
        <w:t xml:space="preserve">a </w:t>
      </w:r>
      <w:r w:rsidRPr="00A73382">
        <w:rPr>
          <w:sz w:val="22"/>
          <w:szCs w:val="22"/>
          <w:lang w:val="hr-HR"/>
        </w:rPr>
        <w:t xml:space="preserve"> koje ponude će se otv</w:t>
      </w:r>
      <w:r w:rsidR="00717A52" w:rsidRPr="00A73382">
        <w:rPr>
          <w:sz w:val="22"/>
          <w:szCs w:val="22"/>
          <w:lang w:val="hr-HR"/>
        </w:rPr>
        <w:t>a</w:t>
      </w:r>
      <w:r w:rsidRPr="00A73382">
        <w:rPr>
          <w:sz w:val="22"/>
          <w:szCs w:val="22"/>
          <w:lang w:val="hr-HR"/>
        </w:rPr>
        <w:t>rati kod javnog bilježnika</w:t>
      </w:r>
      <w:r w:rsidR="003A3004" w:rsidRPr="00A73382">
        <w:rPr>
          <w:sz w:val="22"/>
          <w:szCs w:val="22"/>
          <w:lang w:val="hr-HR"/>
        </w:rPr>
        <w:t>.</w:t>
      </w:r>
    </w:p>
    <w:p w:rsidRDefault="003A3004" w:rsidP="00A82239" w:rsidR="003A300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Nekretnine stečajnog dužnika prodavati će se po početnoj cijeni </w:t>
      </w:r>
      <w:r w:rsidR="005C136E" w:rsidRPr="00A73382">
        <w:rPr>
          <w:sz w:val="22"/>
          <w:szCs w:val="22"/>
          <w:lang w:val="hr-HR"/>
        </w:rPr>
        <w:t>u visini njihove procijenjene vrijednosti od vještaka Snježane Vrdoljak iz PER</w:t>
      </w:r>
      <w:r w:rsidR="00DF7E9D">
        <w:rPr>
          <w:sz w:val="22"/>
          <w:szCs w:val="22"/>
          <w:lang w:val="hr-HR"/>
        </w:rPr>
        <w:t>I</w:t>
      </w:r>
      <w:r w:rsidR="005C136E" w:rsidRPr="00A73382">
        <w:rPr>
          <w:sz w:val="22"/>
          <w:szCs w:val="22"/>
          <w:lang w:val="hr-HR"/>
        </w:rPr>
        <w:t xml:space="preserve">DOT d.o.o. Zagreb, </w:t>
      </w:r>
      <w:r w:rsidRPr="00A73382">
        <w:rPr>
          <w:sz w:val="22"/>
          <w:szCs w:val="22"/>
          <w:lang w:val="hr-HR"/>
        </w:rPr>
        <w:t>kako slijedi:</w:t>
      </w:r>
    </w:p>
    <w:p w:rsidRDefault="003A3004" w:rsidP="00A82239" w:rsidR="003A3004" w:rsidRPr="00A73382">
      <w:pPr>
        <w:rPr>
          <w:sz w:val="22"/>
          <w:szCs w:val="22"/>
          <w:lang w:val="hr-HR"/>
        </w:rPr>
      </w:pPr>
    </w:p>
    <w:p w:rsidRDefault="00235BC4" w:rsidP="00235BC4" w:rsidR="00235BC4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a)nekretnine upisane u z.k.ul.1151 k.o. Sveti Rok,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 to: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k.č.br.36, oranica Zagajuša Kremen površine 813 čhv. u iznosu 17.339,32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-k.č.br. 37, oranica Zagajuša Kremen površine 809 čhv. u iznosu 17.256,30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 47 , oranica Zagajuša Kremen ,šuma zagajuša Kremen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ukupne površine 202 čhv.                                                u iznosu 4.311,11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-  k.č.br. 106, livada Gaj Kremen , površine 124 </w:t>
      </w:r>
      <w:r w:rsidR="009D765A" w:rsidRPr="00A73382">
        <w:rPr>
          <w:sz w:val="22"/>
          <w:szCs w:val="22"/>
          <w:lang w:val="hr-HR"/>
        </w:rPr>
        <w:t>čhv.</w:t>
      </w:r>
      <w:r w:rsidRPr="00A73382">
        <w:rPr>
          <w:sz w:val="22"/>
          <w:szCs w:val="22"/>
          <w:lang w:val="hr-HR"/>
        </w:rPr>
        <w:t>-u iznosu         17.179,92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-  k.č.br. 109, šuma Gaj Kremen , površine 111čhv. –u iznosu</w:t>
      </w:r>
      <w:r w:rsidRPr="00A73382">
        <w:rPr>
          <w:sz w:val="22"/>
          <w:szCs w:val="22"/>
          <w:lang w:val="hr-HR"/>
        </w:rPr>
        <w:tab/>
        <w:t xml:space="preserve"> 15.369,48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- k.č.br. 111  livada Gaj Kremen, površine 141 čhv. –u iznosu        19.529,64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 112 kuća i dvorište Kremen,površine 76 čhv. –u iznosu   10.515,96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- k.č.br. 113 dvorište Kremen,površine 8 čhv. –u iznosu                1.117,08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157 oranica Pleća Kremen površine 38 čhv. –u iznosu         5.277,24 Kn 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-k.č.br. 158 oranica Pleća Kremen površine 36 čhv. –u iznosu        4.969,08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266 oranica Prpuška Kremen, površine 603 čhv-u iznosu  83.549,88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267 oranica Prpuška Kremen, površine 385 čhv. –u iznosu  8.213,05 Kn 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268 oranica Prpuška Kremen, površine 220 čhv. –u iznosu  4.690,63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-k.č.br. 2061/1 oranica Brig površine 452 čhv-u iznosu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9.642,18 Kn 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b)</w:t>
      </w:r>
      <w:r w:rsidRPr="00A73382">
        <w:rPr>
          <w:sz w:val="22"/>
          <w:szCs w:val="22"/>
          <w:lang w:val="hr-HR"/>
        </w:rPr>
        <w:tab/>
        <w:t>Nekretnine upisane u z.k.ul. 536 k.o. Sveti Rok, i to;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-k.č.br. 573/2 oranica površine 2 jutra i 837 čhv.- u 53760/80640 dijela</w:t>
      </w:r>
    </w:p>
    <w:p w:rsidRDefault="00235BC4" w:rsidP="00235BC4" w:rsidR="00235BC4" w:rsidRPr="00A73382">
      <w:pPr>
        <w:ind w:left="43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-u iznosu od 57.402,40 Kn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c) </w:t>
      </w:r>
      <w:r w:rsidRPr="00A73382">
        <w:rPr>
          <w:sz w:val="22"/>
          <w:szCs w:val="22"/>
          <w:lang w:val="hr-HR"/>
        </w:rPr>
        <w:tab/>
        <w:t>Nekretnine upisane u z.k.ul. 1263 k.o. Sveti Rok, i to;</w:t>
      </w:r>
    </w:p>
    <w:p w:rsidRDefault="00235BC4" w:rsidP="00235BC4" w:rsidR="00235BC4" w:rsidRPr="00A73382">
      <w:pPr>
        <w:rPr>
          <w:sz w:val="22"/>
          <w:szCs w:val="22"/>
          <w:lang w:val="hr-HR"/>
        </w:rPr>
      </w:pPr>
    </w:p>
    <w:p w:rsidRDefault="00235BC4" w:rsidP="00235BC4" w:rsidR="00235BC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-k.č.br. 573/4 oranica površine 1 jutro i 643 čhv-u 53760/80640 dijela</w:t>
      </w:r>
    </w:p>
    <w:p w:rsidRDefault="00235BC4" w:rsidP="00235BC4" w:rsidR="00235BC4" w:rsidRPr="00A73382">
      <w:pPr>
        <w:ind w:left="43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-u iznosu od 207.199,08 Kn</w:t>
      </w:r>
    </w:p>
    <w:p w:rsidRDefault="003A3004" w:rsidP="00A82239" w:rsidR="003A3004" w:rsidRPr="00A73382">
      <w:pPr>
        <w:rPr>
          <w:sz w:val="22"/>
          <w:szCs w:val="22"/>
          <w:lang w:val="hr-HR"/>
        </w:rPr>
      </w:pPr>
    </w:p>
    <w:p w:rsidRDefault="003A3004" w:rsidP="00A82239" w:rsidR="003A3004" w:rsidRPr="00A73382">
      <w:pPr>
        <w:rPr>
          <w:sz w:val="22"/>
          <w:szCs w:val="22"/>
          <w:lang w:val="hr-HR"/>
        </w:rPr>
      </w:pPr>
    </w:p>
    <w:p w:rsidRDefault="00897EA6" w:rsidP="00A82239" w:rsidR="005B5F5D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a</w:t>
      </w:r>
      <w:r w:rsidR="003A3004" w:rsidRPr="00A73382">
        <w:rPr>
          <w:sz w:val="22"/>
          <w:szCs w:val="22"/>
          <w:lang w:val="hr-HR"/>
        </w:rPr>
        <w:t xml:space="preserve"> u slučaju neuspjele prodaje, cijena </w:t>
      </w:r>
      <w:r w:rsidRPr="00A73382">
        <w:rPr>
          <w:sz w:val="22"/>
          <w:szCs w:val="22"/>
          <w:lang w:val="hr-HR"/>
        </w:rPr>
        <w:t xml:space="preserve">će se </w:t>
      </w:r>
      <w:r w:rsidR="003A3004" w:rsidRPr="00A73382">
        <w:rPr>
          <w:sz w:val="22"/>
          <w:szCs w:val="22"/>
          <w:lang w:val="hr-HR"/>
        </w:rPr>
        <w:t xml:space="preserve">smanjivati </w:t>
      </w:r>
      <w:r w:rsidR="00580A0C" w:rsidRPr="00A73382">
        <w:rPr>
          <w:sz w:val="22"/>
          <w:szCs w:val="22"/>
          <w:lang w:val="hr-HR"/>
        </w:rPr>
        <w:t>po</w:t>
      </w:r>
      <w:r w:rsidR="003A3004" w:rsidRPr="00A73382">
        <w:rPr>
          <w:sz w:val="22"/>
          <w:szCs w:val="22"/>
          <w:lang w:val="hr-HR"/>
        </w:rPr>
        <w:t xml:space="preserve"> 20% </w:t>
      </w:r>
      <w:r w:rsidR="00580A0C" w:rsidRPr="00A73382">
        <w:rPr>
          <w:sz w:val="22"/>
          <w:szCs w:val="22"/>
          <w:lang w:val="hr-HR"/>
        </w:rPr>
        <w:t>od procijenjene vrijednosti</w:t>
      </w:r>
      <w:r w:rsidR="003A3004" w:rsidRPr="00A73382">
        <w:rPr>
          <w:sz w:val="22"/>
          <w:szCs w:val="22"/>
          <w:lang w:val="hr-HR"/>
        </w:rPr>
        <w:t>, s time da se ne mogu prodati ispod 20% od njihove procijenjene vrijednosti.</w:t>
      </w:r>
    </w:p>
    <w:p w:rsidRDefault="003A3004" w:rsidP="00A82239" w:rsidR="003A300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Oglas o prodaji nekretnina o</w:t>
      </w:r>
      <w:r w:rsidR="00580A0C" w:rsidRPr="00A73382">
        <w:rPr>
          <w:sz w:val="22"/>
          <w:szCs w:val="22"/>
          <w:lang w:val="hr-HR"/>
        </w:rPr>
        <w:t>bjaviti će se na stranicama VTS i HGK.</w:t>
      </w:r>
    </w:p>
    <w:p w:rsidRDefault="005B5F5D" w:rsidP="00A82239" w:rsidR="005B5F5D" w:rsidRPr="00A73382">
      <w:pPr>
        <w:rPr>
          <w:sz w:val="22"/>
          <w:szCs w:val="22"/>
          <w:lang w:val="hr-HR"/>
        </w:rPr>
      </w:pPr>
    </w:p>
    <w:p w:rsidRDefault="005B5F5D" w:rsidP="00A82239" w:rsidR="005B5F5D" w:rsidRPr="00A73382">
      <w:pPr>
        <w:rPr>
          <w:sz w:val="22"/>
          <w:szCs w:val="22"/>
          <w:lang w:val="hr-HR"/>
        </w:rPr>
      </w:pPr>
    </w:p>
    <w:p w:rsidRDefault="00D36BB6" w:rsidP="00A65622" w:rsidR="00897EA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U Zagrebu, 31. kolovoza 2017.</w:t>
      </w:r>
      <w:r w:rsidR="00A65622" w:rsidRPr="00A73382">
        <w:rPr>
          <w:sz w:val="22"/>
          <w:szCs w:val="22"/>
          <w:lang w:val="hr-HR"/>
        </w:rPr>
        <w:t xml:space="preserve">                        </w:t>
      </w:r>
    </w:p>
    <w:p w:rsidRDefault="00897EA6" w:rsidP="00A65622" w:rsidR="00897EA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Stečajni upravitelj</w:t>
      </w:r>
    </w:p>
    <w:p w:rsidRDefault="00897EA6" w:rsidP="00A65622" w:rsidR="00A6562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Vesna Kocbek</w:t>
      </w:r>
      <w:r w:rsidR="00A65622" w:rsidRPr="00A73382">
        <w:rPr>
          <w:sz w:val="22"/>
          <w:szCs w:val="22"/>
          <w:lang w:val="hr-HR"/>
        </w:rPr>
        <w:t xml:space="preserve">                                </w:t>
      </w:r>
      <w:r w:rsidR="00D36BB6" w:rsidRPr="00A73382">
        <w:rPr>
          <w:sz w:val="22"/>
          <w:szCs w:val="22"/>
          <w:lang w:val="hr-HR"/>
        </w:rPr>
        <w:t xml:space="preserve">        </w:t>
      </w:r>
    </w:p>
    <w:sectPr w:rsidR="00A65622" w:rsidRPr="00A7338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F6E8A"/>
    <w:multiLevelType w:val="hybridMultilevel"/>
    <w:tmpl w:val="B89EF822"/>
    <w:lvl w:tplc="4CBEA4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3E4F1F"/>
    <w:multiLevelType w:val="hybridMultilevel"/>
    <w:tmpl w:val="354E4F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">
    <w:nsid w:val="1D2D7470"/>
    <w:multiLevelType w:val="hybridMultilevel"/>
    <w:tmpl w:val="1C3C9140"/>
    <w:lvl w:tplc="120CBE6E" w:ilvl="0">
      <w:start w:val="5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81CD9"/>
    <w:multiLevelType w:val="hybridMultilevel"/>
    <w:tmpl w:val="B85295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B5EF4"/>
    <w:multiLevelType w:val="hybridMultilevel"/>
    <w:tmpl w:val="B2261110"/>
    <w:lvl w:tplc="65D630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10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0BF2052"/>
    <w:multiLevelType w:val="hybridMultilevel"/>
    <w:tmpl w:val="6B04ED34"/>
    <w:lvl w:tplc="F49A451A" w:ilvl="0">
      <w:start w:val="3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3707C8"/>
    <w:multiLevelType w:val="hybridMultilevel"/>
    <w:tmpl w:val="1C48488E"/>
    <w:lvl w:tplc="416A0A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CAD4D39"/>
    <w:multiLevelType w:val="hybridMultilevel"/>
    <w:tmpl w:val="594068DC"/>
    <w:lvl w:tplc="863059A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55141BC8"/>
    <w:multiLevelType w:val="hybridMultilevel"/>
    <w:tmpl w:val="5B0A1160"/>
    <w:lvl w:tplc="45F2C6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CA1451"/>
    <w:multiLevelType w:val="hybridMultilevel"/>
    <w:tmpl w:val="9CC6D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9222B4"/>
    <w:multiLevelType w:val="hybridMultilevel"/>
    <w:tmpl w:val="DD6030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4F47C9C"/>
    <w:multiLevelType w:val="hybridMultilevel"/>
    <w:tmpl w:val="EDFC78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DCE15CA"/>
    <w:multiLevelType w:val="hybridMultilevel"/>
    <w:tmpl w:val="0ACEC7A6"/>
    <w:lvl w:tplc="FA98465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9"/>
  </w:num>
  <w:num w:numId="5">
    <w:abstractNumId w:val="12"/>
  </w:num>
  <w:num w:numId="6">
    <w:abstractNumId w:val="9"/>
  </w:num>
  <w:num w:numId="7">
    <w:abstractNumId w:val="6"/>
  </w:num>
  <w:num w:numId="8">
    <w:abstractNumId w:val="18"/>
  </w:num>
  <w:num w:numId="9">
    <w:abstractNumId w:val="8"/>
  </w:num>
  <w:num w:numId="10">
    <w:abstractNumId w:val="3"/>
  </w:num>
  <w:num w:numId="11">
    <w:abstractNumId w:val="0"/>
  </w:num>
  <w:num w:numId="12">
    <w:abstractNumId w:val="13"/>
  </w:num>
  <w:num w:numId="13">
    <w:abstractNumId w:val="21"/>
  </w:num>
  <w:num w:numId="14">
    <w:abstractNumId w:val="1"/>
  </w:num>
  <w:num w:numId="15">
    <w:abstractNumId w:val="15"/>
  </w:num>
  <w:num w:numId="16">
    <w:abstractNumId w:val="14"/>
  </w:num>
  <w:num w:numId="17">
    <w:abstractNumId w:val="20"/>
  </w:num>
  <w:num w:numId="18">
    <w:abstractNumId w:val="4"/>
  </w:num>
  <w:num w:numId="19">
    <w:abstractNumId w:val="16"/>
  </w:num>
  <w:num w:numId="20">
    <w:abstractNumId w:val="5"/>
  </w:num>
  <w:num w:numId="21">
    <w:abstractNumId w:val="17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0006D"/>
    <w:rsid w:val="0000292B"/>
    <w:rsid w:val="000058FB"/>
    <w:rsid w:val="00006F2E"/>
    <w:rsid w:val="00007546"/>
    <w:rsid w:val="00007792"/>
    <w:rsid w:val="00010A99"/>
    <w:rsid w:val="00010FC4"/>
    <w:rsid w:val="00016BB3"/>
    <w:rsid w:val="00017385"/>
    <w:rsid w:val="00026A67"/>
    <w:rsid w:val="00031D0F"/>
    <w:rsid w:val="000338AF"/>
    <w:rsid w:val="00036A74"/>
    <w:rsid w:val="00037BF2"/>
    <w:rsid w:val="000447D1"/>
    <w:rsid w:val="00046F58"/>
    <w:rsid w:val="00052D90"/>
    <w:rsid w:val="00053641"/>
    <w:rsid w:val="0006410A"/>
    <w:rsid w:val="00066E53"/>
    <w:rsid w:val="00070E92"/>
    <w:rsid w:val="000729D0"/>
    <w:rsid w:val="00073AEE"/>
    <w:rsid w:val="000743D9"/>
    <w:rsid w:val="00077C5D"/>
    <w:rsid w:val="00080D2D"/>
    <w:rsid w:val="00082BB1"/>
    <w:rsid w:val="000868D8"/>
    <w:rsid w:val="00090B2B"/>
    <w:rsid w:val="00092664"/>
    <w:rsid w:val="00093B90"/>
    <w:rsid w:val="00097FE1"/>
    <w:rsid w:val="000A71C7"/>
    <w:rsid w:val="000B433D"/>
    <w:rsid w:val="000C2990"/>
    <w:rsid w:val="000C5A63"/>
    <w:rsid w:val="000D0B96"/>
    <w:rsid w:val="000D3298"/>
    <w:rsid w:val="000D7A81"/>
    <w:rsid w:val="000E571E"/>
    <w:rsid w:val="000F4149"/>
    <w:rsid w:val="000F5B2F"/>
    <w:rsid w:val="000F7595"/>
    <w:rsid w:val="0010171B"/>
    <w:rsid w:val="0010526A"/>
    <w:rsid w:val="00112D46"/>
    <w:rsid w:val="00115FD4"/>
    <w:rsid w:val="00126CC8"/>
    <w:rsid w:val="00132884"/>
    <w:rsid w:val="00134BFA"/>
    <w:rsid w:val="00136D6A"/>
    <w:rsid w:val="00137413"/>
    <w:rsid w:val="001374DD"/>
    <w:rsid w:val="00141EBB"/>
    <w:rsid w:val="00145CCD"/>
    <w:rsid w:val="00152912"/>
    <w:rsid w:val="001540A4"/>
    <w:rsid w:val="0015427D"/>
    <w:rsid w:val="00155201"/>
    <w:rsid w:val="00157F0E"/>
    <w:rsid w:val="00160A7F"/>
    <w:rsid w:val="001615F4"/>
    <w:rsid w:val="00162E99"/>
    <w:rsid w:val="00163252"/>
    <w:rsid w:val="00163DB9"/>
    <w:rsid w:val="00166AC5"/>
    <w:rsid w:val="00172F83"/>
    <w:rsid w:val="00181EF5"/>
    <w:rsid w:val="0019203F"/>
    <w:rsid w:val="001A188D"/>
    <w:rsid w:val="001B1A46"/>
    <w:rsid w:val="001B6D80"/>
    <w:rsid w:val="001B6EEF"/>
    <w:rsid w:val="001B79AB"/>
    <w:rsid w:val="001C16F2"/>
    <w:rsid w:val="001C5900"/>
    <w:rsid w:val="001D2704"/>
    <w:rsid w:val="001E657B"/>
    <w:rsid w:val="001E7A90"/>
    <w:rsid w:val="001F4B33"/>
    <w:rsid w:val="002040DE"/>
    <w:rsid w:val="00210CF8"/>
    <w:rsid w:val="0021437A"/>
    <w:rsid w:val="0023333C"/>
    <w:rsid w:val="00235BC4"/>
    <w:rsid w:val="002372AC"/>
    <w:rsid w:val="00237DF4"/>
    <w:rsid w:val="0024145D"/>
    <w:rsid w:val="00243543"/>
    <w:rsid w:val="00247F5B"/>
    <w:rsid w:val="002541C5"/>
    <w:rsid w:val="00256C01"/>
    <w:rsid w:val="00260D65"/>
    <w:rsid w:val="00270665"/>
    <w:rsid w:val="0027193A"/>
    <w:rsid w:val="00272F5F"/>
    <w:rsid w:val="0028071D"/>
    <w:rsid w:val="00281E3D"/>
    <w:rsid w:val="002827AC"/>
    <w:rsid w:val="00282C15"/>
    <w:rsid w:val="00283641"/>
    <w:rsid w:val="00283BB4"/>
    <w:rsid w:val="002852C5"/>
    <w:rsid w:val="0029231A"/>
    <w:rsid w:val="00293058"/>
    <w:rsid w:val="00295C33"/>
    <w:rsid w:val="002A1E55"/>
    <w:rsid w:val="002A620D"/>
    <w:rsid w:val="002A7EB8"/>
    <w:rsid w:val="002B2714"/>
    <w:rsid w:val="002B3109"/>
    <w:rsid w:val="002B7E70"/>
    <w:rsid w:val="002D3E61"/>
    <w:rsid w:val="002D734D"/>
    <w:rsid w:val="002E0D60"/>
    <w:rsid w:val="002E37E6"/>
    <w:rsid w:val="002E7809"/>
    <w:rsid w:val="002F7334"/>
    <w:rsid w:val="00305115"/>
    <w:rsid w:val="00320A1E"/>
    <w:rsid w:val="00320FB9"/>
    <w:rsid w:val="00322DAE"/>
    <w:rsid w:val="00323732"/>
    <w:rsid w:val="0032534E"/>
    <w:rsid w:val="0032699E"/>
    <w:rsid w:val="003270B9"/>
    <w:rsid w:val="0033073D"/>
    <w:rsid w:val="003368E8"/>
    <w:rsid w:val="00336E79"/>
    <w:rsid w:val="00343784"/>
    <w:rsid w:val="00343BD1"/>
    <w:rsid w:val="0034786A"/>
    <w:rsid w:val="00350733"/>
    <w:rsid w:val="00352576"/>
    <w:rsid w:val="00354FFF"/>
    <w:rsid w:val="00355309"/>
    <w:rsid w:val="00355D6C"/>
    <w:rsid w:val="003612DA"/>
    <w:rsid w:val="00362577"/>
    <w:rsid w:val="0036472A"/>
    <w:rsid w:val="00371531"/>
    <w:rsid w:val="00372470"/>
    <w:rsid w:val="00372B02"/>
    <w:rsid w:val="00385F73"/>
    <w:rsid w:val="0038713D"/>
    <w:rsid w:val="0039116A"/>
    <w:rsid w:val="0039442A"/>
    <w:rsid w:val="00396B48"/>
    <w:rsid w:val="00397512"/>
    <w:rsid w:val="003A0D3E"/>
    <w:rsid w:val="003A3004"/>
    <w:rsid w:val="003A7D85"/>
    <w:rsid w:val="003C0DBA"/>
    <w:rsid w:val="003C1555"/>
    <w:rsid w:val="003C523B"/>
    <w:rsid w:val="003E0553"/>
    <w:rsid w:val="003E1318"/>
    <w:rsid w:val="003F394C"/>
    <w:rsid w:val="003F7698"/>
    <w:rsid w:val="00405671"/>
    <w:rsid w:val="00412C17"/>
    <w:rsid w:val="00413379"/>
    <w:rsid w:val="00413EAE"/>
    <w:rsid w:val="0041441A"/>
    <w:rsid w:val="0041752D"/>
    <w:rsid w:val="004206D1"/>
    <w:rsid w:val="00423E53"/>
    <w:rsid w:val="004248B2"/>
    <w:rsid w:val="00426F4C"/>
    <w:rsid w:val="0042766E"/>
    <w:rsid w:val="00430CF6"/>
    <w:rsid w:val="0043111B"/>
    <w:rsid w:val="00434E15"/>
    <w:rsid w:val="004459BB"/>
    <w:rsid w:val="004471A2"/>
    <w:rsid w:val="0045125C"/>
    <w:rsid w:val="00453F3C"/>
    <w:rsid w:val="0045404C"/>
    <w:rsid w:val="004542FF"/>
    <w:rsid w:val="00460062"/>
    <w:rsid w:val="004605E1"/>
    <w:rsid w:val="00462F8E"/>
    <w:rsid w:val="0046440A"/>
    <w:rsid w:val="004706C5"/>
    <w:rsid w:val="00472232"/>
    <w:rsid w:val="004852C8"/>
    <w:rsid w:val="00487240"/>
    <w:rsid w:val="004874E1"/>
    <w:rsid w:val="004874F6"/>
    <w:rsid w:val="004A1174"/>
    <w:rsid w:val="004A4DAB"/>
    <w:rsid w:val="004A5FFB"/>
    <w:rsid w:val="004A6635"/>
    <w:rsid w:val="004A6BB4"/>
    <w:rsid w:val="004C2DCC"/>
    <w:rsid w:val="004C640D"/>
    <w:rsid w:val="004C6E54"/>
    <w:rsid w:val="004D027D"/>
    <w:rsid w:val="004D05AC"/>
    <w:rsid w:val="004D33E5"/>
    <w:rsid w:val="004D3A09"/>
    <w:rsid w:val="004D67EF"/>
    <w:rsid w:val="004E4E76"/>
    <w:rsid w:val="004E7471"/>
    <w:rsid w:val="004F2446"/>
    <w:rsid w:val="004F24A5"/>
    <w:rsid w:val="004F415F"/>
    <w:rsid w:val="004F7897"/>
    <w:rsid w:val="00505765"/>
    <w:rsid w:val="00513D07"/>
    <w:rsid w:val="00515B40"/>
    <w:rsid w:val="00517192"/>
    <w:rsid w:val="00520208"/>
    <w:rsid w:val="00522894"/>
    <w:rsid w:val="0052795D"/>
    <w:rsid w:val="005323E3"/>
    <w:rsid w:val="00535152"/>
    <w:rsid w:val="00535332"/>
    <w:rsid w:val="005403AE"/>
    <w:rsid w:val="00545EF3"/>
    <w:rsid w:val="005526A9"/>
    <w:rsid w:val="005564EC"/>
    <w:rsid w:val="0056195E"/>
    <w:rsid w:val="00565FA3"/>
    <w:rsid w:val="00571AF1"/>
    <w:rsid w:val="00572DD2"/>
    <w:rsid w:val="00580A0C"/>
    <w:rsid w:val="005817F6"/>
    <w:rsid w:val="00584DA7"/>
    <w:rsid w:val="005867CF"/>
    <w:rsid w:val="005938A7"/>
    <w:rsid w:val="005A689B"/>
    <w:rsid w:val="005B29A1"/>
    <w:rsid w:val="005B40BE"/>
    <w:rsid w:val="005B4655"/>
    <w:rsid w:val="005B5F5D"/>
    <w:rsid w:val="005B6C60"/>
    <w:rsid w:val="005C136E"/>
    <w:rsid w:val="005C67AE"/>
    <w:rsid w:val="005D2CA8"/>
    <w:rsid w:val="005D69A7"/>
    <w:rsid w:val="005D7A0C"/>
    <w:rsid w:val="005E083E"/>
    <w:rsid w:val="005E0E6E"/>
    <w:rsid w:val="005E1992"/>
    <w:rsid w:val="005E1E42"/>
    <w:rsid w:val="005E6AC6"/>
    <w:rsid w:val="005E6D5F"/>
    <w:rsid w:val="005E7FC6"/>
    <w:rsid w:val="005F2E36"/>
    <w:rsid w:val="005F38E7"/>
    <w:rsid w:val="006020F0"/>
    <w:rsid w:val="00604CF8"/>
    <w:rsid w:val="00605B68"/>
    <w:rsid w:val="0060764B"/>
    <w:rsid w:val="006100FC"/>
    <w:rsid w:val="006148A0"/>
    <w:rsid w:val="006213CC"/>
    <w:rsid w:val="00622447"/>
    <w:rsid w:val="00627B0B"/>
    <w:rsid w:val="006304CE"/>
    <w:rsid w:val="00635737"/>
    <w:rsid w:val="006366A1"/>
    <w:rsid w:val="00640484"/>
    <w:rsid w:val="00654608"/>
    <w:rsid w:val="00655720"/>
    <w:rsid w:val="00664770"/>
    <w:rsid w:val="00665FD3"/>
    <w:rsid w:val="0066637A"/>
    <w:rsid w:val="00672B39"/>
    <w:rsid w:val="006831FD"/>
    <w:rsid w:val="00683C8C"/>
    <w:rsid w:val="0068528F"/>
    <w:rsid w:val="00685B99"/>
    <w:rsid w:val="00686B13"/>
    <w:rsid w:val="00687C0D"/>
    <w:rsid w:val="00690D2E"/>
    <w:rsid w:val="00690DF1"/>
    <w:rsid w:val="00692538"/>
    <w:rsid w:val="00692C54"/>
    <w:rsid w:val="0069391D"/>
    <w:rsid w:val="00695351"/>
    <w:rsid w:val="006967D7"/>
    <w:rsid w:val="00696DA1"/>
    <w:rsid w:val="006A79FA"/>
    <w:rsid w:val="006B2D35"/>
    <w:rsid w:val="006B37FE"/>
    <w:rsid w:val="006C0CBA"/>
    <w:rsid w:val="006C3C5B"/>
    <w:rsid w:val="006C6320"/>
    <w:rsid w:val="006D27A8"/>
    <w:rsid w:val="006D407B"/>
    <w:rsid w:val="006D6BF8"/>
    <w:rsid w:val="006E6152"/>
    <w:rsid w:val="006E78CA"/>
    <w:rsid w:val="006F5A83"/>
    <w:rsid w:val="00700596"/>
    <w:rsid w:val="00702200"/>
    <w:rsid w:val="00707A53"/>
    <w:rsid w:val="00716824"/>
    <w:rsid w:val="00717A52"/>
    <w:rsid w:val="00720A84"/>
    <w:rsid w:val="00726D6B"/>
    <w:rsid w:val="00736FF7"/>
    <w:rsid w:val="007415D8"/>
    <w:rsid w:val="00742231"/>
    <w:rsid w:val="007447B3"/>
    <w:rsid w:val="0075439D"/>
    <w:rsid w:val="00762C97"/>
    <w:rsid w:val="007671F7"/>
    <w:rsid w:val="00775A78"/>
    <w:rsid w:val="007808AF"/>
    <w:rsid w:val="00783630"/>
    <w:rsid w:val="00785488"/>
    <w:rsid w:val="00787C98"/>
    <w:rsid w:val="00790099"/>
    <w:rsid w:val="00791CAE"/>
    <w:rsid w:val="007A4405"/>
    <w:rsid w:val="007A7374"/>
    <w:rsid w:val="007B1E11"/>
    <w:rsid w:val="007B510D"/>
    <w:rsid w:val="007B6203"/>
    <w:rsid w:val="007C1462"/>
    <w:rsid w:val="007C3CB5"/>
    <w:rsid w:val="007C567C"/>
    <w:rsid w:val="007E1650"/>
    <w:rsid w:val="007E266E"/>
    <w:rsid w:val="007F5AE1"/>
    <w:rsid w:val="00803EE6"/>
    <w:rsid w:val="00804348"/>
    <w:rsid w:val="0081500A"/>
    <w:rsid w:val="00830C75"/>
    <w:rsid w:val="0083568D"/>
    <w:rsid w:val="00837A77"/>
    <w:rsid w:val="0084039C"/>
    <w:rsid w:val="00864A52"/>
    <w:rsid w:val="0086602C"/>
    <w:rsid w:val="00866898"/>
    <w:rsid w:val="00872427"/>
    <w:rsid w:val="00873473"/>
    <w:rsid w:val="00875BAA"/>
    <w:rsid w:val="00876990"/>
    <w:rsid w:val="00897477"/>
    <w:rsid w:val="00897EA6"/>
    <w:rsid w:val="008A095A"/>
    <w:rsid w:val="008A1364"/>
    <w:rsid w:val="008B2D4B"/>
    <w:rsid w:val="008B4135"/>
    <w:rsid w:val="008B67C1"/>
    <w:rsid w:val="008C4207"/>
    <w:rsid w:val="008D38B1"/>
    <w:rsid w:val="008D4793"/>
    <w:rsid w:val="008D62F7"/>
    <w:rsid w:val="008E032D"/>
    <w:rsid w:val="008E25A8"/>
    <w:rsid w:val="008E66E0"/>
    <w:rsid w:val="008E7FB3"/>
    <w:rsid w:val="008F46F6"/>
    <w:rsid w:val="008F6C42"/>
    <w:rsid w:val="009001DE"/>
    <w:rsid w:val="0090112F"/>
    <w:rsid w:val="00906F50"/>
    <w:rsid w:val="00912047"/>
    <w:rsid w:val="009161BC"/>
    <w:rsid w:val="009161E1"/>
    <w:rsid w:val="009169FF"/>
    <w:rsid w:val="009219EA"/>
    <w:rsid w:val="00921BBE"/>
    <w:rsid w:val="00934C7B"/>
    <w:rsid w:val="00935DCF"/>
    <w:rsid w:val="0095049F"/>
    <w:rsid w:val="00954873"/>
    <w:rsid w:val="00957A8A"/>
    <w:rsid w:val="00960355"/>
    <w:rsid w:val="009627CC"/>
    <w:rsid w:val="00965E2F"/>
    <w:rsid w:val="00967FBF"/>
    <w:rsid w:val="00970480"/>
    <w:rsid w:val="00971FF1"/>
    <w:rsid w:val="009744D4"/>
    <w:rsid w:val="00975AEF"/>
    <w:rsid w:val="00976829"/>
    <w:rsid w:val="00983249"/>
    <w:rsid w:val="00986419"/>
    <w:rsid w:val="00987876"/>
    <w:rsid w:val="009907B2"/>
    <w:rsid w:val="009A3734"/>
    <w:rsid w:val="009A52D3"/>
    <w:rsid w:val="009A7282"/>
    <w:rsid w:val="009B0969"/>
    <w:rsid w:val="009B0E4B"/>
    <w:rsid w:val="009B17AF"/>
    <w:rsid w:val="009B4E30"/>
    <w:rsid w:val="009C08FF"/>
    <w:rsid w:val="009C2E45"/>
    <w:rsid w:val="009C44F8"/>
    <w:rsid w:val="009D5FAE"/>
    <w:rsid w:val="009D765A"/>
    <w:rsid w:val="009E7C97"/>
    <w:rsid w:val="009F10F6"/>
    <w:rsid w:val="009F32CB"/>
    <w:rsid w:val="009F3C5D"/>
    <w:rsid w:val="00A01243"/>
    <w:rsid w:val="00A01D19"/>
    <w:rsid w:val="00A10462"/>
    <w:rsid w:val="00A10D03"/>
    <w:rsid w:val="00A15977"/>
    <w:rsid w:val="00A215AA"/>
    <w:rsid w:val="00A221AC"/>
    <w:rsid w:val="00A27870"/>
    <w:rsid w:val="00A27D61"/>
    <w:rsid w:val="00A31579"/>
    <w:rsid w:val="00A35C1F"/>
    <w:rsid w:val="00A371E7"/>
    <w:rsid w:val="00A379B4"/>
    <w:rsid w:val="00A44687"/>
    <w:rsid w:val="00A46A6A"/>
    <w:rsid w:val="00A620A6"/>
    <w:rsid w:val="00A64F27"/>
    <w:rsid w:val="00A65622"/>
    <w:rsid w:val="00A67230"/>
    <w:rsid w:val="00A7070E"/>
    <w:rsid w:val="00A73382"/>
    <w:rsid w:val="00A73516"/>
    <w:rsid w:val="00A73A18"/>
    <w:rsid w:val="00A81313"/>
    <w:rsid w:val="00A82239"/>
    <w:rsid w:val="00A827B4"/>
    <w:rsid w:val="00A90981"/>
    <w:rsid w:val="00A91FB2"/>
    <w:rsid w:val="00A93888"/>
    <w:rsid w:val="00A948C4"/>
    <w:rsid w:val="00A97111"/>
    <w:rsid w:val="00AA2FEB"/>
    <w:rsid w:val="00AB6271"/>
    <w:rsid w:val="00AC4D97"/>
    <w:rsid w:val="00AD3392"/>
    <w:rsid w:val="00AE240C"/>
    <w:rsid w:val="00AE251C"/>
    <w:rsid w:val="00AE56E3"/>
    <w:rsid w:val="00AE59FE"/>
    <w:rsid w:val="00AF0804"/>
    <w:rsid w:val="00AF14BC"/>
    <w:rsid w:val="00AF33FA"/>
    <w:rsid w:val="00B06D36"/>
    <w:rsid w:val="00B07199"/>
    <w:rsid w:val="00B1020A"/>
    <w:rsid w:val="00B11557"/>
    <w:rsid w:val="00B13400"/>
    <w:rsid w:val="00B36095"/>
    <w:rsid w:val="00B419FB"/>
    <w:rsid w:val="00B46480"/>
    <w:rsid w:val="00B509B7"/>
    <w:rsid w:val="00B55155"/>
    <w:rsid w:val="00B7074D"/>
    <w:rsid w:val="00B76196"/>
    <w:rsid w:val="00B763DD"/>
    <w:rsid w:val="00B817A3"/>
    <w:rsid w:val="00B818C2"/>
    <w:rsid w:val="00B877DC"/>
    <w:rsid w:val="00B90CC6"/>
    <w:rsid w:val="00B94280"/>
    <w:rsid w:val="00BA1A85"/>
    <w:rsid w:val="00BB07BB"/>
    <w:rsid w:val="00BB617D"/>
    <w:rsid w:val="00BC1CDF"/>
    <w:rsid w:val="00BD1BB2"/>
    <w:rsid w:val="00BD37DE"/>
    <w:rsid w:val="00BD500A"/>
    <w:rsid w:val="00BD650C"/>
    <w:rsid w:val="00BD7199"/>
    <w:rsid w:val="00BE09B4"/>
    <w:rsid w:val="00BE5DC6"/>
    <w:rsid w:val="00BF3256"/>
    <w:rsid w:val="00BF3BF8"/>
    <w:rsid w:val="00BF546B"/>
    <w:rsid w:val="00BF6008"/>
    <w:rsid w:val="00BF6B4C"/>
    <w:rsid w:val="00BF6F08"/>
    <w:rsid w:val="00C0111A"/>
    <w:rsid w:val="00C02197"/>
    <w:rsid w:val="00C042AA"/>
    <w:rsid w:val="00C06FDD"/>
    <w:rsid w:val="00C106D9"/>
    <w:rsid w:val="00C11050"/>
    <w:rsid w:val="00C124B9"/>
    <w:rsid w:val="00C12D83"/>
    <w:rsid w:val="00C162BF"/>
    <w:rsid w:val="00C16316"/>
    <w:rsid w:val="00C16EAA"/>
    <w:rsid w:val="00C20BBD"/>
    <w:rsid w:val="00C34430"/>
    <w:rsid w:val="00C36414"/>
    <w:rsid w:val="00C458FC"/>
    <w:rsid w:val="00C470C3"/>
    <w:rsid w:val="00C503CE"/>
    <w:rsid w:val="00C513A6"/>
    <w:rsid w:val="00C52951"/>
    <w:rsid w:val="00C63457"/>
    <w:rsid w:val="00C655B3"/>
    <w:rsid w:val="00C656B0"/>
    <w:rsid w:val="00C769DE"/>
    <w:rsid w:val="00C808A0"/>
    <w:rsid w:val="00C82A88"/>
    <w:rsid w:val="00C84C27"/>
    <w:rsid w:val="00C90702"/>
    <w:rsid w:val="00C9227F"/>
    <w:rsid w:val="00C9372A"/>
    <w:rsid w:val="00C93C4A"/>
    <w:rsid w:val="00CA2878"/>
    <w:rsid w:val="00CA4349"/>
    <w:rsid w:val="00CA7632"/>
    <w:rsid w:val="00CB0B30"/>
    <w:rsid w:val="00CB0EB5"/>
    <w:rsid w:val="00CB14AA"/>
    <w:rsid w:val="00CB71C1"/>
    <w:rsid w:val="00CC044C"/>
    <w:rsid w:val="00CC1111"/>
    <w:rsid w:val="00CC5D7B"/>
    <w:rsid w:val="00CC7511"/>
    <w:rsid w:val="00CD3233"/>
    <w:rsid w:val="00CD348D"/>
    <w:rsid w:val="00CD492E"/>
    <w:rsid w:val="00CD5C16"/>
    <w:rsid w:val="00CD6F1C"/>
    <w:rsid w:val="00CD764C"/>
    <w:rsid w:val="00CE0106"/>
    <w:rsid w:val="00CE28B5"/>
    <w:rsid w:val="00CE39F1"/>
    <w:rsid w:val="00CE648F"/>
    <w:rsid w:val="00D00C80"/>
    <w:rsid w:val="00D01929"/>
    <w:rsid w:val="00D03D94"/>
    <w:rsid w:val="00D06EB3"/>
    <w:rsid w:val="00D06F6D"/>
    <w:rsid w:val="00D071E0"/>
    <w:rsid w:val="00D105BD"/>
    <w:rsid w:val="00D24DBA"/>
    <w:rsid w:val="00D27520"/>
    <w:rsid w:val="00D35A23"/>
    <w:rsid w:val="00D36BB6"/>
    <w:rsid w:val="00D37489"/>
    <w:rsid w:val="00D376E8"/>
    <w:rsid w:val="00D46306"/>
    <w:rsid w:val="00D46386"/>
    <w:rsid w:val="00D46F88"/>
    <w:rsid w:val="00D47CFC"/>
    <w:rsid w:val="00D52AE6"/>
    <w:rsid w:val="00D53542"/>
    <w:rsid w:val="00D77964"/>
    <w:rsid w:val="00D86F3E"/>
    <w:rsid w:val="00D87B17"/>
    <w:rsid w:val="00DA4B08"/>
    <w:rsid w:val="00DB6B6F"/>
    <w:rsid w:val="00DC0BC5"/>
    <w:rsid w:val="00DC262E"/>
    <w:rsid w:val="00DD6DD0"/>
    <w:rsid w:val="00DE091C"/>
    <w:rsid w:val="00DE1F78"/>
    <w:rsid w:val="00DE403A"/>
    <w:rsid w:val="00DE60DD"/>
    <w:rsid w:val="00DE63FF"/>
    <w:rsid w:val="00DE7839"/>
    <w:rsid w:val="00DF3397"/>
    <w:rsid w:val="00DF799A"/>
    <w:rsid w:val="00DF7D07"/>
    <w:rsid w:val="00DF7E9D"/>
    <w:rsid w:val="00E0007F"/>
    <w:rsid w:val="00E061BA"/>
    <w:rsid w:val="00E12CBF"/>
    <w:rsid w:val="00E137FA"/>
    <w:rsid w:val="00E14F08"/>
    <w:rsid w:val="00E212E2"/>
    <w:rsid w:val="00E22BC1"/>
    <w:rsid w:val="00E30912"/>
    <w:rsid w:val="00E31521"/>
    <w:rsid w:val="00E32B2F"/>
    <w:rsid w:val="00E32FFE"/>
    <w:rsid w:val="00E35BB8"/>
    <w:rsid w:val="00E406D0"/>
    <w:rsid w:val="00E4088E"/>
    <w:rsid w:val="00E40F4A"/>
    <w:rsid w:val="00E41E07"/>
    <w:rsid w:val="00E42107"/>
    <w:rsid w:val="00E4220E"/>
    <w:rsid w:val="00E506D2"/>
    <w:rsid w:val="00E6532E"/>
    <w:rsid w:val="00E66072"/>
    <w:rsid w:val="00E663AB"/>
    <w:rsid w:val="00E66D94"/>
    <w:rsid w:val="00E71E18"/>
    <w:rsid w:val="00E7589D"/>
    <w:rsid w:val="00E805D2"/>
    <w:rsid w:val="00E80957"/>
    <w:rsid w:val="00E81AE3"/>
    <w:rsid w:val="00E82092"/>
    <w:rsid w:val="00E86C64"/>
    <w:rsid w:val="00E87A7C"/>
    <w:rsid w:val="00E95E6B"/>
    <w:rsid w:val="00E96EF3"/>
    <w:rsid w:val="00E97D85"/>
    <w:rsid w:val="00EA0190"/>
    <w:rsid w:val="00EA0DA8"/>
    <w:rsid w:val="00EA0DE9"/>
    <w:rsid w:val="00EA209A"/>
    <w:rsid w:val="00EA5689"/>
    <w:rsid w:val="00EB1DF4"/>
    <w:rsid w:val="00EB64BB"/>
    <w:rsid w:val="00EC2DD7"/>
    <w:rsid w:val="00EC7FA1"/>
    <w:rsid w:val="00ED2C9D"/>
    <w:rsid w:val="00ED52B8"/>
    <w:rsid w:val="00ED5E4D"/>
    <w:rsid w:val="00ED62A1"/>
    <w:rsid w:val="00EE23C9"/>
    <w:rsid w:val="00EF56B3"/>
    <w:rsid w:val="00EF5E07"/>
    <w:rsid w:val="00F0013C"/>
    <w:rsid w:val="00F00BAC"/>
    <w:rsid w:val="00F017B1"/>
    <w:rsid w:val="00F01FD2"/>
    <w:rsid w:val="00F051F9"/>
    <w:rsid w:val="00F05A80"/>
    <w:rsid w:val="00F0711D"/>
    <w:rsid w:val="00F1558E"/>
    <w:rsid w:val="00F21875"/>
    <w:rsid w:val="00F24593"/>
    <w:rsid w:val="00F26C41"/>
    <w:rsid w:val="00F27062"/>
    <w:rsid w:val="00F411C8"/>
    <w:rsid w:val="00F47E46"/>
    <w:rsid w:val="00F51093"/>
    <w:rsid w:val="00F60158"/>
    <w:rsid w:val="00F60D0E"/>
    <w:rsid w:val="00F62F57"/>
    <w:rsid w:val="00F71A9F"/>
    <w:rsid w:val="00F74D04"/>
    <w:rsid w:val="00F91E74"/>
    <w:rsid w:val="00FA2397"/>
    <w:rsid w:val="00FA3DF2"/>
    <w:rsid w:val="00FA5F87"/>
    <w:rsid w:val="00FA6243"/>
    <w:rsid w:val="00FA749B"/>
    <w:rsid w:val="00FC03A3"/>
    <w:rsid w:val="00FC0A36"/>
    <w:rsid w:val="00FC3EDA"/>
    <w:rsid w:val="00FC41F0"/>
    <w:rsid w:val="00FC5362"/>
    <w:rsid w:val="00FC5E35"/>
    <w:rsid w:val="00FC6065"/>
    <w:rsid w:val="00FC6839"/>
    <w:rsid w:val="00FD137F"/>
    <w:rsid w:val="00FD5C71"/>
    <w:rsid w:val="00FE6F0F"/>
    <w:rsid w:val="00FF03E4"/>
    <w:rsid w:val="00FF0A4F"/>
    <w:rsid w:val="00FF10DB"/>
    <w:rsid w:val="00FF59AA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89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B0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B0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B0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B0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89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B0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B0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B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B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St-80/2017-47</izvorni_sadrzaj>
    <derivirana_varijabla naziv="DomainObject.Oznaka_1">St-80/2017-47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0EF91-32E1-4101-B68B-9553CA954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9</properties:Pages>
  <properties:Words>2499</properties:Words>
  <properties:Characters>14238</properties:Characters>
  <properties:Lines>418</properties:Lines>
  <properties:Paragraphs>226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18864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2017-09-07T09:57:00Z</dcterms:created>
  <dc:creator>kocbek</dc:creator>
  <cp:lastModifiedBy>Katica Franjić</cp:lastModifiedBy>
  <cp:lastPrinted>2017-09-06T09:04:00Z</cp:lastPrinted>
  <dcterms:modified xmlns:xsi="http://www.w3.org/2001/XMLSchema-instance" xsi:type="dcterms:W3CDTF">2017-09-07T10:08:00Z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