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a291" w14:paraId="1aea291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63779A">
        <w:t>71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5F2513">
        <w:t xml:space="preserve"> 26.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F15993">
      <w:pPr>
        <w:jc w:val="both"/>
      </w:pPr>
      <w:r w:rsidRPr="009C5689">
        <w:t xml:space="preserve">I </w:t>
      </w:r>
      <w:r w:rsidRPr="009C5689">
        <w:tab/>
        <w:t>Za dužnika</w:t>
      </w:r>
      <w:r w:rsidR="0063779A">
        <w:t xml:space="preserve"> </w:t>
      </w:r>
      <w:r w:rsidR="00AF210E" w:rsidRPr="0052192B">
        <w:t>NAMJEŠTAJ-STIPIĆ j.d.o.o., Okunšćak, Brestovčeva 7, OIB: 80442867523</w:t>
      </w:r>
      <w:r w:rsidR="003E576E">
        <w:t>.</w:t>
      </w:r>
    </w:p>
    <w:p w:rsidRDefault="00F15993" w:rsidP="00B255BC" w:rsidR="00F15993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63779A">
        <w:t>101.203,93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Zagreb,</w:t>
      </w:r>
      <w:r w:rsidR="005F2513" w:rsidRPr="005F2513">
        <w:t xml:space="preserve"> </w:t>
      </w:r>
      <w:r w:rsidR="005F2513">
        <w:t>26.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293711" w:rsidR="00293711">
      <w:pPr>
        <w:ind w:firstLine="708" w:left="5664"/>
        <w:jc w:val="right"/>
        <w:rPr>
          <w:b/>
          <w:bCs/>
        </w:rPr>
      </w:pPr>
      <w:r w:rsidRPr="009C5689">
        <w:t xml:space="preserve">     </w:t>
      </w:r>
      <w:r w:rsidR="00056735">
        <w:t>Teuta Klinžić Zajec</w:t>
      </w:r>
      <w:r w:rsidR="00293711">
        <w:rPr>
          <w:bCs/>
        </w:rPr>
        <w:t>, v.r.</w:t>
      </w:r>
    </w:p>
    <w:p w:rsidRDefault="00293711" w:rsidP="00293711" w:rsidR="00293711">
      <w:pPr>
        <w:ind w:firstLine="708" w:left="5664"/>
        <w:jc w:val="right"/>
        <w:rPr>
          <w:b/>
          <w:bCs/>
        </w:rPr>
      </w:pPr>
    </w:p>
    <w:p w:rsidRDefault="00293711" w:rsidP="00293711" w:rsidR="00293711">
      <w:pPr>
        <w:pStyle w:val="Bezproreda"/>
        <w:ind w:left="6372"/>
        <w:jc w:val="right"/>
        <w:rPr>
          <w:sz w:val="22"/>
        </w:rPr>
      </w:pPr>
      <w:r>
        <w:rPr>
          <w:sz w:val="22"/>
        </w:rPr>
        <w:t xml:space="preserve">Za točnost otpravka              ovlašteni službenik: </w:t>
      </w:r>
    </w:p>
    <w:p w:rsidRDefault="00293711" w:rsidP="00293711" w:rsidR="00293711">
      <w:pPr>
        <w:pStyle w:val="Bezproreda"/>
        <w:ind w:firstLine="708" w:left="5664"/>
        <w:jc w:val="right"/>
        <w:rPr>
          <w:sz w:val="22"/>
        </w:rPr>
      </w:pPr>
      <w:r>
        <w:rPr>
          <w:sz w:val="22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32F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7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32FA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5951"/>
    <w:rsid w:val="0017795A"/>
    <w:rsid w:val="00177DD2"/>
    <w:rsid w:val="001B313D"/>
    <w:rsid w:val="001B33E7"/>
    <w:rsid w:val="001C09D2"/>
    <w:rsid w:val="001E3342"/>
    <w:rsid w:val="001F52D7"/>
    <w:rsid w:val="002316DF"/>
    <w:rsid w:val="002358A6"/>
    <w:rsid w:val="00257AED"/>
    <w:rsid w:val="00273DDA"/>
    <w:rsid w:val="00275833"/>
    <w:rsid w:val="0028458C"/>
    <w:rsid w:val="0029261D"/>
    <w:rsid w:val="00293711"/>
    <w:rsid w:val="00294067"/>
    <w:rsid w:val="00297507"/>
    <w:rsid w:val="002B2782"/>
    <w:rsid w:val="002E26C7"/>
    <w:rsid w:val="002F0E73"/>
    <w:rsid w:val="003264C7"/>
    <w:rsid w:val="003279B2"/>
    <w:rsid w:val="0033400A"/>
    <w:rsid w:val="00343CDF"/>
    <w:rsid w:val="0034753A"/>
    <w:rsid w:val="00362AC8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3E576E"/>
    <w:rsid w:val="00416FB3"/>
    <w:rsid w:val="00423CEE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5F2513"/>
    <w:rsid w:val="00605569"/>
    <w:rsid w:val="0060613D"/>
    <w:rsid w:val="006078DE"/>
    <w:rsid w:val="0062118B"/>
    <w:rsid w:val="006214F7"/>
    <w:rsid w:val="00622F1E"/>
    <w:rsid w:val="00630122"/>
    <w:rsid w:val="006320A6"/>
    <w:rsid w:val="0063779A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27457"/>
    <w:rsid w:val="00731488"/>
    <w:rsid w:val="00766CD5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32FA"/>
    <w:rsid w:val="00A74195"/>
    <w:rsid w:val="00A81FFE"/>
    <w:rsid w:val="00A8297E"/>
    <w:rsid w:val="00A90B79"/>
    <w:rsid w:val="00A93A44"/>
    <w:rsid w:val="00A9483B"/>
    <w:rsid w:val="00A970E4"/>
    <w:rsid w:val="00A97D23"/>
    <w:rsid w:val="00AA1398"/>
    <w:rsid w:val="00AA4C98"/>
    <w:rsid w:val="00AA7C14"/>
    <w:rsid w:val="00AC29C2"/>
    <w:rsid w:val="00AE518C"/>
    <w:rsid w:val="00AF1BB3"/>
    <w:rsid w:val="00AF210E"/>
    <w:rsid w:val="00AF2B2D"/>
    <w:rsid w:val="00B154A1"/>
    <w:rsid w:val="00B21314"/>
    <w:rsid w:val="00B21C1C"/>
    <w:rsid w:val="00B255BC"/>
    <w:rsid w:val="00B40C43"/>
    <w:rsid w:val="00B62464"/>
    <w:rsid w:val="00B7166B"/>
    <w:rsid w:val="00B846AC"/>
    <w:rsid w:val="00B91C6E"/>
    <w:rsid w:val="00BA255E"/>
    <w:rsid w:val="00BA440A"/>
    <w:rsid w:val="00BB055B"/>
    <w:rsid w:val="00BF4F56"/>
    <w:rsid w:val="00C033D3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15993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93711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93711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1058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4671</izvorni_sadrzaj>
    <derivirana_varijabla naziv="DomainObject.Predmet.Broj_1">4671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St-4671/2016</izvorni_sadrzaj>
    <derivirana_varijabla naziv="DomainObject.Predmet.OznakaBroj_1">St-4671/2016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NAMJEŠTAJ-STIPIĆ jednostavno društvo s ograničenom odgovornošću za trgovinu i usluge</izvorni_sadrzaj>
    <derivirana_varijabla naziv="DomainObject.Predmet.ProtustrankaFormated_1">  NAMJEŠTAJ-STIPIĆ jednostavno društvo s ograničenom odgovornošću za trgovinu i usluge</derivirana_varijabla>
  </DomainObject.Predmet.ProtustrankaFormated>
  <DomainObject.Predmet.ProtustrankaFormatedOIB>
    <izvorni_sadrzaj>  NAMJEŠTAJ-STIPIĆ jednostavno društvo s ograničenom odgovornošću za trgovinu i usluge, OIB 80442867523</izvorni_sadrzaj>
    <derivirana_varijabla naziv="DomainObject.Predmet.ProtustrankaFormatedOIB_1">  NAMJEŠTAJ-STIPIĆ jednostavno društvo s ograničenom odgovornošću za trgovinu i usluge, OIB 80442867523</derivirana_varijabla>
  </DomainObject.Predmet.ProtustrankaFormatedOIB>
  <DomainObject.Predmet.ProtustrankaFormatedWithAdress>
    <izvorni_sadrzaj> NAMJEŠTAJ-STIPIĆ jednostavno društvo s ograničenom odgovornošću za trgovinu i usluge, Brestovčeva 7, 10370 Okunšćak</izvorni_sadrzaj>
    <derivirana_varijabla naziv="DomainObject.Predmet.ProtustrankaFormatedWithAdress_1"> NAMJEŠTAJ-STIPIĆ jednostavno društvo s ograničenom odgovornošću za trgovinu i usluge, Brestovčeva 7, 10370 Okunšćak</derivirana_varijabla>
  </DomainObject.Predmet.ProtustrankaFormatedWithAdress>
  <DomainObject.Predmet.ProtustrankaFormatedWithAdressOIB>
    <izvorni_sadrzaj> NAMJEŠTAJ-STIPIĆ jednostavno društvo s ograničenom odgovornošću za trgovinu i usluge, OIB 80442867523, Brestovčeva 7, 10370 Okunšćak</izvorni_sadrzaj>
    <derivirana_varijabla naziv="DomainObject.Predmet.ProtustrankaFormatedWithAdressOIB_1"> NAMJEŠTAJ-STIPIĆ jednostavno društvo s ograničenom odgovornošću za trgovinu i usluge, OIB 80442867523, Brestovčeva 7, 10370 Okunšćak</derivirana_varijabla>
  </DomainObject.Predmet.ProtustrankaFormatedWithAdressOIB>
  <DomainObject.Predmet.ProtustrankaWithAdress>
    <izvorni_sadrzaj>NAMJEŠTAJ-STIPIĆ jednostavno društvo s ograničenom odgovornošću za trgovinu i usluge Brestovčeva 7, 10370 Okunšćak</izvorni_sadrzaj>
    <derivirana_varijabla naziv="DomainObject.Predmet.ProtustrankaWithAdress_1">NAMJEŠTAJ-STIPIĆ jednostavno društvo s ograničenom odgovornošću za trgovinu i usluge Brestovčeva 7, 10370 Okunšćak</derivirana_varijabla>
  </DomainObject.Predmet.ProtustrankaWithAdress>
  <DomainObject.Predmet.ProtustrankaWithAdressOIB>
    <izvorni_sadrzaj>NAMJEŠTAJ-STIPIĆ jednostavno društvo s ograničenom odgovornošću za trgovinu i usluge, OIB 80442867523, Brestovčeva 7, 10370 Okunšćak</izvorni_sadrzaj>
    <derivirana_varijabla naziv="DomainObject.Predmet.ProtustrankaWithAdressOIB_1">NAMJEŠTAJ-STIPIĆ jednostavno društvo s ograničenom odgovornošću za trgovinu i usluge, OIB 80442867523, Brestovčeva 7, 10370 Okunšćak</derivirana_varijabla>
  </DomainObject.Predmet.ProtustrankaWithAdressOIB>
  <DomainObject.Predmet.ProtustrankaNazivFormated>
    <izvorni_sadrzaj>NAMJEŠTAJ-STIPIĆ jednostavno društvo s ograničenom odgovornošću za trgovinu i usluge</izvorni_sadrzaj>
    <derivirana_varijabla naziv="DomainObject.Predmet.ProtustrankaNazivFormated_1">NAMJEŠTAJ-STIPIĆ jednostavno društvo s ograničenom odgovornošću za trgovinu i usluge</derivirana_varijabla>
  </DomainObject.Predmet.ProtustrankaNazivFormated>
  <DomainObject.Predmet.ProtustrankaNazivFormatedOIB>
    <izvorni_sadrzaj>NAMJEŠTAJ-STIPIĆ jednostavno društvo s ograničenom odgovornošću za trgovinu i usluge, OIB 80442867523</izvorni_sadrzaj>
    <derivirana_varijabla naziv="DomainObject.Predmet.ProtustrankaNazivFormatedOIB_1">NAMJEŠTAJ-STIPIĆ jednostavno društvo s ograničenom odgovornošću za trgovinu i usluge, OIB 80442867523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NAMJEŠTAJ-STIPIĆ jednostavno društvo s ograničenom odgovornošću za trgovinu i usluge</item>
    </izvorni_sadrzaj>
    <derivirana_varijabla naziv="DomainObject.Predmet.ProtuStrankaListFormated_1">
      <item>NAMJEŠTAJ-STIPIĆ jednostavno društvo s ograničenom odgovornošću za trgovinu i usluge</item>
    </derivirana_varijabla>
  </DomainObject.Predmet.ProtuStrankaListFormated>
  <DomainObject.Predmet.ProtuStrankaListFormatedOIB>
    <izvorni_sadrzaj>
      <item>NAMJEŠTAJ-STIPIĆ jednostavno društvo s ograničenom odgovornošću za trgovinu i usluge, OIB 80442867523</item>
    </izvorni_sadrzaj>
    <derivirana_varijabla naziv="DomainObject.Predmet.ProtuStrankaListFormatedOIB_1">
      <item>NAMJEŠTAJ-STIPIĆ jednostavno društvo s ograničenom odgovornošću za trgovinu i usluge, OIB 80442867523</item>
    </derivirana_varijabla>
  </DomainObject.Predmet.ProtuStrankaListFormatedOIB>
  <DomainObject.Predmet.ProtuStrankaListFormatedWithAdress>
    <izvorni_sadrzaj>
      <item>NAMJEŠTAJ-STIPIĆ jednostavno društvo s ograničenom odgovornošću za trgovinu i usluge, Brestovčeva 7, 10370 Okunšćak</item>
    </izvorni_sadrzaj>
    <derivirana_varijabla naziv="DomainObject.Predmet.ProtuStrankaListFormatedWithAdress_1">
      <item>NAMJEŠTAJ-STIPIĆ jednostavno društvo s ograničenom odgovornošću za trgovinu i usluge, Brestovčeva 7, 10370 Okunšćak</item>
    </derivirana_varijabla>
  </DomainObject.Predmet.ProtuStrankaListFormatedWithAdress>
  <DomainObject.Predmet.ProtuStrankaListFormatedWithAdressOIB>
    <izvorni_sadrzaj>
      <item>NAMJEŠTAJ-STIPIĆ jednostavno društvo s ograničenom odgovornošću za trgovinu i usluge, OIB 80442867523, Brestovčeva 7, 10370 Okunšćak</item>
    </izvorni_sadrzaj>
    <derivirana_varijabla naziv="DomainObject.Predmet.ProtuStrankaListFormatedWithAdressOIB_1">
      <item>NAMJEŠTAJ-STIPIĆ jednostavno društvo s ograničenom odgovornošću za trgovinu i usluge, OIB 80442867523, Brestovčeva 7, 10370 Okunšćak</item>
    </derivirana_varijabla>
  </DomainObject.Predmet.ProtuStrankaListFormatedWithAdressOIB>
  <DomainObject.Predmet.ProtuStrankaListNazivFormated>
    <izvorni_sadrzaj>
      <item>NAMJEŠTAJ-STIPIĆ jednostavno društvo s ograničenom odgovornošću za trgovinu i usluge</item>
    </izvorni_sadrzaj>
    <derivirana_varijabla naziv="DomainObject.Predmet.ProtuStrankaListNazivFormated_1">
      <item>NAMJEŠTAJ-STIPIĆ jednostavno društvo s ograničenom odgovornošću za trgovinu i usluge</item>
    </derivirana_varijabla>
  </DomainObject.Predmet.ProtuStrankaListNazivFormated>
  <DomainObject.Predmet.ProtuStrankaListNazivFormatedOIB>
    <izvorni_sadrzaj>
      <item>NAMJEŠTAJ-STIPIĆ jednostavno društvo s ograničenom odgovornošću za trgovinu i usluge, OIB 80442867523</item>
    </izvorni_sadrzaj>
    <derivirana_varijabla naziv="DomainObject.Predmet.ProtuStrankaListNazivFormatedOIB_1">
      <item>NAMJEŠTAJ-STIPIĆ jednostavno društvo s ograničenom odgovornošću za trgovinu i usluge, OIB 80442867523</item>
    </derivirana_varijabla>
  </DomainObject.Predmet.ProtuStrankaListNazivFormatedOIB>
  <DomainObject.Predmet.OstaliListFormated>
    <izvorni_sadrzaj>
      <item>Miroslav Stipić</item>
    </izvorni_sadrzaj>
    <derivirana_varijabla naziv="DomainObject.Predmet.OstaliListFormated_1">
      <item>Miroslav Stipić</item>
    </derivirana_varijabla>
  </DomainObject.Predmet.OstaliListFormated>
  <DomainObject.Predmet.OstaliListFormatedOIB>
    <izvorni_sadrzaj>
      <item>Miroslav Stipić, OIB 33016669954</item>
    </izvorni_sadrzaj>
    <derivirana_varijabla naziv="DomainObject.Predmet.OstaliListFormatedOIB_1">
      <item>Miroslav Stipić, OIB 33016669954</item>
    </derivirana_varijabla>
  </DomainObject.Predmet.OstaliListFormatedOIB>
  <DomainObject.Predmet.OstaliListFormatedWithAdress>
    <izvorni_sadrzaj>
      <item>Miroslav Stipić, Brestovčeva Ulica 7, 10370 Okunšćak</item>
    </izvorni_sadrzaj>
    <derivirana_varijabla naziv="DomainObject.Predmet.OstaliListFormatedWithAdress_1">
      <item>Miroslav Stipić, Brestovčeva Ulica 7, 10370 Okunšćak</item>
    </derivirana_varijabla>
  </DomainObject.Predmet.OstaliListFormatedWithAdress>
  <DomainObject.Predmet.OstaliListFormatedWithAdressOIB>
    <izvorni_sadrzaj>
      <item>Miroslav Stipić, OIB 33016669954, Brestovčeva Ulica 7, 10370 Okunšćak</item>
    </izvorni_sadrzaj>
    <derivirana_varijabla naziv="DomainObject.Predmet.OstaliListFormatedWithAdressOIB_1">
      <item>Miroslav Stipić, OIB 33016669954, Brestovčeva Ulica 7, 10370 Okunšćak</item>
    </derivirana_varijabla>
  </DomainObject.Predmet.OstaliListFormatedWithAdressOIB>
  <DomainObject.Predmet.OstaliListNazivFormated>
    <izvorni_sadrzaj>
      <item>Miroslav Stipić</item>
    </izvorni_sadrzaj>
    <derivirana_varijabla naziv="DomainObject.Predmet.OstaliListNazivFormated_1">
      <item>Miroslav Stipić</item>
    </derivirana_varijabla>
  </DomainObject.Predmet.OstaliListNazivFormated>
  <DomainObject.Predmet.OstaliListNazivFormatedOIB>
    <izvorni_sadrzaj>
      <item>Miroslav Stipić, OIB 33016669954</item>
    </izvorni_sadrzaj>
    <derivirana_varijabla naziv="DomainObject.Predmet.OstaliListNazivFormatedOIB_1">
      <item>Miroslav Stipić, OIB 33016669954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NAMJEŠTAJ-STIPIĆ jednostavno društvo s ograničenom odgovornošću za trgovinu i usluge</izvorni_sadrzaj>
    <derivirana_varijabla naziv="DomainObject.Predmet.ProtustrankaIDrugi_1">NAMJEŠTAJ-STIPIĆ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NAMJEŠTAJ-STIPIĆ jednostavno društvo s ograničenom odgovornošću za trgovinu i usluge, OIB 80442867523, Brestovčeva 7, 10370 Okunšćak</izvorni_sadrzaj>
    <derivirana_varijabla naziv="DomainObject.Predmet.ProtustrankaIDrugiAdressOIB_1">NAMJEŠTAJ-STIPIĆ jednostavno društvo s ograničenom odgovornošću za trgovinu i usluge, OIB 80442867523, Brestovčeva 7,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NAMJEŠTAJ-STIPIĆ jednostavno društvo s ograničenom odgovornošću za trgovinu i usluge</item>
      <item>Miroslav Stipić</item>
    </izvorni_sadrzaj>
    <derivirana_varijabla naziv="DomainObject.Predmet.SudioniciListNaziv_1">
      <item>FINA Regionalni centar Zagreb</item>
      <item>NAMJEŠTAJ-STIPIĆ jednostavno društvo s ograničenom odgovornošću za trgovinu i usluge</item>
      <item>Miroslav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NAMJEŠTAJ-STIPIĆ jednostavno društvo s ograničenom odgovornošću za trgovinu i usluge, OIB 80442867523, Brestovčeva 7,10370 Okunšćak</item>
      <item>Miroslav Stipić, OIB 33016669954, Brestovčeva Ulica 7,10370 Okunšćak</item>
    </izvorni_sadrzaj>
    <derivirana_varijabla naziv="DomainObject.Predmet.SudioniciListAdressOIB_1">
      <item>FINA Regionalni centar Zagreb, OIB 85821130368, Trg svibanjskih žrtava 1995. br. 1,10000 Zagreb</item>
      <item>NAMJEŠTAJ-STIPIĆ jednostavno društvo s ograničenom odgovornošću za trgovinu i usluge, OIB 80442867523, Brestovčeva 7,10370 Okunšćak</item>
      <item>Miroslav Stipić, OIB 33016669954, Brestovčeva Ulica 7,10370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80442867523</item>
      <item>, OIB 33016669954</item>
    </izvorni_sadrzaj>
    <derivirana_varijabla naziv="DomainObject.Predmet.SudioniciListNazivOIB_1">
      <item>, OIB 85821130368</item>
      <item>, OIB 80442867523</item>
      <item>, OIB 33016669954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2016-06-28T11:27:00Z</dcterms:created>
  <dc:creator>Višnja Jurlina</dc:creator>
  <cp:lastModifiedBy>Višnja Jurlina</cp:lastModifiedBy>
  <cp:lastPrinted>2016-07-25T12:53:00Z</cp:lastPrinted>
  <dcterms:modified xmlns:xsi="http://www.w3.org/2001/XMLSchema-instance" xsi:type="dcterms:W3CDTF">2016-07-27T08:34:00Z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