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b53f" w14:paraId="51fb53f" w:rsidRDefault="00AF2FE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673100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F2FE0" w:rsidR="00AE649C">
      <w:pPr>
        <w:pStyle w:val="NormaleSPIS"/>
        <w:ind w:firstLine="0"/>
      </w:pPr>
    </w:p>
    <w:p w:rsidRDefault="00AF2FE0" w:rsidP="00AF2FE0" w:rsidR="00AF2FE0">
      <w:pPr>
        <w:spacing w:after="0"/>
        <w:jc w:val="both"/>
      </w:pPr>
      <w:r>
        <w:t xml:space="preserve">           Republika Hrvatska</w:t>
      </w:r>
    </w:p>
    <w:p w:rsidRDefault="00AF2FE0" w:rsidP="00AF2FE0" w:rsidR="00AF2FE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F2FE0" w:rsidP="00AF2FE0" w:rsidR="00AF2FE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F2FE0" w:rsidP="00AF2FE0" w:rsidR="00AF2FE0" w:rsidRPr="00B76F3C">
      <w:pPr>
        <w:pStyle w:val="NormaleSPIS"/>
        <w:ind w:firstLine="0"/>
        <w:jc w:val="right"/>
      </w:pPr>
      <w:bookmarkStart w:name="_GoBack" w:id="0"/>
      <w:bookmarkEnd w:id="0"/>
      <w:r>
        <w:t>Poslovni broj: 5 St-20/2018-2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F2FE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F2FE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2FE0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AF2FE0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KREATIVNE STRATEGIJE jednostavno društvo s ograničenom odgovornošću za poslovno savjetovanje i posredovanje, Koprivnica, Dravska ulica 17, MBS: 070143581, OIB: 80357191562, 24. travnja 2018.</w:t>
      </w:r>
      <w:r w:rsidRPr="00AF2FE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>r i j e š i o   j e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KREATIVNE STRATEGIJE jednostavno društvo s ograničenom odgovornošću za poslovno savjetovanje i posredovanje, Koprivnica, Dravska ulica 17, MBS: 070143581, OIB: 80357191562.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5. lipnja 2018. u 10,40 sati u ovome sudu u Bjelovaru, Šetalište dr. </w:t>
      </w:r>
      <w:proofErr w:type="spellStart"/>
      <w:r w:rsidRPr="00AF2FE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F2FE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F2FE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F2FE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- zakonski zastupnik dužnika Saša Stubičar. 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>3. Nalaže se zakonskom zastupniku dužnika Saši Stubičaru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>Obrazloženje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19. lipnja 2017. Trgovačkom sudu u Varaždinu podnijela prijedlog za otvaranje stečajnog postupka nad dužnikom</w:t>
      </w:r>
      <w:r w:rsidRPr="00AF2FE0">
        <w:rPr>
          <w:rFonts w:cs="Times New Roman" w:eastAsia="Times New Roman"/>
          <w:szCs w:val="20"/>
          <w:lang w:eastAsia="hr-HR"/>
        </w:rPr>
        <w:t xml:space="preserve"> KREATIVNE STRATEGIJE jednostavno društvo s ograničenom odgovornošću za poslovno savjetovanje i posredovanje, Koprivnica, Dravska ulica 17, koji je zaprimljen pod brojem St-339/2017. 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15. lipnja 2017. dužnik u Očevidniku redoslijeda osnova za plaćanje ima evidentirane neizvršene osnove za plaćanje u neprekinutom razdoblju od 120 dana, u ukupnom iznosu od 29.635,97 kn, u koji iznos je uračunata kamata i naknada Financijske agencije za provedbu ovrhe na novčanim sredstvima. Prema podacima koje je FINI dostavio Hrvatski zavod za mirovinsko osiguranje </w:t>
      </w:r>
      <w:r w:rsidRPr="00AF2FE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St-339/2017 ustupljen je Trgovačkom sudu u Bjelovaru na daljnji postupak. 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AF2FE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F2FE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F2FE0" w:rsidP="00AF2FE0" w:rsidR="00AF2FE0" w:rsidRPr="00AF2FE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F2FE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2FE0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2FE0" w:rsidP="00AF2FE0" w:rsidR="00AF2FE0" w:rsidRPr="00AF2F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AF2FE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6927011"/>
      <w:docPartObj>
        <w:docPartGallery w:val="Page Numbers (Top of Page)"/>
        <w:docPartUnique/>
      </w:docPartObj>
    </w:sdtPr>
    <w:sdtContent>
      <w:p w:rsidRDefault="00AF2FE0" w:rsidP="00AF2FE0" w:rsidR="00AF2FE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F2FE0" w:rsidP="00AF2FE0" w:rsidR="008333A9">
    <w:pPr>
      <w:pStyle w:val="NormaleSPIS"/>
      <w:ind w:firstLine="0"/>
      <w:jc w:val="right"/>
    </w:pPr>
    <w:r>
      <w:t>Poslovni broj: 5 St-20/2018-2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FE0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62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370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St-20/2018-2</izvorni_sadrzaj>
    <derivirana_varijabla naziv="DomainObject.Oznaka_1">St-20/2018-2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KREATIVNE STRATEGIJE jednostavno društvo s ograničenom odgovornošću za poslovno savjetovanje i posredovanje</izvorni_sadrzaj>
    <derivirana_varijabla naziv="DomainObject.Predmet.ProtustrankaFormated_1">  KREATIVNE STRATEGIJE jednostavno društvo s ograničenom odgovornošću za poslovno savjetovanje i posredovanje</derivirana_varijabla>
  </DomainObject.Predmet.ProtustrankaFormated>
  <DomainObject.Predmet.ProtustrankaFormatedOIB>
    <izvorni_sadrzaj>  KREATIVNE STRATEGIJE jednostavno društvo s ograničenom odgovornošću za poslovno savjetovanje i posredovanje, OIB 80357191562</izvorni_sadrzaj>
    <derivirana_varijabla naziv="DomainObject.Predmet.ProtustrankaFormatedOIB_1">  KREATIVNE STRATEGIJE jednostavno društvo s ograničenom odgovornošću za poslovno savjetovanje i posredovanje, OIB 80357191562</derivirana_varijabla>
  </DomainObject.Predmet.ProtustrankaFormatedOIB>
  <DomainObject.Predmet.ProtustrankaFormatedWithAdress>
    <izvorni_sadrzaj> KREATIVNE STRATEGIJE jednostavno društvo s ograničenom odgovornošću za poslovno savjetovanje i posredovanje, Dravska ulica 17, 48000 Koprivnica</izvorni_sadrzaj>
    <derivirana_varijabla naziv="DomainObject.Predmet.ProtustrankaFormatedWithAdress_1"> KREATIVNE STRATEGIJE jednostavno društvo s ograničenom odgovornošću za poslovno savjetovanje i posredovanje, Dravska ulica 17, 48000 Koprivnica</derivirana_varijabla>
  </DomainObject.Predmet.ProtustrankaFormatedWithAdress>
  <DomainObject.Predmet.ProtustrankaFormatedWithAdressOIB>
    <izvorni_sadrzaj> KREATIVNE STRATEGIJE jednostavno društvo s ograničenom odgovornošću za poslovno savjetovanje i posredovanje, OIB 80357191562, Dravska ulica 17, 48000 Koprivnica</izvorni_sadrzaj>
    <derivirana_varijabla naziv="DomainObject.Predmet.ProtustrankaFormatedWithAdressOIB_1"> KREATIVNE STRATEGIJE jednostavno društvo s ograničenom odgovornošću za poslovno savjetovanje i posredovanje, OIB 80357191562, Dravska ulica 17, 48000 Koprivnica</derivirana_varijabla>
  </DomainObject.Predmet.ProtustrankaFormatedWithAdressOIB>
  <DomainObject.Predmet.ProtustrankaWithAdress>
    <izvorni_sadrzaj>KREATIVNE STRATEGIJE jednostavno društvo s ograničenom odgovornošću za poslovno savjetovanje i posredovanje Dravska ulica 17, 48000 Koprivnica</izvorni_sadrzaj>
    <derivirana_varijabla naziv="DomainObject.Predmet.ProtustrankaWithAdress_1">KREATIVNE STRATEGIJE jednostavno društvo s ograničenom odgovornošću za poslovno savjetovanje i posredovanje Dravska ulica 17, 48000 Koprivnica</derivirana_varijabla>
  </DomainObject.Predmet.ProtustrankaWithAdress>
  <DomainObject.Predmet.ProtustrankaWithAdressOIB>
    <izvorni_sadrzaj>KREATIVNE STRATEGIJE jednostavno društvo s ograničenom odgovornošću za poslovno savjetovanje i posredovanje, OIB 80357191562, Dravska ulica 17, 48000 Koprivnica</izvorni_sadrzaj>
    <derivirana_varijabla naziv="DomainObject.Predmet.ProtustrankaWithAdressOIB_1">KREATIVNE STRATEGIJE jednostavno društvo s ograničenom odgovornošću za poslovno savjetovanje i posredovanje, OIB 80357191562, Dravska ulica 17, 48000 Koprivnica</derivirana_varijabla>
  </DomainObject.Predmet.ProtustrankaWithAdressOIB>
  <DomainObject.Predmet.ProtustrankaNazivFormated>
    <izvorni_sadrzaj>KREATIVNE STRATEGIJE jednostavno društvo s ograničenom odgovornošću za poslovno savjetovanje i posredovanje</izvorni_sadrzaj>
    <derivirana_varijabla naziv="DomainObject.Predmet.ProtustrankaNazivFormated_1">KREATIVNE STRATEGIJE jednostavno društvo s ograničenom odgovornošću za poslovno savjetovanje i posredovanje</derivirana_varijabla>
  </DomainObject.Predmet.ProtustrankaNazivFormated>
  <DomainObject.Predmet.ProtustrankaNazivFormatedOIB>
    <izvorni_sadrzaj>KREATIVNE STRATEGIJE jednostavno društvo s ograničenom odgovornošću za poslovno savjetovanje i posredovanje, OIB 80357191562</izvorni_sadrzaj>
    <derivirana_varijabla naziv="DomainObject.Predmet.ProtustrankaNazivFormatedOIB_1">KREATIVNE STRATEGIJE jednostavno društvo s ograničenom odgovornošću za poslovno savjetovanje i posredovanje, OIB 80357191562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KREATIVNE STRATEGIJE jednostavno društvo s ograničenom odgovornošću za poslovno savjetovanje i posredovanje</item>
    </izvorni_sadrzaj>
    <derivirana_varijabla naziv="DomainObject.Predmet.ProtuStrankaListFormated_1">
      <item>KREATIVNE STRATEGIJE jednostavno društvo s ograničenom odgovornošću za poslovno savjetovanje i posredovanje</item>
    </derivirana_varijabla>
  </DomainObject.Predmet.ProtuStrankaListFormated>
  <DomainObject.Predmet.ProtuStrankaListFormatedOIB>
    <izvorni_sadrzaj>
      <item>KREATIVNE STRATEGIJE jednostavno društvo s ograničenom odgovornošću za poslovno savjetovanje i posredovanje, OIB 80357191562</item>
    </izvorni_sadrzaj>
    <derivirana_varijabla naziv="DomainObject.Predmet.ProtuStrankaListFormatedOIB_1">
      <item>KREATIVNE STRATEGIJE jednostavno društvo s ograničenom odgovornošću za poslovno savjetovanje i posredovanje, OIB 80357191562</item>
    </derivirana_varijabla>
  </DomainObject.Predmet.ProtuStrankaListFormatedOIB>
  <DomainObject.Predmet.ProtuStrankaListFormatedWithAdress>
    <izvorni_sadrzaj>
      <item>KREATIVNE STRATEGIJE jednostavno društvo s ograničenom odgovornošću za poslovno savjetovanje i posredovanje, Dravska ulica 17, 48000 Koprivnica</item>
    </izvorni_sadrzaj>
    <derivirana_varijabla naziv="DomainObject.Predmet.ProtuStrankaListFormatedWithAdress_1">
      <item>KREATIVNE STRATEGIJE jednostavno društvo s ograničenom odgovornošću za poslovno savjetovanje i posredovanje, Dravska ulica 17, 48000 Koprivnica</item>
    </derivirana_varijabla>
  </DomainObject.Predmet.ProtuStrankaListFormatedWithAdress>
  <DomainObject.Predmet.ProtuStrankaListFormatedWithAdressOIB>
    <izvorni_sadrzaj>
      <item>KREATIVNE STRATEGIJE jednostavno društvo s ograničenom odgovornošću za poslovno savjetovanje i posredovanje, OIB 80357191562, Dravska ulica 17, 48000 Koprivnica</item>
    </izvorni_sadrzaj>
    <derivirana_varijabla naziv="DomainObject.Predmet.ProtuStrankaListFormatedWithAdressOIB_1">
      <item>KREATIVNE STRATEGIJE jednostavno društvo s ograničenom odgovornošću za poslovno savjetovanje i posredovanje, OIB 80357191562, Dravska ulica 17, 48000 Koprivnica</item>
    </derivirana_varijabla>
  </DomainObject.Predmet.ProtuStrankaListFormatedWithAdressOIB>
  <DomainObject.Predmet.ProtuStrankaListNazivFormated>
    <izvorni_sadrzaj>
      <item>KREATIVNE STRATEGIJE jednostavno društvo s ograničenom odgovornošću za poslovno savjetovanje i posredovanje</item>
    </izvorni_sadrzaj>
    <derivirana_varijabla naziv="DomainObject.Predmet.ProtuStrankaListNazivFormated_1">
      <item>KREATIVNE STRATEGIJE jednostavno društvo s ograničenom odgovornošću za poslovno savjetovanje i posredovanje</item>
    </derivirana_varijabla>
  </DomainObject.Predmet.ProtuStrankaListNazivFormated>
  <DomainObject.Predmet.ProtuStrankaListNazivFormatedOIB>
    <izvorni_sadrzaj>
      <item>KREATIVNE STRATEGIJE jednostavno društvo s ograničenom odgovornošću za poslovno savjetovanje i posredovanje, OIB 80357191562</item>
    </izvorni_sadrzaj>
    <derivirana_varijabla naziv="DomainObject.Predmet.ProtuStrankaListNazivFormatedOIB_1">
      <item>KREATIVNE STRATEGIJE jednostavno društvo s ograničenom odgovornošću za poslovno savjetovanje i posredovanje, OIB 80357191562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St-20/2018-2</izvorni_sadrzaj>
    <derivirana_varijabla naziv="DomainObject.PoslovniBrojDokumenta_1">St-20/2018-2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KREATIVNE STRATEGIJE jednostavno društvo s ograničenom odgovornošću za poslovno savjetovanje i posredovanje</izvorni_sadrzaj>
    <derivirana_varijabla naziv="DomainObject.Predmet.ProtustrankaIDrugi_1">KREATIVNE STRATEGIJE jednostavno društvo s ograničenom odgovornošću za poslovno savjetovanje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KREATIVNE STRATEGIJE jednostavno društvo s ograničenom odgovornošću za poslovno savjetovanje i posredovanje, OIB 80357191562, Dravska ulica 17, 48000 Koprivnica</izvorni_sadrzaj>
    <derivirana_varijabla naziv="DomainObject.Predmet.ProtustrankaIDrugiAdressOIB_1">KREATIVNE STRATEGIJE jednostavno društvo s ograničenom odgovornošću za poslovno savjetovanje i posredovanje, OIB 80357191562,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KREATIVNE STRATEGIJE jednostavno društvo s ograničenom odgovornošću za poslovno savjetovanje i posredovanje</item>
      <item>Financijska agencija</item>
    </izvorni_sadrzaj>
    <derivirana_varijabla naziv="DomainObject.Predmet.SudioniciListNaziv_1">
      <item>KREATIVNE STRATEGIJE jednostavno društvo s ograničenom odgovornošću za poslovno savjetovanje i posredovanje</item>
      <item>Financijska agencija</item>
    </derivirana_varijabla>
  </DomainObject.Predmet.SudioniciListNaziv>
  <DomainObject.Predmet.SudioniciListAdressOIB>
    <izvorni_sadrzaj>
      <item>KREATIVNE STRATEGIJE jednostavno društvo s ograničenom odgovornošću za poslovno savjetovanje i posredovanje, OIB 80357191562, Dravska ulica 17,48000 Koprivnica</item>
      <item>Financijska agencija, OIB 85821130368, Ulica grada Vukovara 70,10000 Zagreb</item>
    </izvorni_sadrzaj>
    <derivirana_varijabla naziv="DomainObject.Predmet.SudioniciListAdressOIB_1">
      <item>KREATIVNE STRATEGIJE jednostavno društvo s ograničenom odgovornošću za poslovno savjetovanje i posredovanje, OIB 80357191562, Dravska ulica 17,48000 Koprivnica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E96C3-0FE9-4C73-8055-AEC96C2FA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3252</properties:Characters>
  <properties:Lines>90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2018-04-25T09:04:00Z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