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8076" w14:paraId="b9a807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0F049F">
        <w:t>53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0F049F" w:rsidRPr="000F049F">
        <w:t>EURO POSREDNIŠTVO društvo sa ograničenom odgovornošću za uslužne djelatnosti</w:t>
      </w:r>
      <w:r w:rsidR="000F049F">
        <w:t xml:space="preserve"> Osijek, Županijska 20a, </w:t>
      </w:r>
      <w:proofErr w:type="spellStart"/>
      <w:r w:rsidR="000F049F">
        <w:t>OIB</w:t>
      </w:r>
      <w:proofErr w:type="spellEnd"/>
      <w:r w:rsidR="000F049F">
        <w:t xml:space="preserve">: </w:t>
      </w:r>
      <w:r w:rsidR="000F049F" w:rsidRPr="000F049F">
        <w:t>63944182453</w:t>
      </w:r>
      <w:r w:rsidR="000F049F">
        <w:t xml:space="preserve">, </w:t>
      </w:r>
      <w:proofErr w:type="spellStart"/>
      <w:r w:rsidR="000F049F">
        <w:t>MBS</w:t>
      </w:r>
      <w:proofErr w:type="spellEnd"/>
      <w:r w:rsidR="000F049F">
        <w:t xml:space="preserve">: </w:t>
      </w:r>
      <w:r w:rsidR="000F049F" w:rsidRPr="000F049F">
        <w:t>030135786</w:t>
      </w:r>
      <w:r w:rsidR="000F049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r w:rsidR="000F049F" w:rsidRPr="000F049F">
        <w:t>EURO POSREDNIŠTVO društvo sa ograničenom odgovornošću za uslužne djelatnosti</w:t>
      </w:r>
      <w:r w:rsidR="000F049F">
        <w:t xml:space="preserve"> Osijek, Županijska 20a, </w:t>
      </w:r>
      <w:proofErr w:type="spellStart"/>
      <w:r w:rsidR="000F049F">
        <w:t>OIB</w:t>
      </w:r>
      <w:proofErr w:type="spellEnd"/>
      <w:r w:rsidR="000F049F">
        <w:t xml:space="preserve">: </w:t>
      </w:r>
      <w:r w:rsidR="000F049F" w:rsidRPr="000F049F">
        <w:t>63944182453</w:t>
      </w:r>
      <w:r w:rsidR="000F049F">
        <w:t xml:space="preserve">, </w:t>
      </w:r>
      <w:proofErr w:type="spellStart"/>
      <w:r w:rsidR="000F049F">
        <w:t>MBS</w:t>
      </w:r>
      <w:proofErr w:type="spellEnd"/>
      <w:r w:rsidR="000F049F">
        <w:t xml:space="preserve">: </w:t>
      </w:r>
      <w:r w:rsidR="000F049F" w:rsidRPr="000F049F">
        <w:t>030135786</w:t>
      </w:r>
      <w:r w:rsidR="000F049F">
        <w:t>, iznosi 6.764,42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0F049F">
        <w:t xml:space="preserve">Kristina </w:t>
      </w:r>
      <w:proofErr w:type="spellStart"/>
      <w:r w:rsidR="000F049F">
        <w:t>Gmajnić</w:t>
      </w:r>
      <w:proofErr w:type="spellEnd"/>
      <w:r w:rsidR="000F049F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0F049F">
        <w:t>53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AE285F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285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285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5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5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285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285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5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5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St-1253/2018</izvorni_sadrzaj>
    <derivirana_varijabla naziv="DomainObject.Predmet.OznakaBroj_1">St-1253/2018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POSREDNIŠTVO društvo sa ograničenom odgovornošću za uslužne djelatnosti</izvorni_sadrzaj>
    <derivirana_varijabla naziv="DomainObject.Predmet.ProtustrankaFormated_1">  EURO POSREDNIŠTVO društvo sa ograničenom odgovornošću za uslužne djelatnosti</derivirana_varijabla>
  </DomainObject.Predmet.ProtustrankaFormated>
  <DomainObject.Predmet.ProtustrankaFormatedOIB>
    <izvorni_sadrzaj>  EURO POSREDNIŠTVO društvo sa ograničenom odgovornošću za uslužne djelatnosti, OIB 63944182453</izvorni_sadrzaj>
    <derivirana_varijabla naziv="DomainObject.Predmet.ProtustrankaFormatedOIB_1">  EURO POSREDNIŠTVO društvo sa ograničenom odgovornošću za uslužne djelatnosti, OIB 63944182453</derivirana_varijabla>
  </DomainObject.Predmet.ProtustrankaFormatedOIB>
  <DomainObject.Predmet.ProtustrankaFormatedWithAdress>
    <izvorni_sadrzaj> EURO POSREDNIŠTVO društvo sa ograničenom odgovornošću za uslužne djelatnosti, Županijska 20a, 31000 Osijek</izvorni_sadrzaj>
    <derivirana_varijabla naziv="DomainObject.Predmet.ProtustrankaFormatedWithAdress_1"> EURO POSREDNIŠTVO društvo sa ograničenom odgovornošću za uslužne djelatnosti, Županijska 20a, 31000 Osijek</derivirana_varijabla>
  </DomainObject.Predmet.ProtustrankaFormatedWithAdress>
  <DomainObject.Predmet.ProtustrankaFormatedWithAdressOIB>
    <izvorni_sadrzaj> EURO POSREDNIŠTVO društvo sa ograničenom odgovornošću za uslužne djelatnosti, OIB 63944182453, Županijska 20a, 31000 Osijek</izvorni_sadrzaj>
    <derivirana_varijabla naziv="DomainObject.Predmet.ProtustrankaFormatedWithAdressOIB_1"> EURO POSREDNIŠTVO društvo sa ograničenom odgovornošću za uslužne djelatnosti, OIB 63944182453, Županijska 20a, 31000 Osijek</derivirana_varijabla>
  </DomainObject.Predmet.ProtustrankaFormatedWithAdressOIB>
  <DomainObject.Predmet.ProtustrankaWithAdress>
    <izvorni_sadrzaj>EURO POSREDNIŠTVO društvo sa ograničenom odgovornošću za uslužne djelatnosti Županijska 20a, 31000 Osijek</izvorni_sadrzaj>
    <derivirana_varijabla naziv="DomainObject.Predmet.ProtustrankaWithAdress_1">EURO POSREDNIŠTVO društvo sa ograničenom odgovornošću za uslužne djelatnosti Županijska 20a, 31000 Osijek</derivirana_varijabla>
  </DomainObject.Predmet.ProtustrankaWithAdress>
  <DomainObject.Predmet.ProtustrankaWithAdressOIB>
    <izvorni_sadrzaj>EURO POSREDNIŠTVO društvo sa ograničenom odgovornošću za uslužne djelatnosti, OIB 63944182453, Županijska 20a, 31000 Osijek</izvorni_sadrzaj>
    <derivirana_varijabla naziv="DomainObject.Predmet.ProtustrankaWithAdressOIB_1">EURO POSREDNIŠTVO društvo sa ograničenom odgovornošću za uslužne djelatnosti, OIB 63944182453, Županijska 20a, 31000 Osijek</derivirana_varijabla>
  </DomainObject.Predmet.ProtustrankaWithAdressOIB>
  <DomainObject.Predmet.ProtustrankaNazivFormated>
    <izvorni_sadrzaj>EURO POSREDNIŠTVO društvo sa ograničenom odgovornošću za uslužne djelatnosti</izvorni_sadrzaj>
    <derivirana_varijabla naziv="DomainObject.Predmet.ProtustrankaNazivFormated_1">EURO POSREDNIŠTVO društvo sa ograničenom odgovornošću za uslužne djelatnosti</derivirana_varijabla>
  </DomainObject.Predmet.ProtustrankaNazivFormated>
  <DomainObject.Predmet.ProtustrankaNazivFormatedOIB>
    <izvorni_sadrzaj>EURO POSREDNIŠTVO društvo sa ograničenom odgovornošću za uslužne djelatnosti, OIB 63944182453</izvorni_sadrzaj>
    <derivirana_varijabla naziv="DomainObject.Predmet.ProtustrankaNazivFormatedOIB_1">EURO POSREDNIŠTVO društvo sa ograničenom odgovornošću za uslužne djelatnosti, OIB 63944182453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POSREDNIŠTVO društvo sa ograničenom odgovornošću za uslužne djelatnosti</item>
    </izvorni_sadrzaj>
    <derivirana_varijabla naziv="DomainObject.Predmet.ProtuStrankaListFormated_1">
      <item>EURO POSREDNIŠTVO društvo sa ograničenom odgovornošću za uslužne djelatnosti</item>
    </derivirana_varijabla>
  </DomainObject.Predmet.ProtuStrankaListFormated>
  <DomainObject.Predmet.ProtuStrankaListFormatedOIB>
    <izvorni_sadrzaj>
      <item>EURO POSREDNIŠTVO društvo sa ograničenom odgovornošću za uslužne djelatnosti, OIB 63944182453</item>
    </izvorni_sadrzaj>
    <derivirana_varijabla naziv="DomainObject.Predmet.ProtuStrankaListFormatedOIB_1">
      <item>EURO POSREDNIŠTVO društvo sa ograničenom odgovornošću za uslužne djelatnosti, OIB 63944182453</item>
    </derivirana_varijabla>
  </DomainObject.Predmet.ProtuStrankaListFormatedOIB>
  <DomainObject.Predmet.ProtuStrankaListFormatedWithAdress>
    <izvorni_sadrzaj>
      <item>EURO POSREDNIŠTVO društvo sa ograničenom odgovornošću za uslužne djelatnosti, Županijska 20a, 31000 Osijek</item>
    </izvorni_sadrzaj>
    <derivirana_varijabla naziv="DomainObject.Predmet.ProtuStrankaListFormatedWithAdress_1">
      <item>EURO POSREDNIŠTVO društvo sa ograničenom odgovornošću za uslužne djelatnosti, Županijska 20a, 31000 Osijek</item>
    </derivirana_varijabla>
  </DomainObject.Predmet.ProtuStrankaListFormatedWithAdress>
  <DomainObject.Predmet.ProtuStrankaListFormatedWithAdressOIB>
    <izvorni_sadrzaj>
      <item>EURO POSREDNIŠTVO društvo sa ograničenom odgovornošću za uslužne djelatnosti, OIB 63944182453, Županijska 20a, 31000 Osijek</item>
    </izvorni_sadrzaj>
    <derivirana_varijabla naziv="DomainObject.Predmet.ProtuStrankaListFormatedWithAdressOIB_1">
      <item>EURO POSREDNIŠTVO društvo sa ograničenom odgovornošću za uslužne djelatnosti, OIB 63944182453, Županijska 20a, 31000 Osijek</item>
    </derivirana_varijabla>
  </DomainObject.Predmet.ProtuStrankaListFormatedWithAdressOIB>
  <DomainObject.Predmet.ProtuStrankaListNazivFormated>
    <izvorni_sadrzaj>
      <item>EURO POSREDNIŠTVO društvo sa ograničenom odgovornošću za uslužne djelatnosti</item>
    </izvorni_sadrzaj>
    <derivirana_varijabla naziv="DomainObject.Predmet.ProtuStrankaListNazivFormated_1">
      <item>EURO POSREDNIŠTVO društvo sa ograničenom odgovornošću za uslužne djelatnosti</item>
    </derivirana_varijabla>
  </DomainObject.Predmet.ProtuStrankaListNazivFormated>
  <DomainObject.Predmet.ProtuStrankaListNazivFormatedOIB>
    <izvorni_sadrzaj>
      <item>EURO POSREDNIŠTVO društvo sa ograničenom odgovornošću za uslužne djelatnosti, OIB 63944182453</item>
    </izvorni_sadrzaj>
    <derivirana_varijabla naziv="DomainObject.Predmet.ProtuStrankaListNazivFormatedOIB_1">
      <item>EURO POSREDNIŠTVO društvo sa ograničenom odgovornošću za uslužne djelatnosti, OIB 63944182453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POSREDNIŠTVO društvo sa ograničenom odgovornošću za uslužne djelatnosti</izvorni_sadrzaj>
    <derivirana_varijabla naziv="DomainObject.Predmet.ProtustrankaIDrugi_1">EURO POSREDNIŠTVO društvo sa ograničenom odgovornošću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POSREDNIŠTVO društvo sa ograničenom odgovornošću za uslužne djelatnosti, OIB 63944182453, Županijska 20a, 31000 Osijek</izvorni_sadrzaj>
    <derivirana_varijabla naziv="DomainObject.Predmet.ProtustrankaIDrugiAdressOIB_1">EURO POSREDNIŠTVO društvo sa ograničenom odgovornošću za uslužne djelatnosti, OIB 63944182453, Županijska 20a,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POSREDNIŠTVO društvo sa ograničenom odgovornošću za uslužne djelatnosti</item>
    </izvorni_sadrzaj>
    <derivirana_varijabla naziv="DomainObject.Predmet.SudioniciListNaziv_1">
      <item>FINA RC OSIJEK</item>
      <item>EURO POSREDNIŠTVO društvo sa ograničenom odgovornošću za uslužne djelatnosti</item>
    </derivirana_varijabla>
  </DomainObject.Predmet.SudioniciListNaziv>
  <DomainObject.Predmet.SudioniciListAdressOIB>
    <izvorni_sadrzaj>
      <item>FINA RC OSIJEK, OIB 85821130368</item>
      <item>EURO POSREDNIŠTVO društvo sa ograničenom odgovornošću za uslužne djelatnosti, OIB 63944182453, Županijska 20a,31000 Osijek</item>
    </izvorni_sadrzaj>
    <derivirana_varijabla naziv="DomainObject.Predmet.SudioniciListAdressOIB_1">
      <item>FINA RC OSIJEK, OIB 85821130368</item>
      <item>EURO POSREDNIŠTVO društvo sa ograničenom odgovornošću za uslužne djelatnosti, OIB 63944182453, Županijska 20a,31000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63944182453</item>
    </izvorni_sadrzaj>
    <derivirana_varijabla naziv="DomainObject.Predmet.SudioniciListNazivOIB_1">
      <item>, OIB 85821130368</item>
      <item>, OIB 63944182453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92452-23B9-478D-9D8E-E69825E9C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2001</properties:Characters>
  <properties:Lines>46</properties:Lines>
  <properties:Paragraphs>15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2018-11-12T09:56:00Z</cp:lastPrinted>
  <dcterms:modified xmlns:xsi="http://www.w3.org/2001/XMLSchema-instance" xsi:type="dcterms:W3CDTF">2018-11-12T09:57:00Z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