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1307"/>
        <w:tblInd w:type="dxa" w:w="93"/>
        <w:tblLook w:val="04A0" w:noVBand="1" w:noHBand="0" w:lastColumn="0" w:firstColumn="1" w:lastRow="0" w:firstRow="1"/>
      </w:tblPr>
      <w:tblGrid>
        <w:gridCol w:w="571"/>
        <w:gridCol w:w="963"/>
        <w:gridCol w:w="2379"/>
        <w:gridCol w:w="1265"/>
        <w:gridCol w:w="153"/>
        <w:gridCol w:w="1637"/>
        <w:gridCol w:w="135"/>
        <w:gridCol w:w="1266"/>
        <w:gridCol w:w="616"/>
        <w:gridCol w:w="1161"/>
        <w:gridCol w:w="1161"/>
      </w:tblGrid>
      <w:tr w:rsidTr="00CC4BE3" w:rsidR="00E32BFD" w:rsidRPr="00E32BFD">
        <w:trPr>
          <w:trHeight w:val="300"/>
        </w:trPr>
        <w:tc>
          <w:tcPr>
            <w:tcW w:type="dxa" w:w="517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bookmarkStart w:name="_GoBack" w:id="0"/>
            <w:bookmarkEnd w:id="0"/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MONTMONTAŽA-PLINOVODOVOD  d.o.o.u stečaju</w:t>
            </w:r>
          </w:p>
        </w:tc>
        <w:tc>
          <w:tcPr>
            <w:tcW w:type="dxa" w:w="17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391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ZAGREB - CMP Savica Šanci 123</w:t>
            </w: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7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TRGOVAČKI SUD ZAGREB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391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OIB: 48137524285</w:t>
            </w: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433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STEČAJNI SUDAC - St-1498/2017.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CC4BE3" w:rsidR="00E32BFD" w:rsidRPr="00E32BFD">
        <w:trPr>
          <w:trHeight w:val="405"/>
        </w:trPr>
        <w:tc>
          <w:tcPr>
            <w:tcW w:type="dxa" w:w="11307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  <w:t>DIOBNI POPIS ČLAN 184. STEČAJNOG ZAKONA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7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7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CC4BE3" w:rsidR="00E32BFD" w:rsidRPr="00E32BFD">
        <w:trPr>
          <w:trHeight w:val="315"/>
        </w:trPr>
        <w:tc>
          <w:tcPr>
            <w:tcW w:type="dxa" w:w="8369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VJEROVNICI </w:t>
            </w:r>
            <w:r w:rsidR="00727A0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I.</w:t>
            </w:r>
            <w:r w:rsidR="00727A01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ISPLATNOG REDA ČIJE SU TRAŽBINE UTVRĐENE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6835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 xml:space="preserve">         ISPLAĆUJE SE 40% U OVOJ DJELOMIČNOJ DIOBI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CC4BE3" w:rsidR="00E32BFD" w:rsidRPr="00E32BFD">
        <w:trPr>
          <w:trHeight w:val="33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Redni br.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Ime i prezime/ 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O I B 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 xml:space="preserve">Adresa/sjedište 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 priznate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Iznos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Ostatak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prijavljene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tvrtka ili naziv vjerovnika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</w:rPr>
              <w:t>tražbine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(kn)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za diobu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za isplatu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bruto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bruto (kn)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bruto (kn)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ALILOVIĆ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15244998623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Heinzelova 82A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25.540,17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10.216,07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15.324,10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VLADIMIR ANDRIJANIĆ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77795201640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Ištvanićev odvojak 12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100.904,07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40.361,63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60.542,44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NEDJELJKO ARAMBAŠIĆ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99847529741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GOSPIĆ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Augusta Šenoe 43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41.815,34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16.726,14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25.089,20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MARKO AČKAR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30482895243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SESVETE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Tituš Brezovečki 15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33.939,24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13.575,70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20.363,54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JAKOB BABIĆ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82304261326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1.Gardijska brigada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37.608,86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15.043,54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22.565,32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Tigrovi 25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ZORAN BANJAC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13200511223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SISAK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Kneza Trpimira 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16.639,86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6.655,94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9.983,92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ANTO BANOVIĆ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61887941590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SVETA NEDJELJA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Zagorkina 34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36.317,08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14.526,83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21.790,25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BORIS BARBARIĆ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91994993257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SISAK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Tina Ujevića 16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29.677,63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11.871,05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17.806,58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MIROSLAV BARIĆ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92131272666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ČAZMA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SOVARI, Sovari 13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42.793,86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17.117,54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25.676,32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BARUNOVIĆ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52473374329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 Savska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cesta Odv.III. 11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47.465,56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18.986,22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28.479,34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VEDRAN BATINIĆ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71490702268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SEGET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SEGET VRANJICA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3.633,20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1.453,28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2.179,92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Put S.Radića 15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MILAN BATUR 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10653077941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PODTUREN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 Zajednički odvjetnički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ČAKOVEC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26.534,01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10.613,60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15.920,41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ured D.Zuber i S.Zuber Šanjek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Murska 4A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Varaždin, Braće Radića 7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237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FERIZ BEGANOVIĆ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28099963632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Marčanska 10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37.388,21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14.955,28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22.432,93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ANTONIO BEGOVIĆ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31505389202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VRPOLJE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SLAVONSKI BROD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20.822,77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8.329,11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12.493,66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M.Gupca 35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DAMIR BELUŽIĆ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78611685019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LOBOR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Petrova gora 59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29.955,92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11.982,37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17.973,55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BELUŽIĆ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27991453386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MAČE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 Zajednički odvjetnički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Frkuljevec 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38.158,84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15.263,54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22.895,30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ured D.Zuber i S.Zuber Šanjek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Peršaveški 14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Varaždin, Braće Radića 7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NIKOLA BELUŽIĆ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70166321481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MAČE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 Zajednički odvjetnički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Frkuljevec 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42.670,04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17.068,02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25.602,02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ured D.Zuber i S.Zuber Šanjek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Peršaveški 14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Varaždin, Braće Radića 7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BERTOVIĆ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30068932623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OGULIN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Desmerice 93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38.840,93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15.536,37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23.304,56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HRVOJE BIRO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55404858787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VIR - NARTA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Paljevine 44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25.634,24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10.253,70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15.380,54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ARNOLD BITERMAN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21375991814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BREZOVICA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36.489,61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14.595,84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21.893,77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Kostenjaki 11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STIPO BLATANČIĆ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84795854363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KUTJEVO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Ciglenik 10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22.051,65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8.820,66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13.230,99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DARKO BOBEK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74822257506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KUTINA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Stjepana Kefelje 113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6.304,30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2.521,72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3.782,58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DRAGUTIN BOLFEK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76541306669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LOBOR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A.Šenoe 26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39.642,48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15.856,99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23.785,49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BOLFEK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53181640756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LOBOR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A.Šenoe 26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34.597,11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13.838,84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20.758,27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BRADARIĆ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61757504722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BENKOVAC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Miranje Gornje 120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30.453,10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12.181,24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18.271,86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DAMIR BRDAR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77273816743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NOVI MAROF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Zagorska 68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35.115,17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14.046,07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21.069,10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DAVOR BRLETIĆ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74746074366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NOVSKA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Bukovačka 56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28.328,90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11.331,56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16.997,34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NATAŠA BUNČIĆ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28092525667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Pijavišće 21H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17.515,70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7.006,28</w:t>
            </w:r>
          </w:p>
        </w:tc>
        <w:tc>
          <w:tcPr>
            <w:tcW w:type="dxa" w:w="1161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10.509,42</w:t>
            </w:r>
          </w:p>
        </w:tc>
      </w:tr>
      <w:tr w:rsidTr="00CC4BE3" w:rsidR="004B4BDB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B4BDB" w:rsidP="00E32BFD" w:rsidR="004B4BDB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B4BDB" w:rsidP="00E32BFD" w:rsidR="004B4BDB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B4BDB" w:rsidP="00E32BFD" w:rsidR="004B4BDB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B4BDB" w:rsidP="00E32BFD" w:rsidR="004B4BDB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B4BDB" w:rsidP="00E32BFD" w:rsidR="004B4BDB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B4BDB" w:rsidP="00E32BFD" w:rsidR="004B4BDB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B4BDB" w:rsidP="00E32BFD" w:rsidR="004B4BDB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4BDB" w:rsidP="00E32BFD" w:rsidR="004B4BDB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4BDB" w:rsidP="00E32BFD" w:rsidR="004B4BDB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4B4BDB" w:rsidP="00E32BFD" w:rsidR="004B4BDB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type="dxa" w:w="237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BURIĆ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61836396628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SESVETE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27.288,74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10.915,50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16.373,24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Šime Ljubića 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BUTKOVIĆ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29657694430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Aleja B.Jurišića 75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24.769,65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9.907,86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14.861,79</w:t>
            </w:r>
          </w:p>
        </w:tc>
      </w:tr>
      <w:tr w:rsidTr="00CC4BE3" w:rsidR="00CC4BE3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31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type="dxa" w:w="237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PETAR BUTKOVIĆ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38924387533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Aleja B.Jurišića 75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47.786,27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19.114,51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28.671,76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BUVA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92299311441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Fallerovo šetalište 36c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36.687,65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14.675,06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22.012,59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type="dxa" w:w="237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SINIŠA CAR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02872510630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PETRUŠEVAC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92.421,31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36.968,52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55.452,79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5.odvojak 172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CELIĆ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55009386251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Lužec 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36.513,11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14.605,24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21.907,87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CERČIĆ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20248666930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MAČE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Vukanci 62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36.655,60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14.662,24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21.993,36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HRVOJE CINDRIĆ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85052527092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OGULIN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Petra Preradovića 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37.323,96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14.929,58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22.394,38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CINDRIĆ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35611924968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 Zajednički odvjetnički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Biokovska 44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40.922,90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16.369,16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24.553,74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ured D.Zuber i S.Zuber Šanjek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Varaždin, Braće Radića 7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ZLATKO CVETKO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25008490283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ČAKOVEC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Prvomajska 30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46.265,99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18.506,40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27.759,59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FERDO ČEMERIKA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65706750819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Horvatnica 99B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96.953,66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38.781,46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58.172,20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IGOR ČENGIJA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14819860084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Kneje 11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32.351,00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12.940,40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19.410,60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JURE ČIČAK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18140520621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J.Pupačića 12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18.859,67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7.543,87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11.315,80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ZDRAVKO ČOPEC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91159713979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Granešina 27/1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57.299,09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22.919,64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34.379,45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DUBRAVKO DEVČIĆ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78061490016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IVANIĆ GRAD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Omladinska 26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42.240,36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16.896,14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25.344,22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DIMLIĆ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76054543289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BENKOVEC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STANKOVCI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19.809,77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7.923,91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11.885,86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Prović 56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MARKO DIMLIĆ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68548450906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BENKOVEC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STANKOVCI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10.881,78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4.352,71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6.529,07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Prović 53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DAMIR DOLENEC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33436821336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Avenija Dubrava 220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40.327,07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16.130,83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24.196,24</w:t>
            </w:r>
          </w:p>
        </w:tc>
      </w:tr>
      <w:tr w:rsidTr="00CC4BE3" w:rsidR="00CC4BE3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SAFET DORIĆ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80204195934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RAŠA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MOST-RAŠA 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30.154,29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12.061,72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18.092,57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SAMIR DORIĆ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96239000299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RAŠA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MOST-RAŠA 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25.973,96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10.389,58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15.584,38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DANIJEL DOVOĐA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57727475313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VRHOVINE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GOSPIĆ, Seoci 46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9.758,56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3.903,42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5.855,14</w:t>
            </w:r>
          </w:p>
        </w:tc>
      </w:tr>
      <w:tr w:rsidTr="00CC4BE3" w:rsidR="00CC4BE3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50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DUMBOVIĆ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58722671523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ZLATAR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MAČE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47.847,29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19.138,92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28.708,37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Zagrebačka 70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DAVOR ĐUKIĆ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37139865934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Dvojkovićev 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4.625,20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1.850,08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2.775,12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odvojak 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ZDRAVKO ĐULA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23065073493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KLENOVNIK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Lipovnik 99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29.443,71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11.777,48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17.666,23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DRAŽEN ĐURIN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63629639110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A.T.Mimare 17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29.171,10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11.668,44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17.502,66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ZDRAVKO ERJAVEC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27441251155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NOVSKA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Bukovačka 65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42.987,58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17.195,03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25.792,55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SINIŠA FABIJANEC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65159276217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LEKENIK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 Zajednički odvjetnički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Donji Vukojevac 55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ured D.Zuber i S.Zuber Šanjek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47.324,38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18.929,75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28.394,63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Varaždin, Braće Radića 7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FATON FAZLIU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97611156761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Južna 23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21.323,02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8.529,21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12.793,81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DRAGUTIN FERDELJA 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49307304298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</w:rPr>
              <w:t>VELIKO TRGOVIŠĆE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Stjepana Radića 160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24.023,57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9.609,43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14.414,14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KARLO FERDELJA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14545567631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</w:rPr>
              <w:t>VELIKO TRGOVIŠĆE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Stjepana Radića 160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19.809,65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7.923,86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11.885,79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FERDELJA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99210526403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ZABOK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Dubrava Zabočka 152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22.976,67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9.190,67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13.786,00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DAVOR FILIPČIĆ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69588466425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Vučetićev prilaz 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101.009,98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40.403,99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60.605,99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ANTON FRANCETIĆ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73723942176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OGULIN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Desmerince 52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30.600,43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12.240,17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18.360,26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BORIS FRLJUK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45001543698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 Zajednički odvjetnički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I.Poljski put 128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38.199,87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15.279,95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22.919,92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ured D.Zuber i S.Zuber Šanjek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Varaždin, Braće Radića 7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ILIJA GAGULIĆ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23367861301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MLAKA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38.125,45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15.250,18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22.875,27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Dragice Miletić 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MIROSLAV GARAŠIĆ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62012923053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SAMOBOR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Podgaj 19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42.929,69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17.171,88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25.757,81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ŽELJKO GLAVAČEVIĆ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65886192230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BERAVCI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VELIKA KOPANICA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29.924,94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11.969,98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17.954,96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Beravci 95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BOGDAN GRUIČIĆ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37491421633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GOSPIĆ,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KOSINJ, Mlakva 68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22.534,61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9.013,84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13.520,77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SREĆKO HORVAT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02219386840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LOBOR, Velika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Petrovagorska 33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32.154,00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12.861,60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19.292,40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68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ŽELJKO HORVATIN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75752304530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PUŠĆA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Šumski put 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38.992,39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15.596,96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23.395,43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69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HUBAK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03084465228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ZAPREŠIĆ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Trg mladosti 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42.324,88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16.929,95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25.394,93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DRAŽEN HUCIKA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15824666736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ZAPREŠIĆ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Ulica Maršala 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89.023,55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35.609,42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53.414,13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Tita 29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JANJEČIĆ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94235696796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Vlade Prekrata 75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28.218,55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11.287,42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16.931,13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NENAD JEDVAJIĆ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00897584653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Markuševečka trnava 24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112.213,53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44.885,41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67.328,12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JELEČKI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06134779549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Trg Lovre Matačića 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31.812,81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12.725,12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19.087,69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NIKOLA JERTEC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LJUBEŠČICA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 Odvjetničko društvo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NOVI MAROF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35.739,57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14.295,83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21.443,74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Sevšek &amp; Partneri d.o.o.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29156305930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Javorni vrh 2/2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VARAŽDIN, Kratka 4/I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75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DARIO JURILJ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95817554951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GORNJI BOGIĆEVCI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OKUČANI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23.340,50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9.336,20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14.004,30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Dubovac 102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76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HRVATIN JURIĆ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22723654780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SKRADIN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Rupe 97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23.703,41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9.481,36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14.222,05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PETAR JURIĆ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29470629565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MAJUR, HRVATSKA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KOSTAJNICA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74.500,98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29.800,39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44.700,59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Stubalj 30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78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STEPHANE JURKOVIĆ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55367906928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PETRINJA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Mala Gorica 82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33.585,38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13.434,15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20.151,23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79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KALISAR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55624572516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Ključić brdo 47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24.553,70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9.821,48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14.732,22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KARAMATIĆ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79609873142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SESVETE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44.863,32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17.945,33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26.917,99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Pirinova 5C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81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type="dxa" w:w="2379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STIPE KARAMATIĆ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85244990966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Rimski put 3A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30.823,48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12.329,39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18.494,09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82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type="dxa" w:w="237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MARKO KARDUM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15340638487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ZADAR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Kijevska ulica 10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23.068,96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9.227,58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13.841,38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DARIO KATIĆ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31249715972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DONJA BISTRA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Stubička 460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30.513,64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12.205,46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18.308,18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PETAR KATIĆ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45007640538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BENKOVAC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Benkovačko selo 237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36.185,69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14.474,28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21.711,41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DUBRAVKA KERETIĆ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73731958701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Selska cesta 121D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31.930,77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12.772,31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19.158,46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MATEJ KERO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37671971487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BIBINJE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Trg Tome Bulića 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19.274,19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7.709,68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11.564,51</w:t>
            </w:r>
          </w:p>
        </w:tc>
      </w:tr>
      <w:tr w:rsidTr="00CC4BE3" w:rsidR="00CC4BE3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87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KLANJEC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17927182479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Grožnjanska 10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34.973,02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13.989,21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20.983,81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KRUNO KLUKOVIĆ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68421459740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Južna 21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45.560,38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18.224,15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27.336,23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IGOR KOJIĆ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52183774486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Dramaljska 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53.865,83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21.546,33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32.319,50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ANĐELKO KONJEVOD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90202545310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SLIVNO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METKOVIĆ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74.172,12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29.668,85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44.503,27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KLEK, Centar 11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LJUBO KOVAČ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22216860966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Trg A.Mihanovića 2/1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144.917,76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57.967,10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86.950,66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DARKO KOVAČEVIĆ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97166624996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Bezdanska 33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32.775,30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13.110,12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19.665,18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VALERIJA KRAJCAR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60128284104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Zumbulska 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70.445,92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28.178,37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42.267,55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SINIŠA KRIZMANIĆ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32253465693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SISAK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Topolovac 122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36.752,38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14.700,95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22.051,43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OZANA KRIŽAN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74308661774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 Loparska 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73.092,16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29.236,86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43.855,30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DRAGAN KUMIĆ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96109526776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CERNIK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NOVA GRADIŠKA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25.157,66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10.063,06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15.094,60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Potočna 36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KUREN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56779681334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ZAGREB-KAŠINA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Glavna cesta 54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34.748,56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13.899,42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20.849,14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ANTE KUTLEŠA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35962081128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IMOTSKI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Vinjani gornji 414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15.947,45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6.378,98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9.568,47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DOMAGOJ KUTLEŠA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30830288424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IMOTSKI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Vinjani gornji 427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15.437,68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6.175,07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9.262,61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KRUNOSLAV LABAŠ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LOBOR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 Zajednički odvjetnički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64629298212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Stari Golubovec 49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40.962,12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16.384,85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24.577,27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ured D.Zuber i S.Zuber Šanjek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Varaždin, Braće Radića 7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MARTIN LABAŠ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16062471975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LOBOR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 Zajednički odvjetnički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Stari Golubovec 85B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41.882,09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16.752,84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25.129,25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ured D.Zuber i S.Zuber Šanjek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Varaždin, Braće Radića 7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LAZAR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53241525737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KLENOVNIK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Lipovnik 80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5.660,85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2.264,34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3.396,51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DARKO LEŽAIĆ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76805352617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Samoborska cesta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87.239,58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34.895,83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52.343,75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Odvojak 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ROMINA LJUBIĆ-OSMIĆ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66605172831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B2120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Ilica 188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44.354,81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17.741,92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26.612,89</w:t>
            </w:r>
          </w:p>
        </w:tc>
      </w:tr>
      <w:tr w:rsidTr="00DB2120" w:rsidR="00DB2120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B2120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105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ZLATKO LOVREKOVIĆ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58021673264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LEKENIK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Donji Vukojevac 72A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34.311,86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13.724,74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20.587,12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172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NIKO LUBAR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83080149539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ZADAR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Benkovačka cesta 21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24.023,58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9.609,43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14.414,15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LUKINOVIĆ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57514106792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Okuje 10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81.056,39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32.422,56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48.633,83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174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MARINA LUKIĆ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55731358488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Bolnička c. 34E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30.283,48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12.113,39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18.170,09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109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LUČAN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42066884537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Lučana Đure 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42.702,50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17.081,00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25.621,50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176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HRVOJE MANDIĆ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46332374092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PROLOŽAC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PODSTRANA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16.156,08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6.462,43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9.693,65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Vučevica 42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177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MARIĆ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46888824616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VRPOLJE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Hrvatskih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24.438,98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9.775,59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14.663,39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branitelja 40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178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IVANA MARIČIĆ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88934499440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Cenkovečka 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123.408,11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49.363,24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74.044,87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179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DRAGAN MARKOVIĆ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63839708764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LABIN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Tomažići 100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37.170,54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14.868,22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22.302,32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SANTALEŽI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114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GORAN MARKOVIĆ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41818413451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PULA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Santoriova ulica 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22.166,59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8.866,64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13.299,95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181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BOJAN MAROLIN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75676719055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DONJA VOĆA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Donja Voća 304B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38.962,40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15.584,96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23.377,44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MIJAT MARTIĆ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23316879545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ZAGREB-LUČKO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Keseri 72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34.666,84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13.866,74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20.800,10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MARTIĆ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42860028404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SAMOBOR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 odvjetnik Branimir</w:t>
            </w:r>
            <w:r w:rsidR="00DB2120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 Sabioni,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Braće Radić 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92.947,23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37.178,89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55.768,34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ZAGREB, Slavonska 3/II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118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184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MATKOVIĆ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20350871870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KRAVARSKO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35.209,67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14.083,87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21.125,80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Josipa Kovačića 16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MATKOVIĆ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70257971397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Josipa Kovačića 16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28.131,88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11.252,75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16.879,13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186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PAVO MEDVIDOVIĆ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15955465235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MATETIĆ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44.123,45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17.649,38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26.474,07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Ronjgovljeva 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MARIJO MENJAK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60071152704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KRAVARSKO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B2120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Novo brdo 34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23.942,28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9.576,91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14.365,37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SINIŠA MERLE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64937711241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B2120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D.</w:t>
            </w:r>
            <w:r w:rsidR="00E32BFD"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LOMNICA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37.665,19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15.066,08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22.599,11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LUKAVEC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B2120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Nova cesta 32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B2120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123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189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KREŠIMIR MIHALJEK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52759628112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Vučetićev prilaz 5/11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38.887,59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15.555,04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23.332,55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190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DANIJEL MIJIĆ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75043570886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</w:rPr>
              <w:t>LIŠANE OSTROVIČKE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BENKOVAC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32.881,07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13.152,43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19.728,64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4"/>
                <w:szCs w:val="14"/>
              </w:rPr>
              <w:t>Lišane Ostrovičke 159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191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DEJAN MIKULČIĆ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52605222393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LJUBEŠČICA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 Odvjetničko društvo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VARAŽDIN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35.633,26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14.253,30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21.379,96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Sevšek &amp; Partneri d.o.o.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Kalnička 60A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VARAŽDIN, Kratka 4/I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192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MILAK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28318884905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NOVI MAROF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 Zajednički odvjetnički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Možđenec 34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28.368,77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11.347,51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17.021,26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ured D.Zuber i S.Zuber Šanjek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Varaždin, Braće Radića 7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RATKO MILANOVIĆ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22155113070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OGULIN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Struga 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66.863,61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26.745,44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40.118,17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MIROSLAV MILER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11770281128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1.Ferenšćica 86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135.194,41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54.077,76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81.116,65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129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VEDRAN MILETOVIĆ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67144805608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Matije Magdalenić 12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35.421,36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14.168,54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21.252,82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196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JURICA MIŠURA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16716386569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BENKOVAC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Buković 201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5.386,13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2.154,45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3.231,68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131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ADRIANO MLINARIĆ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94991673527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Bubnjaračka 18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28.401,43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11.360,57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17.040,86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MOSLAVAC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56588547326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Biokovska 50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24.305,82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9.722,33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14.583,49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199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MRKOBRAD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63066673635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Biokovska 50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69.160,80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27.664,32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41.496,48</w:t>
            </w:r>
          </w:p>
        </w:tc>
      </w:tr>
      <w:tr w:rsidTr="00CC4BE3" w:rsidR="00CC4BE3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C4BE3" w:rsidP="00E32BFD" w:rsidR="00CC4BE3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MUJAN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13440734400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ŠIBENIK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Serajlići 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8.769,15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3.507,66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5.261,49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201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DAVOR MURAT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87155230603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OGULIN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Puškarići 15 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42.361,92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16.944,77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25.417,15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NIKOLA NAKIĆ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53370407311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BENKOVAC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Bulić 24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22.229,79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8.891,92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13.337,87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NALETILIĆ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31817536371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Jurja Ves 113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34.401,98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13.760,79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20.641,19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ALEN NEKIĆ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54288543120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Kostenjaki 12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46.269,18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18.507,67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27.761,51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139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205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NEKIĆ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13283110788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Kostenjaki 12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107.580,17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43.032,07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64.548,10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206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MIRKO NOVAKOVIĆ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33806213228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ZAGREB-SESVETE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ĐURINEC 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39.707,68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15.883,07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23.824,61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BRIJEG 16 H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B2120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141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207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MIROSLAV NOVAČAC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27436491938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NOVSKA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B2120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Stari Grabovac 115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21.852,21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8.740,88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13.111,33</w:t>
            </w:r>
          </w:p>
        </w:tc>
      </w:tr>
      <w:tr w:rsidTr="00DB2120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142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208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NOVOSEL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67775207267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OROSLAVLJE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Krušljevo selo 173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23.001,17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9.200,47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13.800,70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209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OLUJIĆ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68400437864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Hrvatskoselska 1 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64.327,58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25.731,03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38.596,55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ROBERT OZIMEC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33282700825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Vurnovečka 17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41.357,22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16.542,89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24.814,33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DRAŽEN OŽANIĆ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08784885518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TOUNJ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SKRADNIK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37.169,19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14.867,68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22.301,51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Skradnik 73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DAMIR PAVKOVIĆ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02037946880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STARI MIKANOVCI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Matije Gupca 84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29.822,99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11.929,20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17.893,79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SLAĐAN PEJNOVIĆ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99249761112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VRHOVINE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GOSPIĆ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44.771,98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17.908,79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26.863,19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Senjska 44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ŽELJKO PEK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90765744569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 Resnik 7 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37.004,99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14.802,00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22.202,99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149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MILAN PERKOVIĆ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33367360357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Šetalište 105.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30.143,96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12.057,58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18.086,38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brigade 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216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JOVICA PETKOVIĆ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62128126452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KUTINA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Kralja Petra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40.020,66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16.008,26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24.012,40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Krešimira IV. 22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217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SREĆKO PETKOVIĆ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65184943202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Meštrovićev trg 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19.583,11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7.833,24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11.749,87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ZORAN PETKOVIĆ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48887920433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KUTINA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Kralja Petra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33.384,27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13.353,71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20.030,56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Krešimira IV  29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DRAGUTIN PETRIĆ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57633392339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LOBOR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Martinšćina 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27.181,67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10.872,67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16.309,00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220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ZORAN PIKUTIĆ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36954236172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ZLATAR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Petruševec 29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33.642,30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13.456,92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20.185,38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FRANJO PIŠKULIĆ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01910195334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SAMOBOR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Kneza Branimira 27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70.972,28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28.388,91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42.583,37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PRIBANIĆ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79684586063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TOUNJ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SKRADNIK,Kamenica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37.522,97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15.009,19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22.513,78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Skradnička 67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223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NIKOLA PRIBANIĆ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45228934124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TOUNJ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Zdenac 48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38.177,75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15.271,10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22.906,65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158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224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TIHOMIR PUŠELJ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82257356091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JAKOVLJE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Sljemenska 94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32.470,76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12.988,30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19.482,46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159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225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PUŠKARČUK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11214898736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OPRISAVCI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Stružani 5 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39.556,11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15.822,44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23.733,67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226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RADNIĆ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56832190784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PRGOMET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B2120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KAŠTEL SUĆURAC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40.380,00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16.152,00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24.228,00</w:t>
            </w:r>
          </w:p>
        </w:tc>
      </w:tr>
      <w:tr w:rsidTr="00DB2120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Sitno bb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B2120" w:rsidR="00DB2120" w:rsidRPr="00E32BFD">
        <w:trPr>
          <w:trHeight w:val="315"/>
        </w:trPr>
        <w:tc>
          <w:tcPr>
            <w:tcW w:type="dxa" w:w="57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DB2120" w:rsidP="00E32BFD" w:rsidR="00DB2120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B2120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161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MATO RADOŠ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41649089157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SVETA NEDJELJA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SAMOBOR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33.781,00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13.512,40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20.268,60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Plohi 20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RAK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00714571910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Ivana Šabana 46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66.868,45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26.747,38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40.121,07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229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FLORIJAN RIBIĆ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78140099718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Lonjska 17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127.163,52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50.865,41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76.298,11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RIHTARIĆ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03987307369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LOBOR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Vinipotok 78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37.800,15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15.120,06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22.680,09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231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DANIJEL ROŽANKOVIĆ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91898586304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LEKENIK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Stari Brod 71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29.293,92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11.717,57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17.576,35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232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ROŽIĆ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54106439950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Rožići 30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85.448,08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34.179,23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51.268,85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SABOLOVIĆ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78700803289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VIRJE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Trnovac 35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27.464,74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10.985,90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16.478,84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168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234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RASIM SADIĆ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33122408050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LABIN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Karla Kranjca 31/15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29.555,28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11.822,11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17.733,17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LUKA SEDLIĆ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47115392193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Grubišnopoljski put 12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51.467,56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20.587,02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30.880,54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PAVLE SEDLIĆ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06993046855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Grubišnopoljski put 12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75.371,10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30.148,44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45.222,66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171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NENAD SEVER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76744552985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LEKENIK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Donji Vukojevac 46A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36.380,61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14.552,24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21.828,37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ERNEST SIMON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22969538644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Gornja 14B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41.214,55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16.485,82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24.728,73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239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DALIBOR SKOČIĆ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07021185417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TOUNJ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Kukača 110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38.791,54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15.516,62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23.274,92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DAMJAN SLIŠKO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04600818417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Klaićeva 34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13.668,17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5.467,27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8.200,90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241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DANIJEL SMETIŠKO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51637182235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LOBOR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Matije Gupca 31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46.853,46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18.741,38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28.112,08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SOVINA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43974806033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Ivana Šabana 41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38.450,90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15.380,36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23.070,54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MLADEN SREBAČIĆ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47139159867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Aleja Javora 20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33.727,48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13.490,99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20.236,49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178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ŽELJKO SREBAČIĆ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80024123438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Aleja Javora 20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24.929,98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9.971,99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14.957,99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179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STJEPANOVIĆ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46497959587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PETRINJA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Sisačka 153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35.356,76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14.142,70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21.214,06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246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FILIP STRSOGLAVEC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46357297304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Šetalište 150.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28.755,00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11.502,00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17.253,00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Brigade 150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B2120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181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STRUGAR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64265648194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JAKOVLJE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B2120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Sljemenska 80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31.672,56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12.669,02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19.003,54</w:t>
            </w:r>
          </w:p>
        </w:tc>
      </w:tr>
      <w:tr w:rsidTr="00DB2120" w:rsidR="00DB2120" w:rsidRPr="00E32BFD">
        <w:trPr>
          <w:trHeight w:val="315"/>
        </w:trPr>
        <w:tc>
          <w:tcPr>
            <w:tcW w:type="dxa" w:w="57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  <w:p w:rsidRDefault="00DB2120" w:rsidP="00E32BFD" w:rsidR="00DB2120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18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B2120" w:rsidP="00E32BFD" w:rsidR="00DB2120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DB2120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182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248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ANTE ŠARIĆ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22685490261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VIR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Virski put 99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45.882,50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18.353,00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27.529,50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249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ŠARIĆ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97221022875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VIR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Virski put 99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32.277,23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12.910,89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19.366,34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250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ŠINCEK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85644006548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DONJA VOĆA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RIJEKA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30.325,63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12.130,25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18.195,38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Voćanska 143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ŠLOGAR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27334181905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DUGO SELO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Zagrebačka 112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53.177,93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21.271,17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31.906,76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TIŠLJARIĆ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25232879073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Vidovečka 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57.058,39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22.823,36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34.235,03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ANTE TOPIĆ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99893018064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NOVI PETRUŠEVEC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38.276,45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15.310,58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22.965,87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2.ODVOJAK 28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254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TRUNEC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32731695336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PETRINJA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Sisačka 38/2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28.201,49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11.280,60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16.920,89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189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MARIO TURK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71584984452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VRBOVEC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Luka 128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41.764,85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16.705,94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25.058,91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256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TURŠIĆ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86754143726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Fočanska 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28.677,33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11.470,93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17.206,40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191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DAMIR VAĐUNEC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84020483343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Slavka Kolara 56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106.488,08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42.595,23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63.892,85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MLADEN VIJAČKIĆ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42907215616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PLAŠKI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Sveta Ana 62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9.674,28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3.869,71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5.804,57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STJEPAN VINCEKOVIĆ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40800000834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KLENOVNIK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Lipovnik 104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31.671,41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12.668,56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19.002,85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194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VRHOVEC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40273659788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Sestrunjski put 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35.187,49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14.075,00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21.112,49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261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VUJEVIĆ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76419589462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SPLIT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141. Brigade 8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27.726,10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11.090,44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16.635,66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262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TOMISLAV VUK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18463113240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ZLATAR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Petruševec 44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33.212,27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13.284,91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19.927,36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IVAN VUČIĆ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58606413664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OGULIN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Vučić selo 9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28.598,71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11.439,48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17.159,23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198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MILJENKO VUČIĆ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25485510373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OGULIN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Vučić selo 25B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39.739,02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15.895,61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23.843,41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199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IGOR VUĐAN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47586550422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MAČE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Peršaves 67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42.522,04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17.008,82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25.513,22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266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SALAH YOUSRI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88855130745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VUKOVAR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Vinogradska 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41.397,53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16.559,01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24.838,52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201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267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DUBRAVKO ZAGORAC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82227446808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KRAVARSKO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Gornji Hruševec 30B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26.840,89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10.736,36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16.104,53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202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268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ZLATKO ZDELAR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47338859328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LUDBREG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Hrastovljan 121A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11.543,63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4.617,45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6.926,18</w:t>
            </w:r>
          </w:p>
        </w:tc>
      </w:tr>
      <w:tr w:rsidTr="00DB2120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203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269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IVICA ZLODI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51145894277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VELIKA GORICA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DB2120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Josipa Kovačića 27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31.879,39</w:t>
            </w:r>
          </w:p>
        </w:tc>
        <w:tc>
          <w:tcPr>
            <w:tcW w:type="dxa" w:w="61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12.751,76</w:t>
            </w:r>
          </w:p>
        </w:tc>
        <w:tc>
          <w:tcPr>
            <w:tcW w:type="dxa" w:w="11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19.127,63</w:t>
            </w:r>
          </w:p>
        </w:tc>
      </w:tr>
      <w:tr w:rsidTr="00DB2120" w:rsidR="00E32BFD" w:rsidRPr="00E32BFD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lastRenderedPageBreak/>
              <w:t>204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270</w:t>
            </w:r>
          </w:p>
        </w:tc>
        <w:tc>
          <w:tcPr>
            <w:tcW w:type="dxa" w:w="2379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DRAGOMIR ZORIĆ</w:t>
            </w:r>
          </w:p>
        </w:tc>
        <w:tc>
          <w:tcPr>
            <w:tcW w:type="dxa" w:w="1418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81018831312</w:t>
            </w:r>
          </w:p>
        </w:tc>
        <w:tc>
          <w:tcPr>
            <w:tcW w:type="dxa" w:w="1772"/>
            <w:gridSpan w:val="2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ZAGREB-SESVETE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Iločka 5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36.051,34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14.420,54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21.630,80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271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ANTO ZUBAK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86694196523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VRSI-ZADAR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Put mula 61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25.312,94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10.125,18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15.187,76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272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JOSIP ZUBAK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13936201554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SIKIREVCI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Jaruge 60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23.723,22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9.489,29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14.233,93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207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273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STIPE ZUBAK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42175092542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KUTJEVO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Poreč 51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35.156,94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14.062,78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21.094,16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274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ADAM ŽIVIĆ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04683019356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Dobriše Cesarića 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31.586,27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12.634,51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18.951,76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275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KREŠIMIR ŽUŽUL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15335517201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PODBABLJE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GRUBINE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16.562,08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6.624,83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9.937,25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Grubine bb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276</w:t>
            </w: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FILIP CETINA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30968832798</w:t>
            </w: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SESVETE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Ul.Petra Dumičića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6.603,56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2.641,42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3.962,14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277</w:t>
            </w:r>
          </w:p>
        </w:tc>
        <w:tc>
          <w:tcPr>
            <w:tcW w:type="dxa" w:w="2379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MARINA PLEČKO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17671499357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SESVETE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772"/>
            <w:gridSpan w:val="2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Slavka Kolara 11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12.911,24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5.164,50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7.746,74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18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72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7103"/>
            <w:gridSpan w:val="7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U K U P N O  -  I. VIŠI ISPLATNI RED: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8.275.287,73</w:t>
            </w: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40%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3.310.115,09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4.965.172,64</w:t>
            </w:r>
          </w:p>
        </w:tc>
      </w:tr>
      <w:tr w:rsidTr="00CC4BE3" w:rsidR="00E32BFD" w:rsidRPr="00E32BF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37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5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925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61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391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DB2120" w:rsidR="00E32BFD" w:rsidRPr="00C55BD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C55BD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 1</w:t>
            </w:r>
            <w:r w:rsidR="00DB2120" w:rsidRPr="00C55BD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C55BD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.03.2018.</w:t>
            </w: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04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</w:rPr>
              <w:t>STEČAJNI UPRAVITELJ: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Calibri" w:eastAsia="Times New Roman" w:hAnsi="Calibri" w:ascii="Calibri"/>
                <w:color w:val="00000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04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32BFD">
              <w:rPr>
                <w:rFonts w:cs="Times New Roman" w:eastAsia="Times New Roman" w:hAnsi="Times New Roman" w:ascii="Times New Roman"/>
                <w:color w:val="000000"/>
              </w:rPr>
              <w:t>Davor Petera, dipl.iur.</w:t>
            </w: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C4BE3" w:rsidR="00E32BFD" w:rsidRPr="00E32BF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3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92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6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2BFD" w:rsidP="00E32BFD" w:rsidR="00E32BFD" w:rsidRPr="00E32BF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</w:tbl>
    <w:p w14:textId="79165af" w14:paraId="79165af" w:rsidRDefault="003E206B" w:rsidR="003E206B">
      <w:pPr>
        <w15:collapsed w:val="false"/>
      </w:pPr>
    </w:p>
    <w:sectPr w:rsidSect="00C55BD3" w:rsidR="003E206B">
      <w:footerReference w:type="default" r:id="rId8"/>
      <w:pgSz w:code="9" w:h="16838" w:w="11906"/>
      <w:pgMar w:gutter="0" w:footer="709" w:header="709" w:left="340" w:bottom="680" w:right="720" w:top="6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6C4" w:rsidP="00E32BFD" w:rsidR="00DF06C4">
      <w:pPr>
        <w:spacing w:lineRule="auto" w:line="240" w:after="0"/>
      </w:pPr>
      <w:r>
        <w:separator/>
      </w:r>
    </w:p>
  </w:endnote>
  <w:endnote w:id="0" w:type="continuationSeparator">
    <w:p w:rsidRDefault="00DF06C4" w:rsidP="00E32BFD" w:rsidR="00DF06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3218"/>
      <w:docPartObj>
        <w:docPartGallery w:val="Page Numbers (Bottom of Page)"/>
        <w:docPartUnique/>
      </w:docPartObj>
    </w:sdtPr>
    <w:sdtEndPr/>
    <w:sdtContent>
      <w:p w:rsidRDefault="001A3736" w:rsidR="00CC4BE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540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Default="00CC4BE3" w:rsidR="00CC4B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6C4" w:rsidP="00E32BFD" w:rsidR="00DF06C4">
      <w:pPr>
        <w:spacing w:lineRule="auto" w:line="240" w:after="0"/>
      </w:pPr>
      <w:r>
        <w:separator/>
      </w:r>
    </w:p>
  </w:footnote>
  <w:footnote w:id="0" w:type="continuationSeparator">
    <w:p w:rsidRDefault="00DF06C4" w:rsidP="00E32BFD" w:rsidR="00DF06C4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BFD"/>
    <w:rsid w:val="001A3736"/>
    <w:rsid w:val="003D7EFE"/>
    <w:rsid w:val="003E206B"/>
    <w:rsid w:val="004B4BDB"/>
    <w:rsid w:val="004D3E88"/>
    <w:rsid w:val="004E7DE5"/>
    <w:rsid w:val="00523CFD"/>
    <w:rsid w:val="00597C1A"/>
    <w:rsid w:val="00636BFC"/>
    <w:rsid w:val="00676EB9"/>
    <w:rsid w:val="00695402"/>
    <w:rsid w:val="00727A01"/>
    <w:rsid w:val="009C68F6"/>
    <w:rsid w:val="00A334B8"/>
    <w:rsid w:val="00C310EB"/>
    <w:rsid w:val="00C55BD3"/>
    <w:rsid w:val="00CC4BE3"/>
    <w:rsid w:val="00DB2120"/>
    <w:rsid w:val="00DF06C4"/>
    <w:rsid w:val="00E32BFD"/>
    <w:rsid w:val="00ED5A44"/>
    <w:rsid w:val="00F3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32BF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32BFD"/>
  </w:style>
  <w:style w:styleId="Podnoje" w:type="paragraph">
    <w:name w:val="footer"/>
    <w:basedOn w:val="Normal"/>
    <w:link w:val="PodnojeChar"/>
    <w:uiPriority w:val="99"/>
    <w:unhideWhenUsed/>
    <w:rsid w:val="00E32BF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32BFD"/>
  </w:style>
  <w:style w:styleId="Tekstrezerviranogmjesta" w:type="character">
    <w:name w:val="Placeholder Text"/>
    <w:basedOn w:val="Zadanifontodlomka"/>
    <w:uiPriority w:val="99"/>
    <w:semiHidden/>
    <w:rsid w:val="00695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402"/>
    <w:rPr>
      <w:rFonts w:cs="Times New Roman" w:eastAsia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402"/>
    <w:rPr>
      <w:rFonts w:cs="Times New Roman" w:eastAsia="Times New Roman" w:hAnsi="Times New Roman" w:ascii="Times New Roman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402"/>
    <w:rPr>
      <w:rFonts w:cs="Times New Roman" w:eastAsia="Times New Roman" w:hAnsi="Times New Roman" w:ascii="Times New Roman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402"/>
    <w:rPr>
      <w:rFonts w:cs="Times New Roman" w:eastAsia="Times New Roman" w:hAnsi="Times New Roman" w:ascii="Times New Roman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32BF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32BFD"/>
  </w:style>
  <w:style w:styleId="Podnoje" w:type="paragraph">
    <w:name w:val="footer"/>
    <w:basedOn w:val="Normal"/>
    <w:link w:val="PodnojeChar"/>
    <w:uiPriority w:val="99"/>
    <w:unhideWhenUsed/>
    <w:rsid w:val="00E32BF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BFD"/>
  </w:style>
  <w:style w:styleId="Tekstrezerviranogmjesta" w:type="character">
    <w:name w:val="Placeholder Text"/>
    <w:basedOn w:val="Zadanifontodlomka"/>
    <w:uiPriority w:val="99"/>
    <w:semiHidden/>
    <w:rsid w:val="00695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402"/>
    <w:rPr>
      <w:rFonts w:ascii="Times New Roman" w:cs="Times New Roman" w:eastAsia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402"/>
    <w:rPr>
      <w:rFonts w:ascii="Times New Roman" w:cs="Times New Roman" w:eastAsia="Times New Roman" w:hAnsi="Times New Roman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402"/>
    <w:rPr>
      <w:rFonts w:ascii="Times New Roman" w:cs="Times New Roman" w:eastAsia="Times New Roman" w:hAnsi="Times New Roman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402"/>
    <w:rPr>
      <w:rFonts w:ascii="Times New Roman" w:cs="Times New Roman" w:eastAsia="Times New Roman" w:hAnsi="Times New Roman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088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2958</properties:Words>
  <properties:Characters>18266</properties:Characters>
  <properties:Lines>4805</properties:Lines>
  <properties:Paragraphs>2230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2018-03-13T08:51:00Z</dcterms:created>
  <dc:creator>Biba Vuk</dc:creator>
  <cp:lastModifiedBy>Jadranka Zelić</cp:lastModifiedBy>
  <cp:lastPrinted>2018-03-13T08:51:00Z</cp:lastPrinted>
  <dcterms:modified xmlns:xsi="http://www.w3.org/2001/XMLSchema-instance" xsi:type="dcterms:W3CDTF">2018-03-13T08:54:00Z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Diobeni popis (MONTMONTAŽA - Diobni popis 13.3.2018..docx)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