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86816" w:rsidR="00E06688" w:rsidRPr="00E06688">
        <w:tc>
          <w:tcPr>
            <w:tcW w:type="dxa" w:w="2829"/>
            <w:shd w:fill="auto" w:color="auto" w:val="clear"/>
          </w:tcPr>
          <w:p w:rsidRDefault="00EB5097" w:rsidP="00EB5097" w:rsidR="00EB5097" w:rsidRPr="00E06688">
            <w:pPr>
              <w:spacing w:after="0"/>
              <w:jc w:val="center"/>
              <w:rPr>
                <w:rFonts w:cs="Times New Roman"/>
              </w:rPr>
            </w:pPr>
            <w:bookmarkStart w:name="_GoBack" w:id="0"/>
            <w:bookmarkEnd w:id="0"/>
            <w:r w:rsidRPr="00E06688"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5097" w:rsidP="00EB5097" w:rsidR="00EB5097" w:rsidRPr="00E06688">
            <w:pPr>
              <w:spacing w:after="0" w:before="120"/>
              <w:jc w:val="center"/>
              <w:rPr>
                <w:rFonts w:cs="Times New Roman"/>
              </w:rPr>
            </w:pPr>
            <w:r w:rsidRPr="00E06688">
              <w:rPr>
                <w:rFonts w:cs="Times New Roman"/>
              </w:rPr>
              <w:t>Republika Hrvatska</w:t>
            </w:r>
          </w:p>
          <w:p w:rsidRDefault="00EB5097" w:rsidP="00EB5097" w:rsidR="00EB5097" w:rsidRPr="00E06688">
            <w:pPr>
              <w:spacing w:after="0"/>
              <w:jc w:val="center"/>
              <w:rPr>
                <w:rFonts w:cs="Times New Roman"/>
              </w:rPr>
            </w:pPr>
            <w:r w:rsidRPr="00E06688">
              <w:rPr>
                <w:rFonts w:cs="Times New Roman"/>
              </w:rPr>
              <w:t>Trgovački sud u Varaždinu</w:t>
            </w:r>
          </w:p>
          <w:p w:rsidRDefault="00EB5097" w:rsidP="00EB5097" w:rsidR="00EB5097" w:rsidRPr="00E06688">
            <w:pPr>
              <w:spacing w:after="0"/>
              <w:jc w:val="center"/>
              <w:rPr>
                <w:rFonts w:cs="Times New Roman"/>
              </w:rPr>
            </w:pPr>
            <w:r w:rsidRPr="00E06688">
              <w:rPr>
                <w:rFonts w:cs="Times New Roman"/>
              </w:rPr>
              <w:t>Varaždin, Braće Radić 2</w:t>
            </w:r>
          </w:p>
        </w:tc>
      </w:tr>
    </w:tbl>
    <w:p w14:textId="fd871cf" w14:paraId="fd871cf" w:rsidRDefault="00440BFC" w:rsidP="00EB5097" w:rsidR="00440BFC" w:rsidRPr="00E06688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E06688">
        <w:rPr>
          <w:rFonts w:cs="Times New Roman" w:hAnsi="Times New Roman" w:ascii="Times New Roman"/>
          <w:sz w:val="24"/>
          <w:szCs w:val="24"/>
        </w:rPr>
        <w:tab/>
      </w:r>
      <w:r w:rsidRPr="00E06688">
        <w:rPr>
          <w:rFonts w:cs="Times New Roman" w:hAnsi="Times New Roman" w:ascii="Times New Roman"/>
          <w:sz w:val="24"/>
          <w:szCs w:val="24"/>
        </w:rPr>
        <w:tab/>
      </w:r>
      <w:r w:rsidRPr="00E06688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</w:p>
    <w:p w:rsidRDefault="00440BFC" w:rsidP="00440BFC" w:rsidR="00440BFC" w:rsidRPr="00E06688">
      <w:pPr>
        <w:pStyle w:val="Bezproreda"/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E06688">
        <w:rPr>
          <w:rFonts w:cs="Times New Roman" w:hAnsi="Times New Roman" w:ascii="Times New Roman"/>
          <w:sz w:val="24"/>
          <w:szCs w:val="24"/>
        </w:rPr>
        <w:t xml:space="preserve"> </w:t>
      </w:r>
      <w:r w:rsidR="00EB5097" w:rsidRPr="00E06688">
        <w:rPr>
          <w:rFonts w:cs="Times New Roman" w:hAnsi="Times New Roman" w:ascii="Times New Roman"/>
          <w:sz w:val="24"/>
          <w:szCs w:val="24"/>
        </w:rPr>
        <w:t xml:space="preserve">      Poslovni broj: 4 St-</w:t>
      </w:r>
      <w:r w:rsidR="00B53DEE">
        <w:rPr>
          <w:rFonts w:cs="Times New Roman" w:hAnsi="Times New Roman" w:ascii="Times New Roman"/>
          <w:sz w:val="24"/>
          <w:szCs w:val="24"/>
        </w:rPr>
        <w:t>139/18-4</w:t>
      </w:r>
    </w:p>
    <w:p w:rsidRDefault="00440BFC" w:rsidP="00440BFC" w:rsidR="00440BFC" w:rsidRPr="00E06688">
      <w:pPr>
        <w:spacing w:after="0"/>
        <w:jc w:val="center"/>
        <w:rPr>
          <w:rFonts w:cs="Times New Roman"/>
        </w:rPr>
      </w:pPr>
    </w:p>
    <w:p w:rsidRDefault="00440BFC" w:rsidP="00440BFC" w:rsidR="00440BFC" w:rsidRPr="00E06688">
      <w:pPr>
        <w:spacing w:after="0"/>
        <w:jc w:val="center"/>
        <w:rPr>
          <w:rFonts w:cs="Times New Roman"/>
        </w:rPr>
      </w:pPr>
    </w:p>
    <w:p w:rsidRDefault="00440BFC" w:rsidP="00440BFC" w:rsidR="00440BFC" w:rsidRPr="00E06688">
      <w:pPr>
        <w:spacing w:after="0"/>
        <w:jc w:val="center"/>
        <w:rPr>
          <w:rFonts w:cs="Times New Roman"/>
        </w:rPr>
      </w:pPr>
    </w:p>
    <w:p w:rsidRDefault="00440BFC" w:rsidP="00440BFC" w:rsidR="00440BFC" w:rsidRPr="00E06688">
      <w:pPr>
        <w:spacing w:after="0"/>
        <w:jc w:val="center"/>
        <w:rPr>
          <w:rFonts w:cs="Times New Roman"/>
        </w:rPr>
      </w:pPr>
      <w:r w:rsidRPr="00E06688">
        <w:rPr>
          <w:rFonts w:cs="Times New Roman"/>
        </w:rPr>
        <w:t>U    I M E    R E P U B L I K E    H R V A T S K E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440BFC" w:rsidP="00440BFC" w:rsidR="00440BFC" w:rsidRPr="00E06688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E06688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DB0E09">
      <w:p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ab/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B53DEE" w:rsidRPr="00E51D86">
        <w:t>DaLu j.d.o.o.</w:t>
      </w:r>
      <w:r w:rsidR="00B53DEE">
        <w:t>, M. Krleže 8, Ludbreg</w:t>
      </w:r>
      <w:r w:rsidR="00B53DEE" w:rsidRPr="00594D50">
        <w:t xml:space="preserve">, OIB: </w:t>
      </w:r>
      <w:r w:rsidR="00B53DEE" w:rsidRPr="00E51D86">
        <w:t>33982636365</w:t>
      </w:r>
      <w:r w:rsidR="0041315C" w:rsidRPr="00E06688">
        <w:rPr>
          <w:rFonts w:cs="Times New Roman"/>
        </w:rPr>
        <w:t xml:space="preserve">, </w:t>
      </w:r>
      <w:r w:rsidR="00A326A3" w:rsidRPr="00E06688">
        <w:rPr>
          <w:rFonts w:cs="Times New Roman"/>
        </w:rPr>
        <w:t xml:space="preserve">dana </w:t>
      </w:r>
      <w:r w:rsidR="00B53DEE">
        <w:rPr>
          <w:rFonts w:cs="Times New Roman"/>
        </w:rPr>
        <w:t>26. lipnja</w:t>
      </w:r>
      <w:r w:rsidRPr="00DB0E09">
        <w:rPr>
          <w:rFonts w:cs="Times New Roman"/>
        </w:rPr>
        <w:t xml:space="preserve"> 2018. </w:t>
      </w:r>
    </w:p>
    <w:p w:rsidRDefault="00440BFC" w:rsidP="00440BFC" w:rsidR="00440BFC" w:rsidRPr="00DB0E09">
      <w:pPr>
        <w:spacing w:after="0"/>
        <w:jc w:val="both"/>
        <w:rPr>
          <w:rFonts w:cs="Times New Roman"/>
        </w:rPr>
      </w:pPr>
    </w:p>
    <w:p w:rsidRDefault="00440BFC" w:rsidP="00440BFC" w:rsidR="00440BFC" w:rsidRPr="00DB0E09">
      <w:pPr>
        <w:spacing w:after="0"/>
        <w:jc w:val="center"/>
        <w:rPr>
          <w:rFonts w:cs="Times New Roman"/>
        </w:rPr>
      </w:pPr>
      <w:r w:rsidRPr="00DB0E09">
        <w:rPr>
          <w:rFonts w:cs="Times New Roman"/>
        </w:rPr>
        <w:t>r i j e š i o  j e</w:t>
      </w:r>
    </w:p>
    <w:p w:rsidRDefault="00440BFC" w:rsidP="00440BFC" w:rsidR="00440BFC" w:rsidRPr="00202546">
      <w:pPr>
        <w:spacing w:after="0"/>
        <w:jc w:val="center"/>
        <w:rPr>
          <w:rFonts w:cs="Times New Roman"/>
        </w:rPr>
      </w:pPr>
    </w:p>
    <w:p w:rsidRDefault="00440BFC" w:rsidP="00440BFC" w:rsidR="00440BFC" w:rsidRPr="00202546">
      <w:pPr>
        <w:spacing w:after="0"/>
        <w:rPr>
          <w:rFonts w:cs="Times New Roman"/>
        </w:rPr>
      </w:pPr>
    </w:p>
    <w:p w:rsidRDefault="00440BFC" w:rsidP="00440BFC" w:rsidR="00440BFC" w:rsidRPr="00202546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202546">
        <w:rPr>
          <w:rFonts w:cs="Times New Roman"/>
        </w:rPr>
        <w:t xml:space="preserve"> Otvara se stečajni postupak nad stečajnim dužnikom </w:t>
      </w:r>
      <w:r w:rsidR="00B53DEE" w:rsidRPr="00E51D86">
        <w:t>DaLu j.d.o.o.</w:t>
      </w:r>
      <w:r w:rsidR="00B53DEE">
        <w:t>, M. Krleže 8, Ludbreg</w:t>
      </w:r>
      <w:r w:rsidR="00B53DEE" w:rsidRPr="00594D50">
        <w:t xml:space="preserve">, OIB: </w:t>
      </w:r>
      <w:r w:rsidR="00B53DEE" w:rsidRPr="006E5FF6">
        <w:t>33982636365</w:t>
      </w:r>
      <w:r w:rsidRPr="006E5FF6">
        <w:rPr>
          <w:rFonts w:cs="Times New Roman"/>
        </w:rPr>
        <w:t xml:space="preserve">, s danom </w:t>
      </w:r>
      <w:r w:rsidR="00B53DEE" w:rsidRPr="006E5FF6">
        <w:rPr>
          <w:rFonts w:cs="Times New Roman"/>
        </w:rPr>
        <w:t>26. lipnja</w:t>
      </w:r>
      <w:r w:rsidRPr="006E5FF6">
        <w:rPr>
          <w:rFonts w:cs="Times New Roman"/>
        </w:rPr>
        <w:t xml:space="preserve"> 2018. u </w:t>
      </w:r>
      <w:r w:rsidR="00202546" w:rsidRPr="006E5FF6">
        <w:rPr>
          <w:rFonts w:cs="Times New Roman"/>
        </w:rPr>
        <w:t>10</w:t>
      </w:r>
      <w:r w:rsidR="006D6988" w:rsidRPr="006E5FF6">
        <w:rPr>
          <w:rFonts w:cs="Times New Roman"/>
        </w:rPr>
        <w:t>,</w:t>
      </w:r>
      <w:r w:rsidR="006E5FF6" w:rsidRPr="006E5FF6">
        <w:rPr>
          <w:rFonts w:cs="Times New Roman"/>
        </w:rPr>
        <w:t>00</w:t>
      </w:r>
      <w:r w:rsidRPr="006E5FF6">
        <w:rPr>
          <w:rFonts w:cs="Times New Roman"/>
        </w:rPr>
        <w:t xml:space="preserve"> sati.</w:t>
      </w:r>
    </w:p>
    <w:p w:rsidRDefault="00440BFC" w:rsidP="00440BFC" w:rsidR="00440BFC" w:rsidRPr="006E5FF6">
      <w:pPr>
        <w:pStyle w:val="Odlomakpopisa"/>
        <w:spacing w:after="0"/>
        <w:ind w:left="1065"/>
        <w:jc w:val="both"/>
        <w:rPr>
          <w:rFonts w:cs="Times New Roman"/>
        </w:rPr>
      </w:pPr>
    </w:p>
    <w:p w:rsidRDefault="00440BFC" w:rsidP="00440BFC" w:rsidR="00440BFC" w:rsidRPr="006E5FF6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6E5FF6">
        <w:rPr>
          <w:rFonts w:cs="Times New Roman"/>
        </w:rPr>
        <w:t xml:space="preserve">Za stečajnog upravitelja imenuje se </w:t>
      </w:r>
      <w:r w:rsidR="00202546" w:rsidRPr="006E5FF6">
        <w:t>David Jakovljević, Kašinska 7, Sesvete, OIB: 63014812654</w:t>
      </w:r>
      <w:r w:rsidRPr="006E5FF6">
        <w:rPr>
          <w:rFonts w:cs="Times New Roman"/>
        </w:rPr>
        <w:t>.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440BFC" w:rsidP="00440BFC" w:rsidR="00440BFC" w:rsidRPr="00E0668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 xml:space="preserve"> Zaključuje se stečajni postupak nad stečajnim dužnikom </w:t>
      </w:r>
      <w:r w:rsidR="00B53DEE" w:rsidRPr="00E51D86">
        <w:t>DaLu j.d.o.o.</w:t>
      </w:r>
      <w:r w:rsidR="00B53DEE">
        <w:t>, M. Krleže 8, Ludbreg</w:t>
      </w:r>
      <w:r w:rsidR="00B53DEE" w:rsidRPr="00594D50">
        <w:t xml:space="preserve">, OIB: </w:t>
      </w:r>
      <w:r w:rsidR="00B53DEE" w:rsidRPr="00E51D86">
        <w:t>33982636365</w:t>
      </w:r>
      <w:r w:rsidRPr="00E06688">
        <w:rPr>
          <w:rFonts w:cs="Times New Roman"/>
        </w:rPr>
        <w:t>.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440BFC" w:rsidP="00440BFC" w:rsidR="00440BFC" w:rsidRPr="00E0668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 xml:space="preserve"> Ovo rješenje objavit će se na e-oglasnoj ploči suda.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440BFC" w:rsidP="00440BFC" w:rsidR="00440BFC" w:rsidRPr="00E0668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 xml:space="preserve"> Po pravomoćnosti ovoga rješenja stečajni dužnik </w:t>
      </w:r>
      <w:r w:rsidR="00B53DEE" w:rsidRPr="00E51D86">
        <w:t>DaLu j.d.o.o.</w:t>
      </w:r>
      <w:r w:rsidR="00B53DEE">
        <w:t>, M. Krleže 8, Ludbreg</w:t>
      </w:r>
      <w:r w:rsidR="00B53DEE" w:rsidRPr="00594D50">
        <w:t xml:space="preserve">, OIB: </w:t>
      </w:r>
      <w:r w:rsidR="00B53DEE" w:rsidRPr="00E51D86">
        <w:t>33982636365</w:t>
      </w:r>
      <w:r w:rsidRPr="00E06688">
        <w:rPr>
          <w:rFonts w:cs="Times New Roman"/>
        </w:rPr>
        <w:t>, bit će brisan iz sudskog registra.</w:t>
      </w:r>
    </w:p>
    <w:p w:rsidRDefault="00440BFC" w:rsidP="00440BFC" w:rsidR="00440BFC" w:rsidRPr="00E06688">
      <w:pPr>
        <w:pStyle w:val="Odlomakpopisa"/>
        <w:rPr>
          <w:rFonts w:cs="Times New Roman"/>
        </w:rPr>
      </w:pPr>
    </w:p>
    <w:p w:rsidRDefault="00440BFC" w:rsidP="00440BFC" w:rsidR="00440BFC" w:rsidRPr="00E06688">
      <w:pPr>
        <w:spacing w:after="0"/>
        <w:jc w:val="center"/>
        <w:rPr>
          <w:rFonts w:cs="Times New Roman"/>
        </w:rPr>
      </w:pPr>
      <w:r w:rsidRPr="00E06688">
        <w:rPr>
          <w:rFonts w:cs="Times New Roman"/>
        </w:rPr>
        <w:t>Obrazloženje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ab/>
        <w:t xml:space="preserve">Predlagatelj je dana </w:t>
      </w:r>
      <w:r w:rsidR="00B53DEE">
        <w:rPr>
          <w:rFonts w:cs="Times New Roman"/>
        </w:rPr>
        <w:t>20. travnja</w:t>
      </w:r>
      <w:r w:rsidR="0041315C" w:rsidRPr="00E06688">
        <w:rPr>
          <w:rFonts w:cs="Times New Roman"/>
        </w:rPr>
        <w:t xml:space="preserve"> 2018</w:t>
      </w:r>
      <w:r w:rsidRPr="00E06688"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 prokazni  popis  imovine  i  obveza  dužnika  na  propisanom  obrascu  i kojim je 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>pozvao vjerovnike da najkasnije u roku od četrdeset pet dana od objave oglasa predlože otvaranje stečajnoga postupka.</w:t>
      </w: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1315C" w:rsidP="00440BFC" w:rsidR="00440BFC" w:rsidRPr="00E06688">
      <w:pPr>
        <w:spacing w:after="0"/>
        <w:jc w:val="center"/>
        <w:rPr>
          <w:rFonts w:cs="Times New Roman"/>
        </w:rPr>
      </w:pPr>
      <w:r w:rsidRPr="00E06688">
        <w:rPr>
          <w:rFonts w:cs="Times New Roman"/>
        </w:rPr>
        <w:t xml:space="preserve">U Varaždinu </w:t>
      </w:r>
      <w:r w:rsidR="00B53DEE">
        <w:rPr>
          <w:rFonts w:cs="Times New Roman"/>
        </w:rPr>
        <w:t>26. lipnja</w:t>
      </w:r>
      <w:r w:rsidRPr="00DB0E09">
        <w:rPr>
          <w:rFonts w:cs="Times New Roman"/>
        </w:rPr>
        <w:t xml:space="preserve"> </w:t>
      </w:r>
      <w:r w:rsidR="00440BFC" w:rsidRPr="00E06688">
        <w:rPr>
          <w:rFonts w:cs="Times New Roman"/>
        </w:rPr>
        <w:t>2018.</w:t>
      </w:r>
    </w:p>
    <w:p w:rsidRDefault="00440BFC" w:rsidP="00440BFC" w:rsidR="00440BFC" w:rsidRPr="00E06688">
      <w:pPr>
        <w:spacing w:after="0"/>
        <w:rPr>
          <w:rFonts w:cs="Times New Roman"/>
        </w:rPr>
      </w:pPr>
      <w:r w:rsidRPr="00E06688">
        <w:rPr>
          <w:rFonts w:cs="Times New Roman"/>
        </w:rPr>
        <w:t xml:space="preserve">                                                                                                  </w:t>
      </w:r>
    </w:p>
    <w:p w:rsidRDefault="00440BFC" w:rsidP="00440BFC" w:rsidR="00440BFC" w:rsidRPr="00E06688">
      <w:pPr>
        <w:spacing w:after="0"/>
        <w:rPr>
          <w:rFonts w:cs="Times New Roman"/>
        </w:rPr>
      </w:pPr>
      <w:r w:rsidRPr="00E06688">
        <w:rPr>
          <w:rFonts w:cs="Times New Roman"/>
        </w:rPr>
        <w:t xml:space="preserve">     </w:t>
      </w:r>
    </w:p>
    <w:p w:rsidRDefault="00440BFC" w:rsidP="00440BFC" w:rsidR="00440BFC" w:rsidRPr="00E06688">
      <w:pPr>
        <w:spacing w:after="0"/>
        <w:rPr>
          <w:rFonts w:cs="Times New Roman"/>
        </w:rPr>
      </w:pP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  <w:t xml:space="preserve">    S U D A C</w:t>
      </w: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674A2B" w:rsidR="00410FD4" w:rsidRPr="00E06688">
      <w:pPr>
        <w:spacing w:after="0"/>
        <w:rPr>
          <w:rFonts w:cs="Times New Roman"/>
        </w:rPr>
      </w:pPr>
      <w:r w:rsidRPr="00E06688">
        <w:rPr>
          <w:rFonts w:cs="Times New Roman"/>
        </w:rPr>
        <w:t xml:space="preserve">            </w:t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  <w:t xml:space="preserve">                     Iris Hatvalić Nemec</w:t>
      </w:r>
      <w:r w:rsidR="00410FD4" w:rsidRPr="00E06688">
        <w:rPr>
          <w:rFonts w:cs="Times New Roman"/>
        </w:rPr>
        <w:t xml:space="preserve"> 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  <w:r w:rsidRPr="00E06688">
        <w:rPr>
          <w:rFonts w:cs="Times New Roman"/>
        </w:rPr>
        <w:t>Uputa o pravnom lijeku: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ab/>
        <w:t xml:space="preserve">Protiv ovoga rješenja može se podnijeti žalba u roku od osam dana nakon isteka osam dana od njegove objave na e-oglasnoj ploči suda, pisano u </w:t>
      </w:r>
      <w:r w:rsidR="00A326A3" w:rsidRPr="00E06688">
        <w:rPr>
          <w:rFonts w:cs="Times New Roman"/>
        </w:rPr>
        <w:t>tri</w:t>
      </w:r>
      <w:r w:rsidRPr="00E06688">
        <w:rPr>
          <w:rFonts w:cs="Times New Roman"/>
        </w:rPr>
        <w:t xml:space="preserve"> primjerka, putem ovoga suda, Visokom trgovačkom sudu RH. </w:t>
      </w:r>
    </w:p>
    <w:p w:rsidRDefault="00A326A3" w:rsidP="00440BFC" w:rsidR="00440BFC" w:rsidRPr="00E06688">
      <w:p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ab/>
        <w:t>Protiv točke 1.</w:t>
      </w:r>
      <w:r w:rsidR="00440BFC" w:rsidRPr="00E06688">
        <w:rPr>
          <w:rFonts w:cs="Times New Roman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  <w:r w:rsidRPr="00E06688">
        <w:rPr>
          <w:rFonts w:cs="Times New Roman"/>
        </w:rPr>
        <w:t>DNA:</w:t>
      </w:r>
    </w:p>
    <w:p w:rsidRDefault="00440BFC" w:rsidP="00440BFC" w:rsidR="00440BFC" w:rsidRPr="00E0668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>Predlagatelj Financijska agencija, Regionalni centar Zagreb, Podružnica Varaždin, Augusta Cesarca 2, Varaždin,</w:t>
      </w:r>
    </w:p>
    <w:p w:rsidRDefault="00440BFC" w:rsidP="00440BFC" w:rsidR="00440BFC" w:rsidRPr="00E0668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>Županijsko državno odvjetništvo u Varaždinu, Braće Radića 2</w:t>
      </w:r>
    </w:p>
    <w:p w:rsidRDefault="00440BFC" w:rsidP="00440BFC" w:rsidR="00440BFC" w:rsidRPr="00E06688">
      <w:pPr>
        <w:numPr>
          <w:ilvl w:val="0"/>
          <w:numId w:val="2"/>
        </w:numPr>
        <w:spacing w:after="0"/>
        <w:rPr>
          <w:rFonts w:cs="Times New Roman"/>
        </w:rPr>
      </w:pPr>
      <w:r w:rsidRPr="00E06688">
        <w:rPr>
          <w:rFonts w:cs="Times New Roman"/>
        </w:rPr>
        <w:t xml:space="preserve">Dužnik,  </w:t>
      </w:r>
      <w:r w:rsidR="00B53DEE" w:rsidRPr="00E51D86">
        <w:t>DaLu j.d.o.o.</w:t>
      </w:r>
      <w:r w:rsidR="00B53DEE">
        <w:t>, M. Krleže 8, Ludbreg</w:t>
      </w:r>
    </w:p>
    <w:p w:rsidRDefault="00440BFC" w:rsidP="00440BFC" w:rsidR="00440BFC" w:rsidRPr="00B53DEE">
      <w:pPr>
        <w:numPr>
          <w:ilvl w:val="0"/>
          <w:numId w:val="2"/>
        </w:numPr>
        <w:spacing w:after="0"/>
        <w:rPr>
          <w:rFonts w:cs="Times New Roman"/>
        </w:rPr>
      </w:pPr>
      <w:r w:rsidRPr="00E06688">
        <w:rPr>
          <w:rFonts w:cs="Times New Roman"/>
        </w:rPr>
        <w:t xml:space="preserve">Direktor </w:t>
      </w:r>
      <w:r w:rsidRPr="006D6988">
        <w:rPr>
          <w:rFonts w:cs="Times New Roman"/>
        </w:rPr>
        <w:t xml:space="preserve">dužnika, </w:t>
      </w:r>
      <w:r w:rsidR="00B53DEE" w:rsidRPr="00B53DEE">
        <w:t>Lucija Sačer iz Ludbrega, Ul. kardinala Franje Kuharića 10,</w:t>
      </w:r>
    </w:p>
    <w:p w:rsidRDefault="00440BFC" w:rsidP="00440BFC" w:rsidR="00440BFC" w:rsidRPr="00E06688">
      <w:pPr>
        <w:numPr>
          <w:ilvl w:val="0"/>
          <w:numId w:val="2"/>
        </w:numPr>
        <w:spacing w:after="0"/>
        <w:rPr>
          <w:rFonts w:cs="Times New Roman"/>
        </w:rPr>
      </w:pPr>
      <w:r w:rsidRPr="006D6988">
        <w:rPr>
          <w:rFonts w:cs="Times New Roman"/>
        </w:rPr>
        <w:t>Sudski registar ovog suda radi zabilježbe (odmah i nakon pravomoćnosti</w:t>
      </w:r>
      <w:r w:rsidRPr="00E06688">
        <w:rPr>
          <w:rFonts w:cs="Times New Roman"/>
        </w:rPr>
        <w:t>)</w:t>
      </w:r>
      <w:r w:rsidRPr="00E06688">
        <w:rPr>
          <w:rFonts w:cs="Times New Roman" w:eastAsia="Calibri"/>
        </w:rPr>
        <w:t xml:space="preserve"> </w:t>
      </w:r>
    </w:p>
    <w:p w:rsidRDefault="00B53DEE" w:rsidP="00B53DEE" w:rsidR="00B53DEE" w:rsidRPr="006E5FF6">
      <w:pPr>
        <w:pStyle w:val="Odlomakpopisa"/>
        <w:numPr>
          <w:ilvl w:val="0"/>
          <w:numId w:val="2"/>
        </w:numPr>
        <w:tabs>
          <w:tab w:pos="851" w:val="left"/>
        </w:tabs>
        <w:jc w:val="both"/>
        <w:rPr>
          <w:rStyle w:val="xbe"/>
        </w:rPr>
      </w:pPr>
      <w:r w:rsidRPr="009A06C2">
        <w:t xml:space="preserve">Ministarstvo financija, </w:t>
      </w:r>
      <w:r w:rsidRPr="00FF04C2">
        <w:t>Porezna uprava, Područni ured</w:t>
      </w:r>
      <w:r>
        <w:t xml:space="preserve"> Varaždin</w:t>
      </w:r>
      <w:r w:rsidRPr="009A06C2">
        <w:t>, I</w:t>
      </w:r>
      <w:r w:rsidRPr="00B53DEE">
        <w:rPr>
          <w:color w:val="222222"/>
        </w:rPr>
        <w:t>spostava Ludbreg</w:t>
      </w:r>
      <w:r w:rsidRPr="009A06C2">
        <w:t xml:space="preserve">, </w:t>
      </w:r>
      <w:r w:rsidRPr="00B53DEE">
        <w:rPr>
          <w:rStyle w:val="xbe"/>
          <w:color w:val="222222"/>
        </w:rPr>
        <w:t xml:space="preserve">Trg </w:t>
      </w:r>
      <w:r w:rsidRPr="006E5FF6">
        <w:rPr>
          <w:rStyle w:val="xbe"/>
        </w:rPr>
        <w:t>Svetog Trojstva 4, 42230, Ludbreg</w:t>
      </w:r>
    </w:p>
    <w:p w:rsidRDefault="00440BFC" w:rsidP="00440BFC" w:rsidR="00440BFC" w:rsidRPr="006E5FF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6E5FF6">
        <w:rPr>
          <w:rFonts w:cs="Times New Roman"/>
        </w:rPr>
        <w:t xml:space="preserve">Stečajni upravitelj, </w:t>
      </w:r>
      <w:r w:rsidR="00202546" w:rsidRPr="006E5FF6">
        <w:t>David Jakovljević, Kašinska 7, Sesvete</w:t>
      </w:r>
    </w:p>
    <w:p w:rsidRDefault="00440BFC" w:rsidP="00440BFC" w:rsidR="00440BFC" w:rsidRPr="006E5FF6">
      <w:pPr>
        <w:numPr>
          <w:ilvl w:val="0"/>
          <w:numId w:val="2"/>
        </w:numPr>
        <w:spacing w:after="0"/>
        <w:rPr>
          <w:rFonts w:cs="Times New Roman"/>
        </w:rPr>
      </w:pPr>
      <w:r w:rsidRPr="006E5FF6">
        <w:rPr>
          <w:rFonts w:cs="Times New Roman"/>
        </w:rPr>
        <w:t>e-oglasna ploča suda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38657B" w:rsidR="0038657B" w:rsidRPr="00E06688">
      <w:pPr>
        <w:rPr>
          <w:rFonts w:cs="Times New Roman"/>
        </w:rPr>
      </w:pPr>
    </w:p>
    <w:sectPr w:rsidSect="00EB5097" w:rsidR="0038657B" w:rsidRPr="00E0668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E87" w:rsidP="00EB5097" w:rsidR="001F6E87">
      <w:pPr>
        <w:spacing w:after="0"/>
      </w:pPr>
      <w:r>
        <w:separator/>
      </w:r>
    </w:p>
  </w:endnote>
  <w:endnote w:id="0" w:type="continuationSeparator">
    <w:p w:rsidRDefault="001F6E87" w:rsidP="00EB5097" w:rsidR="001F6E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E87" w:rsidP="00EB5097" w:rsidR="001F6E87">
      <w:pPr>
        <w:spacing w:after="0"/>
      </w:pPr>
      <w:r>
        <w:separator/>
      </w:r>
    </w:p>
  </w:footnote>
  <w:footnote w:id="0" w:type="continuationSeparator">
    <w:p w:rsidRDefault="001F6E87" w:rsidP="00EB5097" w:rsidR="001F6E8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5172223"/>
      <w:docPartObj>
        <w:docPartGallery w:val="Page Numbers (Top of Page)"/>
        <w:docPartUnique/>
      </w:docPartObj>
    </w:sdtPr>
    <w:sdtEndPr/>
    <w:sdtContent>
      <w:p w:rsidRDefault="00EB5097" w:rsidR="00EB5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A2B">
          <w:rPr>
            <w:noProof/>
          </w:rPr>
          <w:t>2</w:t>
        </w:r>
        <w:r>
          <w:fldChar w:fldCharType="end"/>
        </w:r>
      </w:p>
    </w:sdtContent>
  </w:sdt>
  <w:p w:rsidRDefault="00B53DEE" w:rsidP="00B53DEE" w:rsidR="00B53DEE" w:rsidRPr="00E06688">
    <w:pPr>
      <w:pStyle w:val="Bezproreda"/>
      <w:ind w:left="5664"/>
      <w:jc w:val="both"/>
      <w:rPr>
        <w:rFonts w:cs="Times New Roman" w:hAnsi="Times New Roman" w:ascii="Times New Roman"/>
        <w:sz w:val="24"/>
        <w:szCs w:val="24"/>
      </w:rPr>
    </w:pPr>
    <w:r>
      <w:rPr>
        <w:rFonts w:cs="Times New Roman"/>
      </w:rPr>
      <w:t xml:space="preserve">             </w:t>
    </w:r>
    <w:r w:rsidRPr="00E06688">
      <w:rPr>
        <w:rFonts w:cs="Times New Roman" w:hAnsi="Times New Roman" w:ascii="Times New Roman"/>
        <w:sz w:val="24"/>
        <w:szCs w:val="24"/>
      </w:rPr>
      <w:t>Poslovni broj: 4 St-</w:t>
    </w:r>
    <w:r>
      <w:rPr>
        <w:rFonts w:cs="Times New Roman" w:hAnsi="Times New Roman" w:ascii="Times New Roman"/>
        <w:sz w:val="24"/>
        <w:szCs w:val="24"/>
      </w:rPr>
      <w:t>139/18-4</w:t>
    </w:r>
  </w:p>
  <w:p w:rsidRDefault="00EB5097" w:rsidR="00EB50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BFC"/>
    <w:rsid w:val="00123270"/>
    <w:rsid w:val="001F6E87"/>
    <w:rsid w:val="00202546"/>
    <w:rsid w:val="002C6B68"/>
    <w:rsid w:val="0038657B"/>
    <w:rsid w:val="00410FD4"/>
    <w:rsid w:val="0041315C"/>
    <w:rsid w:val="00417AD0"/>
    <w:rsid w:val="00440BFC"/>
    <w:rsid w:val="00674A2B"/>
    <w:rsid w:val="006D6988"/>
    <w:rsid w:val="006E5FF6"/>
    <w:rsid w:val="00A326A3"/>
    <w:rsid w:val="00B53DEE"/>
    <w:rsid w:val="00DB0E09"/>
    <w:rsid w:val="00E06688"/>
    <w:rsid w:val="00EB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BF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40BFC"/>
    <w:rPr>
      <w:rFonts w:eastAsia="Times New Roman" w:hAnsi="Times New Roman" w:asci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B509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B5097"/>
    <w:rPr>
      <w:rFonts w:hAnsi="Times New Roman" w:ascii="Times New Roman"/>
      <w:sz w:val="24"/>
      <w:szCs w:val="24"/>
    </w:rPr>
  </w:style>
  <w:style w:customStyle="true" w:styleId="xbe" w:type="character">
    <w:name w:val="_xbe"/>
    <w:basedOn w:val="Zadanifontodlomka"/>
    <w:rsid w:val="00B53DEE"/>
  </w:style>
  <w:style w:styleId="Tekstrezerviranogmjesta" w:type="character">
    <w:name w:val="Placeholder Text"/>
    <w:basedOn w:val="Zadanifontodlomka"/>
    <w:uiPriority w:val="99"/>
    <w:semiHidden/>
    <w:rsid w:val="00674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A2B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BF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40BFC"/>
    <w:rPr>
      <w:rFonts w:ascii="Times New Roman" w:eastAsia="Times New Roman" w:hAns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B509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B5097"/>
    <w:rPr>
      <w:rFonts w:ascii="Times New Roman" w:hAnsi="Times New Roman"/>
      <w:sz w:val="24"/>
      <w:szCs w:val="24"/>
    </w:rPr>
  </w:style>
  <w:style w:customStyle="1" w:styleId="xbe" w:type="character">
    <w:name w:val="_xbe"/>
    <w:basedOn w:val="Zadanifontodlomka"/>
    <w:rsid w:val="00B53DEE"/>
  </w:style>
  <w:style w:styleId="Tekstrezerviranogmjesta" w:type="character">
    <w:name w:val="Placeholder Text"/>
    <w:basedOn w:val="Zadanifontodlomka"/>
    <w:uiPriority w:val="99"/>
    <w:semiHidden/>
    <w:rsid w:val="00674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A2B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DaLu jednostavno društvo s ograničenom odgovornošću za trgovinu i usluge</izvorni_sadrzaj>
    <derivirana_varijabla naziv="DomainObject.Predmet.ProtustrankaFormated_1">  DaLu jednostavno društvo s ograničenom odgovornošću za trgovinu i usluge</derivirana_varijabla>
  </DomainObject.Predmet.ProtustrankaFormated>
  <DomainObject.Predmet.ProtustrankaFormatedOIB>
    <izvorni_sadrzaj>  DaLu jednostavno društvo s ograničenom odgovornošću za trgovinu i usluge, OIB 33982636365</izvorni_sadrzaj>
    <derivirana_varijabla naziv="DomainObject.Predmet.ProtustrankaFormatedOIB_1">  DaLu jednostavno društvo s ograničenom odgovornošću za trgovinu i usluge, OIB 33982636365</derivirana_varijabla>
  </DomainObject.Predmet.ProtustrankaFormatedOIB>
  <DomainObject.Predmet.ProtustrankaFormatedWithAdress>
    <izvorni_sadrzaj> DaLu jednostavno društvo s ograničenom odgovornošću za trgovinu i usluge, Miroslava Krleže 8, 42230 Ludbreg</izvorni_sadrzaj>
    <derivirana_varijabla naziv="DomainObject.Predmet.ProtustrankaFormatedWithAdress_1"> DaLu jednostavno društvo s ograničenom odgovornošću za trgovinu i usluge, Miroslava Krleže 8, 42230 Ludbreg</derivirana_varijabla>
  </DomainObject.Predmet.ProtustrankaFormatedWithAdress>
  <DomainObject.Predmet.ProtustrankaFormatedWithAdressOIB>
    <izvorni_sadrzaj> DaLu jednostavno društvo s ograničenom odgovornošću za trgovinu i usluge, OIB 33982636365, Miroslava Krleže 8, 42230 Ludbreg</izvorni_sadrzaj>
    <derivirana_varijabla naziv="DomainObject.Predmet.ProtustrankaFormatedWithAdressOIB_1"> DaLu jednostavno društvo s ograničenom odgovornošću za trgovinu i usluge, OIB 33982636365, Miroslava Krleže 8, 42230 Ludbreg</derivirana_varijabla>
  </DomainObject.Predmet.ProtustrankaFormatedWithAdressOIB>
  <DomainObject.Predmet.ProtustrankaWithAdress>
    <izvorni_sadrzaj>DaLu jednostavno društvo s ograničenom odgovornošću za trgovinu i usluge Miroslava Krleže 8, 42230 Ludbreg</izvorni_sadrzaj>
    <derivirana_varijabla naziv="DomainObject.Predmet.ProtustrankaWithAdress_1">DaLu jednostavno društvo s ograničenom odgovornošću za trgovinu i usluge Miroslava Krleže 8, 42230 Ludbreg</derivirana_varijabla>
  </DomainObject.Predmet.ProtustrankaWithAdress>
  <DomainObject.Predmet.ProtustrankaWithAdressOIB>
    <izvorni_sadrzaj>DaLu jednostavno društvo s ograničenom odgovornošću za trgovinu i usluge, OIB 33982636365, Miroslava Krleže 8, 42230 Ludbreg</izvorni_sadrzaj>
    <derivirana_varijabla naziv="DomainObject.Predmet.ProtustrankaWithAdressOIB_1">DaLu jednostavno društvo s ograničenom odgovornošću za trgovinu i usluge, OIB 33982636365, Miroslava Krleže 8, 42230 Ludbreg</derivirana_varijabla>
  </DomainObject.Predmet.ProtustrankaWithAdressOIB>
  <DomainObject.Predmet.ProtustrankaNazivFormated>
    <izvorni_sadrzaj>DaLu jednostavno društvo s ograničenom odgovornošću za trgovinu i usluge</izvorni_sadrzaj>
    <derivirana_varijabla naziv="DomainObject.Predmet.ProtustrankaNazivFormated_1">DaLu jednostavno društvo s ograničenom odgovornošću za trgovinu i usluge</derivirana_varijabla>
  </DomainObject.Predmet.ProtustrankaNazivFormated>
  <DomainObject.Predmet.ProtustrankaNazivFormatedOIB>
    <izvorni_sadrzaj>DaLu jednostavno društvo s ograničenom odgovornošću za trgovinu i usluge, OIB 33982636365</izvorni_sadrzaj>
    <derivirana_varijabla naziv="DomainObject.Predmet.ProtustrankaNazivFormatedOIB_1">DaLu jednostavno društvo s ograničenom odgovornošću za trgovinu i usluge, OIB 33982636365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33174.68</izvorni_sadrzaj>
    <derivirana_varijabla naziv="DomainObject.Predmet.TrenutnaVrijednost_1">33174.68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DaLu jednostavno društvo s ograničenom odgovornošću za trgovinu i usluge</item>
    </izvorni_sadrzaj>
    <derivirana_varijabla naziv="DomainObject.Predmet.ProtuStrankaListFormated_1">
      <item>DaLu jednostavno društvo s ograničenom odgovornošću za trgovinu i usluge</item>
    </derivirana_varijabla>
  </DomainObject.Predmet.ProtuStrankaListFormated>
  <DomainObject.Predmet.ProtuStrankaListFormatedOIB>
    <izvorni_sadrzaj>
      <item>DaLu jednostavno društvo s ograničenom odgovornošću za trgovinu i usluge, OIB 33982636365</item>
    </izvorni_sadrzaj>
    <derivirana_varijabla naziv="DomainObject.Predmet.ProtuStrankaListFormatedOIB_1">
      <item>DaLu jednostavno društvo s ograničenom odgovornošću za trgovinu i usluge, OIB 33982636365</item>
    </derivirana_varijabla>
  </DomainObject.Predmet.ProtuStrankaListFormatedOIB>
  <DomainObject.Predmet.ProtuStrankaListFormatedWithAdress>
    <izvorni_sadrzaj>
      <item>DaLu jednostavno društvo s ograničenom odgovornošću za trgovinu i usluge, Miroslava Krleže 8, 42230 Ludbreg</item>
    </izvorni_sadrzaj>
    <derivirana_varijabla naziv="DomainObject.Predmet.ProtuStrankaListFormatedWithAdress_1">
      <item>DaLu jednostavno društvo s ograničenom odgovornošću za trgovinu i usluge, Miroslava Krleže 8, 42230 Ludbreg</item>
    </derivirana_varijabla>
  </DomainObject.Predmet.ProtuStrankaListFormatedWithAdress>
  <DomainObject.Predmet.ProtuStrankaListFormatedWithAdressOIB>
    <izvorni_sadrzaj>
      <item>DaLu jednostavno društvo s ograničenom odgovornošću za trgovinu i usluge, OIB 33982636365, Miroslava Krleže 8, 42230 Ludbreg</item>
    </izvorni_sadrzaj>
    <derivirana_varijabla naziv="DomainObject.Predmet.ProtuStrankaListFormatedWithAdressOIB_1">
      <item>DaLu jednostavno društvo s ograničenom odgovornošću za trgovinu i usluge, OIB 33982636365, Miroslava Krleže 8, 42230 Ludbreg</item>
    </derivirana_varijabla>
  </DomainObject.Predmet.ProtuStrankaListFormatedWithAdressOIB>
  <DomainObject.Predmet.ProtuStrankaListNazivFormated>
    <izvorni_sadrzaj>
      <item>DaLu jednostavno društvo s ograničenom odgovornošću za trgovinu i usluge</item>
    </izvorni_sadrzaj>
    <derivirana_varijabla naziv="DomainObject.Predmet.ProtuStrankaListNazivFormated_1">
      <item>DaLu jednostavno društvo s ograničenom odgovornošću za trgovinu i usluge</item>
    </derivirana_varijabla>
  </DomainObject.Predmet.ProtuStrankaListNazivFormated>
  <DomainObject.Predmet.ProtuStrankaListNazivFormatedOIB>
    <izvorni_sadrzaj>
      <item>DaLu jednostavno društvo s ograničenom odgovornošću za trgovinu i usluge, OIB 33982636365</item>
    </izvorni_sadrzaj>
    <derivirana_varijabla naziv="DomainObject.Predmet.ProtuStrankaListNazivFormatedOIB_1">
      <item>DaLu jednostavno društvo s ograničenom odgovornošću za trgovinu i usluge, OIB 33982636365</item>
    </derivirana_varijabla>
  </DomainObject.Predmet.ProtuStrankaListNazivFormatedOIB>
  <DomainObject.Predmet.OstaliListFormated>
    <izvorni_sadrzaj>
      <item>Sudski registar</item>
      <item>Lucija Sačer</item>
    </izvorni_sadrzaj>
    <derivirana_varijabla naziv="DomainObject.Predmet.OstaliListFormated_1">
      <item>Sudski registar</item>
      <item>Lucija Sačer</item>
    </derivirana_varijabla>
  </DomainObject.Predmet.OstaliListFormated>
  <DomainObject.Predmet.OstaliListFormatedOIB>
    <izvorni_sadrzaj>
      <item>Sudski registar</item>
      <item>Lucija Sačer, OIB 17656904976</item>
    </izvorni_sadrzaj>
    <derivirana_varijabla naziv="DomainObject.Predmet.OstaliListFormatedOIB_1">
      <item>Sudski registar</item>
      <item>Lucija Sačer, OIB 17656904976</item>
    </derivirana_varijabla>
  </DomainObject.Predmet.OstaliListFormatedOIB>
  <DomainObject.Predmet.OstaliListFormatedWithAdress>
    <izvorni_sadrzaj>
      <item>Sudski registar</item>
      <item>Lucija Sačer, Ul.kardinala Franje Kuharića 10, 42230 Ludbreg</item>
    </izvorni_sadrzaj>
    <derivirana_varijabla naziv="DomainObject.Predmet.OstaliListFormatedWithAdress_1">
      <item>Sudski registar</item>
      <item>Lucija Sačer, Ul.kardinala Franje Kuharića 10, 42230 Ludbreg</item>
    </derivirana_varijabla>
  </DomainObject.Predmet.OstaliListFormatedWithAdress>
  <DomainObject.Predmet.OstaliListFormatedWithAdressOIB>
    <izvorni_sadrzaj>
      <item>Sudski registar</item>
      <item>Lucija Sačer, OIB 17656904976, Ul.kardinala Franje Kuharića 10, 42230 Ludbreg</item>
    </izvorni_sadrzaj>
    <derivirana_varijabla naziv="DomainObject.Predmet.OstaliListFormatedWithAdressOIB_1">
      <item>Sudski registar</item>
      <item>Lucija Sačer, OIB 17656904976, Ul.kardinala Franje Kuharića 10, 42230 Ludbreg</item>
    </derivirana_varijabla>
  </DomainObject.Predmet.OstaliListFormatedWithAdressOIB>
  <DomainObject.Predmet.OstaliListNazivFormated>
    <izvorni_sadrzaj>
      <item>Sudski registar</item>
      <item>Lucija Sačer</item>
    </izvorni_sadrzaj>
    <derivirana_varijabla naziv="DomainObject.Predmet.OstaliListNazivFormated_1">
      <item>Sudski registar</item>
      <item>Lucija Sačer</item>
    </derivirana_varijabla>
  </DomainObject.Predmet.OstaliListNazivFormated>
  <DomainObject.Predmet.OstaliListNazivFormatedOIB>
    <izvorni_sadrzaj>
      <item>Sudski registar</item>
      <item>Lucija Sačer, OIB 17656904976</item>
    </izvorni_sadrzaj>
    <derivirana_varijabla naziv="DomainObject.Predmet.OstaliListNazivFormatedOIB_1">
      <item>Sudski registar</item>
      <item>Lucija Sačer, OIB 17656904976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DaLu jednostavno društvo s ograničenom odgovornošću za trgovinu i usluge</izvorni_sadrzaj>
    <derivirana_varijabla naziv="DomainObject.Predmet.ProtustrankaIDrugi_1">DaLu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DaLu jednostavno društvo s ograničenom odgovornošću za trgovinu i usluge, OIB 33982636365, Miroslava Krleže 8, 42230 Ludbreg</izvorni_sadrzaj>
    <derivirana_varijabla naziv="DomainObject.Predmet.ProtustrankaIDrugiAdressOIB_1">DaLu jednostavno društvo s ograničenom odgovornošću za trgovinu i usluge, OIB 33982636365, Miroslava Krleže 8,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DaLu jednostavno društvo s ograničenom odgovornošću za trgovinu i usluge</item>
      <item>Sudski registar</item>
      <item>Lucija Sačer</item>
    </izvorni_sadrzaj>
    <derivirana_varijabla naziv="DomainObject.Predmet.SudioniciListNaziv_1">
      <item>Financijska agencija</item>
      <item>DaLu jednostavno društvo s ograničenom odgovornošću za trgovinu i usluge</item>
      <item>Sudski registar</item>
      <item>Lucija Sačer</item>
    </derivirana_varijabla>
  </DomainObject.Predmet.SudioniciListNaziv>
  <DomainObject.Predmet.SudioniciListAdressOIB>
    <izvorni_sadrzaj>
      <item>Financijska agencija, OIB 85821130368, A. Cesarca 2,42000 Varaždin</item>
      <item>DaLu jednostavno društvo s ograničenom odgovornošću za trgovinu i usluge, OIB 33982636365, Miroslava Krleže 8,42230 Ludbreg</item>
      <item>Sudski registar</item>
      <item>Lucija Sačer, OIB 17656904976, Ul.kardinala Franje Kuharića 10,42230 Ludbreg</item>
    </izvorni_sadrzaj>
    <derivirana_varijabla naziv="DomainObject.Predmet.SudioniciListAdressOIB_1">
      <item>Financijska agencija, OIB 85821130368, A. Cesarca 2,42000 Varaždin</item>
      <item>DaLu jednostavno društvo s ograničenom odgovornošću za trgovinu i usluge, OIB 33982636365, Miroslava Krleže 8,42230 Ludbreg</item>
      <item>Sudski registar</item>
      <item>Lucija Sačer, OIB 17656904976, Ul.kardinala Franje Kuharića 10,42230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33982636365</item>
      <item>, OIB null</item>
      <item>, OIB 17656904976</item>
    </izvorni_sadrzaj>
    <derivirana_varijabla naziv="DomainObject.Predmet.SudioniciListNazivOIB_1">
      <item>, OIB 85821130368</item>
      <item>, OIB 33982636365</item>
      <item>, OIB null</item>
      <item>, OIB 17656904976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2678</properties:Characters>
  <properties:Lines>84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2018-04-25T07:53:00Z</dcterms:created>
  <dc:creator>Tihana Martinez</dc:creator>
  <cp:lastModifiedBy>Tihana Martinez</cp:lastModifiedBy>
  <cp:lastPrinted>2018-03-30T06:25:00Z</cp:lastPrinted>
  <dcterms:modified xmlns:xsi="http://www.w3.org/2001/XMLSchema-instance" xsi:type="dcterms:W3CDTF">2018-06-26T07:58:00Z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(St-139-18-4 - Rješenje o otvaranju i zaključenju skraćenog st. postupka-26.6.18..docx)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