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d55bb" w14:paraId="47d55bb" w:rsidRDefault="008778A9" w:rsidP="008778A9" w:rsidR="008778A9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9525" r="9525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</w:t>
      </w:r>
      <w:r w:rsidR="00A22402">
        <w:rPr>
          <w:b/>
        </w:rPr>
        <w:t>Broj:7/St-1036/2013-55</w:t>
      </w:r>
    </w:p>
    <w:p w:rsidRDefault="008778A9" w:rsidP="008778A9" w:rsidR="008778A9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8778A9" w:rsidP="008778A9" w:rsidR="008778A9">
      <w:pPr>
        <w:jc w:val="both"/>
        <w:rPr>
          <w:b/>
        </w:rPr>
      </w:pPr>
      <w:r>
        <w:rPr>
          <w:b/>
        </w:rPr>
        <w:t>TRGOVAČKI SUD U OSIJEKU</w:t>
      </w:r>
    </w:p>
    <w:p w:rsidRDefault="008778A9" w:rsidP="008778A9" w:rsidR="008778A9">
      <w:pPr>
        <w:jc w:val="both"/>
        <w:rPr>
          <w:b/>
        </w:rPr>
      </w:pPr>
      <w:r>
        <w:rPr>
          <w:b/>
        </w:rPr>
        <w:t>STALNA SLUŽBA  U SLAVONSKOM BRODU</w:t>
      </w:r>
    </w:p>
    <w:p w:rsidRDefault="008778A9" w:rsidP="008778A9" w:rsidR="008778A9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</w:t>
      </w:r>
    </w:p>
    <w:p w:rsidRDefault="008778A9" w:rsidP="008778A9" w:rsidR="008778A9">
      <w:pPr>
        <w:jc w:val="both"/>
        <w:rPr>
          <w:b/>
        </w:rPr>
      </w:pPr>
      <w:r>
        <w:rPr>
          <w:b/>
        </w:rPr>
        <w:t>SLAVONSKI BROD</w:t>
      </w:r>
    </w:p>
    <w:p w:rsidRDefault="008778A9" w:rsidP="008778A9" w:rsidR="008778A9">
      <w:pPr>
        <w:jc w:val="both"/>
        <w:rPr>
          <w:b/>
        </w:rPr>
      </w:pPr>
    </w:p>
    <w:p w:rsidRDefault="008778A9" w:rsidP="008778A9" w:rsidR="008778A9">
      <w:pPr>
        <w:jc w:val="both"/>
        <w:rPr>
          <w:b/>
        </w:rPr>
      </w:pPr>
    </w:p>
    <w:p w:rsidRDefault="008778A9" w:rsidP="008778A9" w:rsidR="008778A9">
      <w:pPr>
        <w:jc w:val="center"/>
        <w:rPr>
          <w:b/>
        </w:rPr>
      </w:pPr>
      <w:r>
        <w:rPr>
          <w:b/>
        </w:rPr>
        <w:t>Z A K L J U Č A K</w:t>
      </w:r>
    </w:p>
    <w:p w:rsidRDefault="008778A9" w:rsidP="008778A9" w:rsidR="008778A9">
      <w:pPr>
        <w:jc w:val="both"/>
      </w:pPr>
    </w:p>
    <w:p w:rsidRDefault="008778A9" w:rsidP="008778A9" w:rsidR="008778A9">
      <w:pPr>
        <w:ind w:firstLine="1440"/>
        <w:jc w:val="both"/>
      </w:pPr>
      <w:r>
        <w:t xml:space="preserve"> TRGOVAČKI SUD U OSIJEKU, STALNA SLUŽBA U SLAVONSKOM BRODU, po stečajnoj sutkinji Mirni Vujčić u odnosu na Stečajnu masu iza stečajnog dužnika VODOPRIVREDA-POŽEGA dioničko društvo za </w:t>
      </w:r>
      <w:proofErr w:type="spellStart"/>
      <w:r>
        <w:t>vodnogospodarsku</w:t>
      </w:r>
      <w:proofErr w:type="spellEnd"/>
      <w:r>
        <w:t xml:space="preserve"> djelatnost "u stečaju", Požega, Industrijska 13 d, OIB 91704154542, dana 08. </w:t>
      </w:r>
      <w:r w:rsidR="00A22402">
        <w:t>rujna</w:t>
      </w:r>
      <w:r>
        <w:t xml:space="preserve"> 2017. godine</w:t>
      </w:r>
    </w:p>
    <w:p w:rsidRDefault="008778A9" w:rsidP="008778A9" w:rsidR="008778A9">
      <w:pPr>
        <w:jc w:val="center"/>
      </w:pPr>
    </w:p>
    <w:p w:rsidRDefault="008778A9" w:rsidP="008778A9" w:rsidR="008778A9">
      <w:pPr>
        <w:jc w:val="center"/>
      </w:pPr>
      <w:r>
        <w:t>z a k l j u č i o     j e</w:t>
      </w:r>
    </w:p>
    <w:p w:rsidRDefault="008778A9" w:rsidP="008778A9" w:rsidR="008778A9">
      <w:pPr>
        <w:ind w:firstLine="1440"/>
        <w:jc w:val="both"/>
      </w:pPr>
    </w:p>
    <w:p w:rsidRDefault="008778A9" w:rsidP="008778A9" w:rsidR="008778A9">
      <w:pPr>
        <w:ind w:firstLine="1440"/>
        <w:jc w:val="both"/>
      </w:pPr>
      <w:r>
        <w:t xml:space="preserve">Nalaže se stečajnom upravitelju Jozi Perić, dipl. </w:t>
      </w:r>
      <w:proofErr w:type="spellStart"/>
      <w:r>
        <w:t>ecc</w:t>
      </w:r>
      <w:proofErr w:type="spellEnd"/>
      <w:r>
        <w:t>. iz Velike, Dr. F. Tuđmana 28, OIB 83577001032, u roku od osam dana od</w:t>
      </w:r>
      <w:r w:rsidR="00A92DD7" w:rsidRPr="00A92DD7">
        <w:rPr>
          <w:lang w:eastAsia="en-US"/>
        </w:rPr>
        <w:t xml:space="preserve"> </w:t>
      </w:r>
      <w:r w:rsidR="00A92DD7" w:rsidRPr="00A92DD7">
        <w:t xml:space="preserve"> isteka osmog dana od dana objave ovoga zaključka na e-Oglasnoj ploči suda</w:t>
      </w:r>
      <w:r w:rsidR="00A92DD7">
        <w:t xml:space="preserve"> </w:t>
      </w:r>
      <w:r>
        <w:t>dostaviti pisano izvješće o stanju stečajne mase</w:t>
      </w:r>
      <w:r w:rsidR="00294E1A">
        <w:t>,</w:t>
      </w:r>
      <w:r w:rsidR="00A22402" w:rsidRPr="00A22402">
        <w:t xml:space="preserve"> te </w:t>
      </w:r>
      <w:r w:rsidR="00294E1A">
        <w:t xml:space="preserve">se očitovati </w:t>
      </w:r>
      <w:r w:rsidR="00A22402" w:rsidRPr="00A22402">
        <w:t xml:space="preserve">da li su ostvareni uvjeti za djelomičnu diobu </w:t>
      </w:r>
      <w:r>
        <w:t>na propisanom obrascu kako bi se isto moglo objaviti na mrežnoj stranici e-Oglasna ploča sudova.</w:t>
      </w:r>
    </w:p>
    <w:p w:rsidRDefault="00294E1A" w:rsidP="008778A9" w:rsidR="00294E1A">
      <w:pPr>
        <w:ind w:firstLine="1440"/>
        <w:jc w:val="both"/>
      </w:pPr>
    </w:p>
    <w:p w:rsidRDefault="008778A9" w:rsidP="008778A9" w:rsidR="008778A9">
      <w:pPr>
        <w:ind w:firstLine="1440"/>
        <w:jc w:val="both"/>
      </w:pPr>
      <w:r>
        <w:t xml:space="preserve"> </w:t>
      </w:r>
    </w:p>
    <w:p w:rsidRDefault="008778A9" w:rsidP="008778A9" w:rsidR="008778A9">
      <w:pPr>
        <w:jc w:val="center"/>
      </w:pPr>
      <w:r>
        <w:t xml:space="preserve">U Slavonskom Brodu, 08. </w:t>
      </w:r>
      <w:r w:rsidR="00A22402">
        <w:t>rujna</w:t>
      </w:r>
      <w:r>
        <w:t xml:space="preserve"> 2017. godine</w:t>
      </w:r>
    </w:p>
    <w:p w:rsidRDefault="008778A9" w:rsidP="008778A9" w:rsidR="008778A9">
      <w:pPr>
        <w:ind w:firstLine="720" w:left="720"/>
        <w:jc w:val="both"/>
      </w:pPr>
    </w:p>
    <w:p w:rsidRDefault="008778A9" w:rsidP="008778A9" w:rsidR="008778A9">
      <w:pPr>
        <w:jc w:val="both"/>
      </w:pPr>
    </w:p>
    <w:p w:rsidRDefault="008778A9" w:rsidP="008778A9" w:rsidR="008778A9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  <w:r w:rsidR="00446EC0">
        <w:t xml:space="preserve">         </w:t>
      </w:r>
      <w:r>
        <w:t xml:space="preserve"> Stečajna sutkinja</w:t>
      </w:r>
    </w:p>
    <w:p w:rsidRDefault="008778A9" w:rsidP="008778A9" w:rsidR="008778A9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446EC0">
        <w:t xml:space="preserve">          </w:t>
      </w:r>
      <w:r>
        <w:t xml:space="preserve">  Mirna Vujčić</w:t>
      </w:r>
    </w:p>
    <w:p w:rsidRDefault="008778A9" w:rsidP="008778A9" w:rsidR="008778A9">
      <w:pPr>
        <w:jc w:val="both"/>
      </w:pPr>
      <w:r>
        <w:t xml:space="preserve">                                                                             </w:t>
      </w:r>
    </w:p>
    <w:p w:rsidRDefault="008778A9" w:rsidP="008778A9" w:rsidR="008778A9">
      <w:pPr>
        <w:jc w:val="both"/>
      </w:pPr>
    </w:p>
    <w:p w:rsidRDefault="008778A9" w:rsidP="008778A9" w:rsidR="008778A9">
      <w:pPr>
        <w:jc w:val="both"/>
      </w:pPr>
    </w:p>
    <w:p w:rsidRDefault="008778A9" w:rsidP="008778A9" w:rsidR="008778A9">
      <w:pPr>
        <w:jc w:val="both"/>
      </w:pPr>
      <w:r>
        <w:t xml:space="preserve">                                                                                </w:t>
      </w:r>
    </w:p>
    <w:p w:rsidRDefault="008778A9" w:rsidP="008778A9" w:rsidR="008778A9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POUKA O PRAVNOM LIJEKU:</w:t>
      </w:r>
    </w:p>
    <w:p w:rsidRDefault="008778A9" w:rsidP="008778A9" w:rsidR="008778A9">
      <w:pPr>
        <w:jc w:val="both"/>
        <w:rPr>
          <w:sz w:val="20"/>
          <w:szCs w:val="20"/>
        </w:rPr>
      </w:pPr>
      <w:r>
        <w:rPr>
          <w:sz w:val="20"/>
          <w:szCs w:val="20"/>
        </w:rPr>
        <w:t>Protiv ovog zaključka nije dopušten pravni lijek (čl.11.st.9. Stečajnog zakona).</w:t>
      </w:r>
    </w:p>
    <w:p w:rsidRDefault="008778A9" w:rsidP="008778A9" w:rsidR="008778A9">
      <w:pPr>
        <w:jc w:val="both"/>
      </w:pPr>
    </w:p>
    <w:p w:rsidRDefault="008778A9" w:rsidP="008778A9" w:rsidR="008778A9">
      <w:pPr>
        <w:jc w:val="both"/>
      </w:pPr>
    </w:p>
    <w:p w:rsidRDefault="008778A9" w:rsidP="008778A9" w:rsidR="008778A9">
      <w:pPr>
        <w:jc w:val="both"/>
      </w:pPr>
    </w:p>
    <w:p w:rsidRDefault="008778A9" w:rsidP="008778A9" w:rsidR="008778A9">
      <w:pPr>
        <w:jc w:val="both"/>
      </w:pPr>
      <w:r>
        <w:t>DNA:</w:t>
      </w:r>
    </w:p>
    <w:p w:rsidRDefault="008778A9" w:rsidP="008778A9" w:rsidR="008778A9">
      <w:pPr>
        <w:jc w:val="both"/>
      </w:pPr>
      <w:r>
        <w:t>- Objaviti na mrežnoj stranici e-Oglasna ploča sudova</w:t>
      </w:r>
    </w:p>
    <w:p w:rsidRDefault="008778A9" w:rsidP="008778A9" w:rsidR="008778A9">
      <w:pPr>
        <w:jc w:val="both"/>
      </w:pPr>
      <w:r>
        <w:t>- Dostaviti stečajnom upravitelju</w:t>
      </w:r>
    </w:p>
    <w:p w:rsidRDefault="008778A9" w:rsidP="008778A9" w:rsidR="008778A9"/>
    <w:sectPr w:rsidR="008778A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78A9"/>
    <w:rsid w:val="00294E1A"/>
    <w:rsid w:val="004269C5"/>
    <w:rsid w:val="00446EC0"/>
    <w:rsid w:val="008778A9"/>
    <w:rsid w:val="00A22402"/>
    <w:rsid w:val="00A92DD7"/>
    <w:rsid w:val="00C67D3B"/>
    <w:rsid w:val="00DB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778A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778A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778A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69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69C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69C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69C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69C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778A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778A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778A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69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69C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69C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69C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69C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3220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1036</izvorni_sadrzaj>
    <derivirana_varijabla naziv="DomainObject.Predmet.Broj_1">1036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2013.</izvorni_sadrzaj>
    <derivirana_varijabla naziv="DomainObject.Predmet.DatumOsnivanja_1">24.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veljače 2016.</izvorni_sadrzaj>
    <derivirana_varijabla naziv="DomainObject.Predmet.DatumRjesavanja_1">25.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ST -111/2005 TS Slav. Brod</izvorni_sadrzaj>
    <derivirana_varijabla naziv="DomainObject.Predmet.Opis_1">spis ST -111/2005 TS Slav. Brod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St-1036/2013</izvorni_sadrzaj>
    <derivirana_varijabla naziv="DomainObject.Predmet.OznakaBroj_1">St-1036/2013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>spis ST-111/2005 TS Slav. Brod priklopljnen</izvorni_sadrzaj>
    <derivirana_varijabla naziv="DomainObject.Predmet.PrimjedbaSuca_1">spis ST-111/2005 TS Slav. Brod priklopljnen</derivirana_varijabla>
  </DomainObject.Predmet.PrimjedbaSuca>
  <DomainObject.Predmet.ProtustrankaFormated>
    <izvorni_sadrzaj>  Stečajna  masa VODOPRIVREDA-POŽEGA dioničko društvo za vodnogospodarsku djelatnost ˝u stečaju˝</izvorni_sadrzaj>
    <derivirana_varijabla naziv="DomainObject.Predmet.ProtustrankaFormated_1">  Stečajna  masa VODOPRIVREDA-POŽEGA dioničko društvo za vodnogospodarsku djelatnost ˝u stečaju˝</derivirana_varijabla>
  </DomainObject.Predmet.ProtustrankaFormated>
  <DomainObject.Predmet.ProtustrankaFormatedOIB>
    <izvorni_sadrzaj>  Stečajna  masa VODOPRIVREDA-POŽEGA dioničko društvo za vodnogospodarsku djelatnost ˝u stečaju˝, OIB 91704154542</izvorni_sadrzaj>
    <derivirana_varijabla naziv="DomainObject.Predmet.ProtustrankaFormatedOIB_1">  Stečajna  masa VODOPRIVREDA-POŽEGA dioničko društvo za vodnogospodarsku djelatnost ˝u stečaju˝, OIB 91704154542</derivirana_varijabla>
  </DomainObject.Predmet.ProtustrankaFormatedOIB>
  <DomainObject.Predmet.ProtustrankaFormatedWithAdress>
    <izvorni_sadrzaj> Stečajna  masa VODOPRIVREDA-POŽEGA dioničko društvo za vodnogospodarsku djelatnost ˝u stečaju˝, Industrijska 13/d, Požega</izvorni_sadrzaj>
    <derivirana_varijabla naziv="DomainObject.Predmet.ProtustrankaFormatedWithAdress_1"> Stečajna  masa VODOPRIVREDA-POŽEGA dioničko društvo za vodnogospodarsku djelatnost ˝u stečaju˝, Industrijska 13/d, Požega</derivirana_varijabla>
  </DomainObject.Predmet.ProtustrankaFormatedWithAdress>
  <DomainObject.Predmet.ProtustrankaFormatedWithAdressOIB>
    <izvorni_sadrzaj> Stečajna  masa VODOPRIVREDA-POŽEGA dioničko društvo za vodnogospodarsku djelatnost ˝u stečaju˝, OIB 91704154542, Industrijska 13/d, Požega</izvorni_sadrzaj>
    <derivirana_varijabla naziv="DomainObject.Predmet.ProtustrankaFormatedWithAdressOIB_1"> Stečajna  masa VODOPRIVREDA-POŽEGA dioničko društvo za vodnogospodarsku djelatnost ˝u stečaju˝, OIB 91704154542, Industrijska 13/d, Požega</derivirana_varijabla>
  </DomainObject.Predmet.ProtustrankaFormatedWithAdressOIB>
  <DomainObject.Predmet.ProtustrankaWithAdress>
    <izvorni_sadrzaj>Stečajna  masa VODOPRIVREDA-POŽEGA dioničko društvo za vodnogospodarsku djelatnost ˝u stečaju˝ Industrijska 13/d, Požega</izvorni_sadrzaj>
    <derivirana_varijabla naziv="DomainObject.Predmet.ProtustrankaWithAdress_1">Stečajna  masa VODOPRIVREDA-POŽEGA dioničko društvo za vodnogospodarsku djelatnost ˝u stečaju˝ Industrijska 13/d, Požega</derivirana_varijabla>
  </DomainObject.Predmet.ProtustrankaWithAdress>
  <DomainObject.Predmet.ProtustrankaWithAdressOIB>
    <izvorni_sadrzaj>Stečajna  masa VODOPRIVREDA-POŽEGA dioničko društvo za vodnogospodarsku djelatnost ˝u stečaju˝, OIB 91704154542, Industrijska 13/d, Požega</izvorni_sadrzaj>
    <derivirana_varijabla naziv="DomainObject.Predmet.ProtustrankaWithAdressOIB_1">Stečajna  masa VODOPRIVREDA-POŽEGA dioničko društvo za vodnogospodarsku djelatnost ˝u stečaju˝, OIB 91704154542, Industrijska 13/d, Požega</derivirana_varijabla>
  </DomainObject.Predmet.ProtustrankaWithAdressOIB>
  <DomainObject.Predmet.ProtustrankaNazivFormated>
    <izvorni_sadrzaj>Stečajna  masa VODOPRIVREDA-POŽEGA dioničko društvo za vodnogospodarsku djelatnost ˝u stečaju˝</izvorni_sadrzaj>
    <derivirana_varijabla naziv="DomainObject.Predmet.ProtustrankaNazivFormated_1">Stečajna  masa VODOPRIVREDA-POŽEGA dioničko društvo za vodnogospodarsku djelatnost ˝u stečaju˝</derivirana_varijabla>
  </DomainObject.Predmet.ProtustrankaNazivFormated>
  <DomainObject.Predmet.ProtustrankaNazivFormatedOIB>
    <izvorni_sadrzaj>Stečajna  masa VODOPRIVREDA-POŽEGA dioničko društvo za vodnogospodarsku djelatnost ˝u stečaju˝, OIB 91704154542</izvorni_sadrzaj>
    <derivirana_varijabla naziv="DomainObject.Predmet.ProtustrankaNazivFormatedOIB_1">Stečajna  masa VODOPRIVREDA-POŽEGA dioničko društvo za vodnogospodarsku djelatnost ˝u stečaju˝, OIB 91704154542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Radnici Vodoprivreda-Požega, zastupani po MATI STANKOVIĆ , SLAVONSKI BROD</izvorni_sadrzaj>
    <derivirana_varijabla naziv="DomainObject.Predmet.StrankaFormated_1">  Radnici Vodoprivreda-Požega, zastupani po MATI STANKOVIĆ , SLAVONSKI BROD</derivirana_varijabla>
  </DomainObject.Predmet.StrankaFormated>
  <DomainObject.Predmet.StrankaFormatedOIB>
    <izvorni_sadrzaj>  Radnici Vodoprivreda-Požega, zastupani po MATI STANKOVIĆ , SLAVONSKI BROD</izvorni_sadrzaj>
    <derivirana_varijabla naziv="DomainObject.Predmet.StrankaFormatedOIB_1">  Radnici Vodoprivreda-Požega, zastupani po MATI STANKOVIĆ , SLAVONSKI BROD</derivirana_varijabla>
  </DomainObject.Predmet.StrankaFormatedOIB>
  <DomainObject.Predmet.StrankaFormatedWithAdress>
    <izvorni_sadrzaj> Radnici Vodoprivreda-Požega, zastupani po MATI STANKOVIĆ , SLAVONSKI BROD, Slavonski Brod</izvorni_sadrzaj>
    <derivirana_varijabla naziv="DomainObject.Predmet.StrankaFormatedWithAdress_1"> Radnici Vodoprivreda-Požega, zastupani po MATI STANKOVIĆ , SLAVONSKI BROD, Slavonski Brod</derivirana_varijabla>
  </DomainObject.Predmet.StrankaFormatedWithAdress>
  <DomainObject.Predmet.StrankaFormatedWithAdressOIB>
    <izvorni_sadrzaj> Radnici Vodoprivreda-Požega, zastupani po MATI STANKOVIĆ , SLAVONSKI BROD, Slavonski Brod</izvorni_sadrzaj>
    <derivirana_varijabla naziv="DomainObject.Predmet.StrankaFormatedWithAdressOIB_1"> Radnici Vodoprivreda-Požega, zastupani po MATI STANKOVIĆ , SLAVONSKI BROD, Slavonski Brod</derivirana_varijabla>
  </DomainObject.Predmet.StrankaFormatedWithAdressOIB>
  <DomainObject.Predmet.StrankaWithAdress>
    <izvorni_sadrzaj>Radnici Vodoprivreda-Požega, zastupani po MATI STANKOVIĆ , SLAVONSKI BROD Slavonski Brod</izvorni_sadrzaj>
    <derivirana_varijabla naziv="DomainObject.Predmet.StrankaWithAdress_1">Radnici Vodoprivreda-Požega, zastupani po MATI STANKOVIĆ , SLAVONSKI BROD Slavonski Brod</derivirana_varijabla>
  </DomainObject.Predmet.StrankaWithAdress>
  <DomainObject.Predmet.StrankaWithAdressOIB>
    <izvorni_sadrzaj>Radnici Vodoprivreda-Požega, zastupani po MATI STANKOVIĆ , SLAVONSKI BROD, Slavonski Brod</izvorni_sadrzaj>
    <derivirana_varijabla naziv="DomainObject.Predmet.StrankaWithAdressOIB_1">Radnici Vodoprivreda-Požega, zastupani po MATI STANKOVIĆ , SLAVONSKI BROD, Slavonski Brod</derivirana_varijabla>
  </DomainObject.Predmet.StrankaWithAdressOIB>
  <DomainObject.Predmet.StrankaNazivFormated>
    <izvorni_sadrzaj>Radnici Vodoprivreda-Požega, zastupani po MATI STANKOVIĆ , SLAVONSKI BROD</izvorni_sadrzaj>
    <derivirana_varijabla naziv="DomainObject.Predmet.StrankaNazivFormated_1">Radnici Vodoprivreda-Požega, zastupani po MATI STANKOVIĆ , SLAVONSKI BROD</derivirana_varijabla>
  </DomainObject.Predmet.StrankaNazivFormated>
  <DomainObject.Predmet.StrankaNazivFormatedOIB>
    <izvorni_sadrzaj>Radnici Vodoprivreda-Požega, zastupani po MATI STANKOVIĆ , SLAVONSKI BROD</izvorni_sadrzaj>
    <derivirana_varijabla naziv="DomainObject.Predmet.StrankaNazivFormatedOIB_1">Radnici Vodoprivreda-Požega, zastupani po MATI STANKOVIĆ ,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Radnici Vodoprivreda-Požega, zastupani po MATI STANKOVIĆ , SLAVONSKI BROD</item>
    </izvorni_sadrzaj>
    <derivirana_varijabla naziv="DomainObject.Predmet.StrankaListFormated_1">
      <item>Radnici Vodoprivreda-Požega, zastupani po MATI STANKOVIĆ , SLAVONSKI BROD</item>
    </derivirana_varijabla>
  </DomainObject.Predmet.StrankaListFormated>
  <DomainObject.Predmet.StrankaListFormatedOIB>
    <izvorni_sadrzaj>
      <item>Radnici Vodoprivreda-Požega, zastupani po MATI STANKOVIĆ , SLAVONSKI BROD</item>
    </izvorni_sadrzaj>
    <derivirana_varijabla naziv="DomainObject.Predmet.StrankaListFormatedOIB_1">
      <item>Radnici Vodoprivreda-Požega, zastupani po MATI STANKOVIĆ , SLAVONSKI BROD</item>
    </derivirana_varijabla>
  </DomainObject.Predmet.StrankaListFormatedOIB>
  <DomainObject.Predmet.StrankaListFormatedWithAdress>
    <izvorni_sadrzaj>
      <item>Radnici Vodoprivreda-Požega, zastupani po MATI STANKOVIĆ , SLAVONSKI BROD, Slavonski Brod</item>
    </izvorni_sadrzaj>
    <derivirana_varijabla naziv="DomainObject.Predmet.StrankaListFormatedWithAdress_1">
      <item>Radnici Vodoprivreda-Požega, zastupani po MATI STANKOVIĆ , SLAVONSKI BROD, Slavonski Brod</item>
    </derivirana_varijabla>
  </DomainObject.Predmet.StrankaListFormatedWithAdress>
  <DomainObject.Predmet.StrankaListFormatedWithAdressOIB>
    <izvorni_sadrzaj>
      <item>Radnici Vodoprivreda-Požega, zastupani po MATI STANKOVIĆ , SLAVONSKI BROD, Slavonski Brod</item>
    </izvorni_sadrzaj>
    <derivirana_varijabla naziv="DomainObject.Predmet.StrankaListFormatedWithAdressOIB_1">
      <item>Radnici Vodoprivreda-Požega, zastupani po MATI STANKOVIĆ , SLAVONSKI BROD, Slavonski Brod</item>
    </derivirana_varijabla>
  </DomainObject.Predmet.StrankaListFormatedWithAdressOIB>
  <DomainObject.Predmet.StrankaListNazivFormated>
    <izvorni_sadrzaj>
      <item>Radnici Vodoprivreda-Požega, zastupani po MATI STANKOVIĆ , SLAVONSKI BROD</item>
    </izvorni_sadrzaj>
    <derivirana_varijabla naziv="DomainObject.Predmet.StrankaListNazivFormated_1">
      <item>Radnici Vodoprivreda-Požega, zastupani po MATI STANKOVIĆ , SLAVONSKI BROD</item>
    </derivirana_varijabla>
  </DomainObject.Predmet.StrankaListNazivFormated>
  <DomainObject.Predmet.StrankaListNazivFormatedOIB>
    <izvorni_sadrzaj>
      <item>Radnici Vodoprivreda-Požega, zastupani po MATI STANKOVIĆ , SLAVONSKI BROD</item>
    </izvorni_sadrzaj>
    <derivirana_varijabla naziv="DomainObject.Predmet.StrankaListNazivFormatedOIB_1">
      <item>Radnici Vodoprivreda-Požega, zastupani po MATI STANKOVIĆ , SLAVONSKI BROD</item>
    </derivirana_varijabla>
  </DomainObject.Predmet.StrankaListNazivFormatedOIB>
  <DomainObject.Predmet.ProtuStrankaListFormated>
    <izvorni_sadrzaj>
      <item>Stečajna  masa VODOPRIVREDA-POŽEGA dioničko društvo za vodnogospodarsku djelatnost ˝u stečaju˝</item>
    </izvorni_sadrzaj>
    <derivirana_varijabla naziv="DomainObject.Predmet.ProtuStrankaListFormated_1">
      <item>Stečajna  masa VODOPRIVREDA-POŽEGA dioničko društvo za vodnogospodarsku djelatnost ˝u stečaju˝</item>
    </derivirana_varijabla>
  </DomainObject.Predmet.ProtuStrankaListFormated>
  <DomainObject.Predmet.ProtuStrankaListFormatedOIB>
    <izvorni_sadrzaj>
      <item>Stečajna  masa VODOPRIVREDA-POŽEGA dioničko društvo za vodnogospodarsku djelatnost ˝u stečaju˝, OIB 91704154542</item>
    </izvorni_sadrzaj>
    <derivirana_varijabla naziv="DomainObject.Predmet.ProtuStrankaListFormatedOIB_1">
      <item>Stečajna  masa VODOPRIVREDA-POŽEGA dioničko društvo za vodnogospodarsku djelatnost ˝u stečaju˝, OIB 91704154542</item>
    </derivirana_varijabla>
  </DomainObject.Predmet.ProtuStrankaListFormatedOIB>
  <DomainObject.Predmet.ProtuStrankaListFormatedWithAdress>
    <izvorni_sadrzaj>
      <item>Stečajna  masa VODOPRIVREDA-POŽEGA dioničko društvo za vodnogospodarsku djelatnost ˝u stečaju˝, Industrijska 13/d, Požega</item>
    </izvorni_sadrzaj>
    <derivirana_varijabla naziv="DomainObject.Predmet.ProtuStrankaListFormatedWithAdress_1">
      <item>Stečajna  masa VODOPRIVREDA-POŽEGA dioničko društvo za vodnogospodarsku djelatnost ˝u stečaju˝, Industrijska 13/d, Požega</item>
    </derivirana_varijabla>
  </DomainObject.Predmet.ProtuStrankaListFormatedWithAdress>
  <DomainObject.Predmet.ProtuStrankaListFormatedWithAdressOIB>
    <izvorni_sadrzaj>
      <item>Stečajna  masa VODOPRIVREDA-POŽEGA dioničko društvo za vodnogospodarsku djelatnost ˝u stečaju˝, OIB 91704154542, Industrijska 13/d, Požega</item>
    </izvorni_sadrzaj>
    <derivirana_varijabla naziv="DomainObject.Predmet.ProtuStrankaListFormatedWithAdressOIB_1">
      <item>Stečajna  masa VODOPRIVREDA-POŽEGA dioničko društvo za vodnogospodarsku djelatnost ˝u stečaju˝, OIB 91704154542, Industrijska 13/d, Požega</item>
    </derivirana_varijabla>
  </DomainObject.Predmet.ProtuStrankaListFormatedWithAdressOIB>
  <DomainObject.Predmet.ProtuStrankaListNazivFormated>
    <izvorni_sadrzaj>
      <item>Stečajna  masa VODOPRIVREDA-POŽEGA dioničko društvo za vodnogospodarsku djelatnost ˝u stečaju˝</item>
    </izvorni_sadrzaj>
    <derivirana_varijabla naziv="DomainObject.Predmet.ProtuStrankaListNazivFormated_1">
      <item>Stečajna  masa VODOPRIVREDA-POŽEGA dioničko društvo za vodnogospodarsku djelatnost ˝u stečaju˝</item>
    </derivirana_varijabla>
  </DomainObject.Predmet.ProtuStrankaListNazivFormated>
  <DomainObject.Predmet.ProtuStrankaListNazivFormatedOIB>
    <izvorni_sadrzaj>
      <item>Stečajna  masa VODOPRIVREDA-POŽEGA dioničko društvo za vodnogospodarsku djelatnost ˝u stečaju˝, OIB 91704154542</item>
    </izvorni_sadrzaj>
    <derivirana_varijabla naziv="DomainObject.Predmet.ProtuStrankaListNazivFormatedOIB_1">
      <item>Stečajna  masa VODOPRIVREDA-POŽEGA dioničko društvo za vodnogospodarsku djelatnost ˝u stečaju˝, OIB 91704154542</item>
    </derivirana_varijabla>
  </DomainObject.Predmet.ProtuStrankaListNazivFormatedOIB>
  <DomainObject.Predmet.OstaliListFormated>
    <izvorni_sadrzaj>
      <item>Jozo Perić</item>
    </izvorni_sadrzaj>
    <derivirana_varijabla naziv="DomainObject.Predmet.OstaliListFormated_1">
      <item>Jozo Perić</item>
    </derivirana_varijabla>
  </DomainObject.Predmet.OstaliListFormated>
  <DomainObject.Predmet.OstaliListFormatedOIB>
    <izvorni_sadrzaj>
      <item>Jozo Perić, OIB 83577001032</item>
    </izvorni_sadrzaj>
    <derivirana_varijabla naziv="DomainObject.Predmet.OstaliListFormatedOIB_1">
      <item>Jozo Perić, OIB 83577001032</item>
    </derivirana_varijabla>
  </DomainObject.Predmet.OstaliListFormatedOIB>
  <DomainObject.Predmet.OstaliListFormatedWithAdress>
    <izvorni_sadrzaj>
      <item>Jozo Perić, Dr.franje Tuđmana 28, 34330 Velika</item>
    </izvorni_sadrzaj>
    <derivirana_varijabla naziv="DomainObject.Predmet.OstaliListFormatedWithAdress_1">
      <item>Jozo Perić, Dr.franje Tuđmana 28, 34330 Velika</item>
    </derivirana_varijabla>
  </DomainObject.Predmet.OstaliListFormatedWithAdress>
  <DomainObject.Predmet.OstaliListFormatedWithAdressOIB>
    <izvorni_sadrzaj>
      <item>Jozo Perić, OIB 83577001032, Dr.franje Tuđmana 28, 34330 Velika</item>
    </izvorni_sadrzaj>
    <derivirana_varijabla naziv="DomainObject.Predmet.OstaliListFormatedWithAdressOIB_1">
      <item>Jozo Perić, OIB 83577001032, Dr.franje Tuđmana 28, 34330 Velika</item>
    </derivirana_varijabla>
  </DomainObject.Predmet.OstaliListFormatedWithAdressOIB>
  <DomainObject.Predmet.OstaliListNazivFormated>
    <izvorni_sadrzaj>
      <item>Jozo Perić</item>
    </izvorni_sadrzaj>
    <derivirana_varijabla naziv="DomainObject.Predmet.OstaliListNazivFormated_1">
      <item>Jozo Perić</item>
    </derivirana_varijabla>
  </DomainObject.Predmet.OstaliListNazivFormated>
  <DomainObject.Predmet.OstaliListNazivFormatedOIB>
    <izvorni_sadrzaj>
      <item>Jozo Perić, OIB 83577001032</item>
    </izvorni_sadrzaj>
    <derivirana_varijabla naziv="DomainObject.Predmet.OstaliListNazivFormatedOIB_1">
      <item>Jozo Perić, OIB 83577001032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Radnici Vodoprivreda-Požega, zastupani po MATI STANKOVIĆ , SLAVONSKI BROD</izvorni_sadrzaj>
    <derivirana_varijabla naziv="DomainObject.Predmet.StrankaIDrugi_1">Radnici Vodoprivreda-Požega, zastupani po MATI STANKOVIĆ , SLAVONSKI BROD</derivirana_varijabla>
  </DomainObject.Predmet.StrankaIDrugi>
  <DomainObject.Predmet.ProtustrankaIDrugi>
    <izvorni_sadrzaj>Stečajna  masa VODOPRIVREDA-POŽEGA dioničko društvo za vodnogospodarsku djelatnost ˝u stečaju˝</izvorni_sadrzaj>
    <derivirana_varijabla naziv="DomainObject.Predmet.ProtustrankaIDrugi_1">Stečajna  masa VODOPRIVREDA-POŽEGA dioničko društvo za vodnogospodarsku djelatnost ˝u stečaju˝</derivirana_varijabla>
  </DomainObject.Predmet.ProtustrankaIDrugi>
  <DomainObject.Predmet.StrankaIDrugiAdressOIB>
    <izvorni_sadrzaj>Radnici Vodoprivreda-Požega, zastupani po MATI STANKOVIĆ , SLAVONSKI BROD, Slavonski Brod</izvorni_sadrzaj>
    <derivirana_varijabla naziv="DomainObject.Predmet.StrankaIDrugiAdressOIB_1">Radnici Vodoprivreda-Požega, zastupani po MATI STANKOVIĆ , SLAVONSKI BROD, Slavonski Brod</derivirana_varijabla>
  </DomainObject.Predmet.StrankaIDrugiAdressOIB>
  <DomainObject.Predmet.ProtustrankaIDrugiAdressOIB>
    <izvorni_sadrzaj>Stečajna  masa VODOPRIVREDA-POŽEGA dioničko društvo za vodnogospodarsku djelatnost ˝u stečaju˝, OIB 91704154542, Industrijska 13/d, Požega</izvorni_sadrzaj>
    <derivirana_varijabla naziv="DomainObject.Predmet.ProtustrankaIDrugiAdressOIB_1">Stečajna  masa VODOPRIVREDA-POŽEGA dioničko društvo za vodnogospodarsku djelatnost ˝u stečaju˝, OIB 91704154542, Industrijska 13/d,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veljače 2016.</izvorni_sadrzaj>
    <derivirana_varijabla naziv="DomainObject.Predmet.OdlukaRjesenje.DatumDonosenjaOdluke_1">25. veljače 2016.</derivirana_varijabla>
  </DomainObject.Predmet.OdlukaRjesenje.DatumDonosenjaOdluke>
  <DomainObject.Predmet.OdlukaRjesenje.DatumPravomocnosti>
    <izvorni_sadrzaj>15. ožujka 2016.</izvorni_sadrzaj>
    <derivirana_varijabla naziv="DomainObject.Predmet.OdlukaRjesenje.DatumPravomocnosti_1">15. ožujka 2016.</derivirana_varijabla>
  </DomainObject.Predmet.OdlukaRjesenje.DatumPravomocnosti>
  <DomainObject.Predmet.OdlukaRjesenje.Oznaka>
    <izvorni_sadrzaj>St-1036/2013-39</izvorni_sadrzaj>
    <derivirana_varijabla naziv="DomainObject.Predmet.OdlukaRjesenje.Oznaka_1">St-1036/2013-39</derivirana_varijabla>
  </DomainObject.Predmet.OdlukaRjesenje.Oznaka>
  <DomainObject.Predmet.SudioniciListNaziv>
    <izvorni_sadrzaj>
      <item>Radnici Vodoprivreda-Požega, zastupani po MATI STANKOVIĆ , SLAVONSKI BROD</item>
      <item>Stečajna  masa VODOPRIVREDA-POŽEGA dioničko društvo za vodnogospodarsku djelatnost ˝u stečaju˝</item>
      <item>Jozo Perić</item>
    </izvorni_sadrzaj>
    <derivirana_varijabla naziv="DomainObject.Predmet.SudioniciListNaziv_1">
      <item>Radnici Vodoprivreda-Požega, zastupani po MATI STANKOVIĆ , SLAVONSKI BROD</item>
      <item>Stečajna  masa VODOPRIVREDA-POŽEGA dioničko društvo za vodnogospodarsku djelatnost ˝u stečaju˝</item>
      <item>Jozo Perić</item>
    </derivirana_varijabla>
  </DomainObject.Predmet.SudioniciListNaziv>
  <DomainObject.Predmet.SudioniciListAdressOIB>
    <izvorni_sadrzaj>
      <item>Radnici Vodoprivreda-Požega, zastupani po MATI STANKOVIĆ , SLAVONSKI BROD, Slavonski Brod</item>
      <item>Stečajna  masa VODOPRIVREDA-POŽEGA dioničko društvo za vodnogospodarsku djelatnost ˝u stečaju˝, OIB 91704154542, Industrijska 13/d,Požega</item>
      <item>Jozo Perić, OIB 83577001032, Dr.franje Tuđmana 28,34330 Velika</item>
    </izvorni_sadrzaj>
    <derivirana_varijabla naziv="DomainObject.Predmet.SudioniciListAdressOIB_1">
      <item>Radnici Vodoprivreda-Požega, zastupani po MATI STANKOVIĆ , SLAVONSKI BROD, Slavonski Brod</item>
      <item>Stečajna  masa VODOPRIVREDA-POŽEGA dioničko društvo za vodnogospodarsku djelatnost ˝u stečaju˝, OIB 91704154542, Industrijska 13/d,Požega</item>
      <item>Jozo Perić, OIB 83577001032, Dr.franje Tuđmana 28,34330 Velika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91704154542</item>
      <item>, OIB 83577001032</item>
    </izvorni_sadrzaj>
    <derivirana_varijabla naziv="DomainObject.Predmet.SudioniciListNazivOIB_1">
      <item>, OIB null</item>
      <item>, OIB 91704154542</item>
      <item>, OIB 83577001032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183</properties:Words>
  <properties:Characters>961</properties:Characters>
  <properties:Lines>41</properties:Lines>
  <properties:Paragraphs>18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2017-09-08T09:13:00Z</dcterms:created>
  <dc:creator>wsadmin</dc:creator>
  <cp:lastModifiedBy>wsadmin</cp:lastModifiedBy>
  <cp:lastPrinted>2017-09-08T09:25:00Z</cp:lastPrinted>
  <dcterms:modified xmlns:xsi="http://www.w3.org/2001/XMLSchema-instance" xsi:type="dcterms:W3CDTF">2017-09-08T09:27:00Z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