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1197" w14:paraId="0f21197" w:rsidRDefault="002D340F" w:rsidP="002D340F" w:rsidR="002D340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40F" w:rsidP="002D340F" w:rsidR="002D340F"/>
    <w:p w:rsidRDefault="002D340F" w:rsidP="002D340F" w:rsidR="002D340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D340F" w:rsidP="002D340F" w:rsidR="002D340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D340F" w:rsidP="002D340F" w:rsidR="002D340F">
      <w:pPr>
        <w:ind w:hanging="720" w:left="360"/>
        <w:rPr>
          <w:sz w:val="22"/>
          <w:szCs w:val="22"/>
        </w:rPr>
      </w:pPr>
    </w:p>
    <w:p w:rsidRDefault="002D340F" w:rsidP="002D340F" w:rsidR="002D340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2D340F" w:rsidP="002D340F" w:rsidR="002D340F" w:rsidRPr="008D004D">
      <w:pPr>
        <w:ind w:hanging="720" w:left="360"/>
        <w:rPr>
          <w:sz w:val="22"/>
          <w:szCs w:val="22"/>
        </w:rPr>
      </w:pPr>
    </w:p>
    <w:p w:rsidRDefault="002D340F" w:rsidP="002D340F" w:rsidR="002D340F">
      <w:pPr>
        <w:jc w:val="center"/>
      </w:pPr>
      <w:r>
        <w:t>U   I M E   R E P U B L I K E   H R V A T S K E</w:t>
      </w:r>
    </w:p>
    <w:p w:rsidRDefault="002D340F" w:rsidP="002D340F" w:rsidR="002D340F" w:rsidRPr="004B2AEF">
      <w:pPr>
        <w:pStyle w:val="Naslov1"/>
        <w:rPr>
          <w:b w:val="false"/>
          <w:sz w:val="24"/>
        </w:rPr>
      </w:pPr>
      <w:r w:rsidRPr="004B2AEF">
        <w:rPr>
          <w:b w:val="false"/>
          <w:sz w:val="24"/>
        </w:rPr>
        <w:t>R J E Š E N J E</w:t>
      </w:r>
    </w:p>
    <w:p w:rsidRDefault="002D340F" w:rsidP="002D340F" w:rsidR="002D340F"/>
    <w:p w:rsidRDefault="002D340F" w:rsidP="002D340F" w:rsidR="002D340F"/>
    <w:p w:rsidRDefault="002D340F" w:rsidP="002D340F" w:rsidR="002D340F">
      <w:pPr>
        <w:ind w:firstLine="708"/>
        <w:jc w:val="both"/>
      </w:pPr>
      <w:r>
        <w:t xml:space="preserve">Trgovački sud u Osijeku, po stečajnom sucu Jadranki Herman, u stečajnom postupku nad dužnikom  INDUSTRIJA TRIKOTAŽE </w:t>
      </w:r>
      <w:proofErr w:type="spellStart"/>
      <w:r>
        <w:t>ITEKS</w:t>
      </w:r>
      <w:proofErr w:type="spellEnd"/>
      <w:r>
        <w:t xml:space="preserve"> d.o.o. u stečaju, Ilok, dr. Franje Tuđmana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030070374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80318735454</w:t>
      </w:r>
      <w:proofErr w:type="spellEnd"/>
      <w:r>
        <w:t xml:space="preserve">, dana </w:t>
      </w:r>
      <w:proofErr w:type="spellStart"/>
      <w:r w:rsidR="00930E2E">
        <w:t>17</w:t>
      </w:r>
      <w:proofErr w:type="spellEnd"/>
      <w:r w:rsidR="00930E2E">
        <w:t xml:space="preserve">. listopada </w:t>
      </w:r>
      <w:proofErr w:type="spellStart"/>
      <w:r>
        <w:t>2017</w:t>
      </w:r>
      <w:proofErr w:type="spellEnd"/>
      <w:r>
        <w:t xml:space="preserve">.                </w:t>
      </w:r>
    </w:p>
    <w:p w:rsidRDefault="002D340F" w:rsidP="002D340F" w:rsidR="002D340F">
      <w:pPr>
        <w:jc w:val="both"/>
      </w:pPr>
    </w:p>
    <w:p w:rsidRDefault="002D340F" w:rsidP="002D340F" w:rsidR="002D340F">
      <w:pPr>
        <w:jc w:val="center"/>
        <w:rPr>
          <w:bCs/>
        </w:rPr>
      </w:pPr>
      <w:r>
        <w:rPr>
          <w:bCs/>
        </w:rPr>
        <w:t>r i j e š i o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2A6AA5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2D340F">
        <w:t xml:space="preserve">INDUSTRIJA TRIKOTAŽE </w:t>
      </w:r>
      <w:proofErr w:type="spellStart"/>
      <w:r w:rsidR="002D340F">
        <w:t>ITEKS</w:t>
      </w:r>
      <w:proofErr w:type="spellEnd"/>
      <w:r w:rsidR="002D340F">
        <w:t xml:space="preserve"> d.o.o. u stečaju, Ilok, dr. Franje Tuđmana 4, </w:t>
      </w:r>
      <w:proofErr w:type="spellStart"/>
      <w:r w:rsidR="002D340F">
        <w:t>MBS</w:t>
      </w:r>
      <w:proofErr w:type="spellEnd"/>
      <w:r w:rsidR="002D340F">
        <w:t xml:space="preserve"> </w:t>
      </w:r>
      <w:proofErr w:type="spellStart"/>
      <w:r w:rsidR="002D340F">
        <w:t>030070374</w:t>
      </w:r>
      <w:proofErr w:type="spellEnd"/>
      <w:r w:rsidR="002D340F">
        <w:t xml:space="preserve">, </w:t>
      </w:r>
      <w:proofErr w:type="spellStart"/>
      <w:r w:rsidR="002D340F">
        <w:t>OIB</w:t>
      </w:r>
      <w:proofErr w:type="spellEnd"/>
      <w:r w:rsidR="002D340F">
        <w:t xml:space="preserve"> </w:t>
      </w:r>
      <w:proofErr w:type="spellStart"/>
      <w:r w:rsidR="002D340F">
        <w:t>80318735454</w:t>
      </w:r>
      <w:proofErr w:type="spellEnd"/>
      <w:r w:rsidR="002D340F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C53FBD" w:rsidP="002A6AA5" w:rsidR="00C53FBD">
      <w:pPr>
        <w:pStyle w:val="Tijeloteksta"/>
        <w:jc w:val="left"/>
      </w:pPr>
    </w:p>
    <w:p w:rsidRDefault="002A6AA5" w:rsidP="00EC3B49" w:rsidR="00EC3B49" w:rsidRPr="00EC3B49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2D340F">
        <w:t xml:space="preserve">3. listopada </w:t>
      </w:r>
      <w:proofErr w:type="spellStart"/>
      <w:r w:rsidR="001D678E">
        <w:t>2017</w:t>
      </w:r>
      <w:proofErr w:type="spellEnd"/>
      <w:r w:rsidR="001D678E">
        <w:t xml:space="preserve">. stečajna </w:t>
      </w:r>
      <w:r w:rsidR="00114AAF">
        <w:t>upravitelj</w:t>
      </w:r>
      <w:r w:rsidR="001D678E">
        <w:t>ica podnijela</w:t>
      </w:r>
      <w:r w:rsidR="00114AAF">
        <w:t xml:space="preserve"> je izvješće o tijeku stečajnog postupka, raspra</w:t>
      </w:r>
      <w:r w:rsidR="001D678E">
        <w:t>vljen je završni račun stečajne upraviteljice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EC3B49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2D340F">
        <w:t xml:space="preserve"> 6.980.155,</w:t>
      </w:r>
      <w:proofErr w:type="spellStart"/>
      <w:r w:rsidR="002D340F">
        <w:t>05</w:t>
      </w:r>
      <w:proofErr w:type="spellEnd"/>
      <w:r w:rsidR="005C46A4">
        <w:t xml:space="preserve"> </w:t>
      </w:r>
      <w:r w:rsidR="00D457D1">
        <w:t>kn,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EC3B49">
        <w:t>3.736.831,</w:t>
      </w:r>
      <w:proofErr w:type="spellStart"/>
      <w:r w:rsidR="00EC3B49">
        <w:t>08</w:t>
      </w:r>
      <w:proofErr w:type="spellEnd"/>
      <w:r w:rsidR="00EC3B49">
        <w:t xml:space="preserve"> </w:t>
      </w:r>
      <w:r w:rsidR="008900D1">
        <w:t xml:space="preserve"> kn, </w:t>
      </w:r>
      <w:r w:rsidR="00613FCC">
        <w:t>unovčenjem</w:t>
      </w:r>
      <w:r w:rsidR="008900D1">
        <w:t xml:space="preserve"> </w:t>
      </w:r>
      <w:r w:rsidR="00D216B3">
        <w:t xml:space="preserve">pokretnina iznos od </w:t>
      </w:r>
      <w:proofErr w:type="spellStart"/>
      <w:r w:rsidR="00EC3B49">
        <w:t>130.000</w:t>
      </w:r>
      <w:proofErr w:type="spellEnd"/>
      <w:r w:rsidR="00EC3B49">
        <w:t>,</w:t>
      </w:r>
      <w:proofErr w:type="spellStart"/>
      <w:r w:rsidR="00EC3B49">
        <w:t>00</w:t>
      </w:r>
      <w:proofErr w:type="spellEnd"/>
      <w:r w:rsidR="00ED09AE">
        <w:t xml:space="preserve"> kn</w:t>
      </w:r>
      <w:r w:rsidR="00EC3B49">
        <w:t xml:space="preserve"> uvećano za PDV</w:t>
      </w:r>
      <w:r w:rsidR="00891C51">
        <w:t>,</w:t>
      </w:r>
      <w:r w:rsidR="00EC3B49">
        <w:t xml:space="preserve"> te naplatom potraživanja iznos od 2.664.021,</w:t>
      </w:r>
      <w:proofErr w:type="spellStart"/>
      <w:r w:rsidR="00EC3B49">
        <w:t>21</w:t>
      </w:r>
      <w:proofErr w:type="spellEnd"/>
      <w:r w:rsidR="00EC3B49">
        <w:t xml:space="preserve"> kn</w:t>
      </w:r>
      <w:r w:rsidR="00891C51">
        <w:t xml:space="preserve"> </w:t>
      </w:r>
      <w:r w:rsidR="00EC3B49">
        <w:t>.</w:t>
      </w:r>
    </w:p>
    <w:p w:rsidRDefault="005F6E74" w:rsidP="00C53FBD" w:rsidR="005F6E74">
      <w:pPr>
        <w:pStyle w:val="Tijeloteksta"/>
        <w:jc w:val="center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</w:t>
      </w:r>
      <w:r w:rsidR="00EC3B49">
        <w:t>5.12.2012.</w:t>
      </w:r>
      <w:r>
        <w:t xml:space="preserve"> na kojem su priznate i utvrđene tražbine vjerovnika I višeg isplatnog reda u iznosu od 3.</w:t>
      </w:r>
      <w:r w:rsidR="00EC3B49">
        <w:t>764.549,</w:t>
      </w:r>
      <w:proofErr w:type="spellStart"/>
      <w:r w:rsidR="00EC3B49">
        <w:t>01</w:t>
      </w:r>
      <w:proofErr w:type="spellEnd"/>
      <w:r w:rsidR="00EC3B49">
        <w:t xml:space="preserve"> </w:t>
      </w:r>
      <w:r>
        <w:t>kn i tražbine vjerovnika II višeg isplatnog reda u iznosu od 1</w:t>
      </w:r>
      <w:r w:rsidR="00EC3B49">
        <w:t>7.607.721,</w:t>
      </w:r>
      <w:proofErr w:type="spellStart"/>
      <w:r w:rsidR="00EC3B49">
        <w:t>00</w:t>
      </w:r>
      <w:proofErr w:type="spellEnd"/>
      <w:r>
        <w:t xml:space="preserve"> kn, te posebno ispitno ročište </w:t>
      </w:r>
      <w:r w:rsidR="006D726B">
        <w:t xml:space="preserve">2.7.2014. </w:t>
      </w:r>
      <w:r>
        <w:t xml:space="preserve"> na kojem su priznate i utvrđene tražbine vjerovnika I višeg isplatnog reda u iznosu od </w:t>
      </w:r>
      <w:proofErr w:type="spellStart"/>
      <w:r w:rsidR="006D726B">
        <w:t>61.410</w:t>
      </w:r>
      <w:proofErr w:type="spellEnd"/>
      <w:r w:rsidR="006D726B">
        <w:t>,</w:t>
      </w:r>
      <w:proofErr w:type="spellStart"/>
      <w:r w:rsidR="006D726B">
        <w:t>87</w:t>
      </w:r>
      <w:proofErr w:type="spellEnd"/>
      <w:r>
        <w:t xml:space="preserve"> kn i tražbine vjerovnika II višeg isplatnog reda u iznosu od </w:t>
      </w:r>
      <w:proofErr w:type="spellStart"/>
      <w:r w:rsidR="006D726B">
        <w:t>662.583</w:t>
      </w:r>
      <w:proofErr w:type="spellEnd"/>
      <w:r w:rsidR="006D726B">
        <w:t>,</w:t>
      </w:r>
      <w:proofErr w:type="spellStart"/>
      <w:r w:rsidR="006D726B">
        <w:t>46</w:t>
      </w:r>
      <w:proofErr w:type="spellEnd"/>
      <w:r>
        <w:t xml:space="preserve"> kn. U stečajnom postupku ukupno su priznate </w:t>
      </w:r>
      <w:r>
        <w:lastRenderedPageBreak/>
        <w:t xml:space="preserve">tražbine vjerovnika I višeg isplatnog reda u iznosu od </w:t>
      </w:r>
      <w:r w:rsidR="006D726B">
        <w:t>3.825.959,</w:t>
      </w:r>
      <w:proofErr w:type="spellStart"/>
      <w:r w:rsidR="006D726B">
        <w:t>88</w:t>
      </w:r>
      <w:proofErr w:type="spellEnd"/>
      <w:r>
        <w:t xml:space="preserve"> kn i tražbine vjerovnika II višeg isplatnog reda u iznosu od 1</w:t>
      </w:r>
      <w:r w:rsidR="006D726B">
        <w:t>8.270.304,</w:t>
      </w:r>
      <w:proofErr w:type="spellStart"/>
      <w:r w:rsidR="006D726B">
        <w:t>46</w:t>
      </w:r>
      <w:proofErr w:type="spellEnd"/>
      <w:r w:rsidR="006D726B">
        <w:t xml:space="preserve"> </w:t>
      </w:r>
      <w:r>
        <w:t xml:space="preserve"> kn. </w:t>
      </w:r>
    </w:p>
    <w:p w:rsidRDefault="00251D47" w:rsidP="00613FCC" w:rsidR="00251D47">
      <w:pPr>
        <w:pStyle w:val="Tijeloteksta"/>
      </w:pPr>
    </w:p>
    <w:p w:rsidRDefault="008E2628" w:rsidP="008E2628" w:rsidR="00121E5A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1B67E9">
        <w:t>proveden</w:t>
      </w:r>
      <w:r w:rsidR="006D726B">
        <w:t>e su četiri djelomične diobe</w:t>
      </w:r>
      <w:r w:rsidR="001B67E9">
        <w:t xml:space="preserve"> vjerovnicima</w:t>
      </w:r>
      <w:r w:rsidR="00613FCC">
        <w:t xml:space="preserve">. Istim diobama namireni su vjerovnici </w:t>
      </w:r>
      <w:r w:rsidR="001B67E9">
        <w:t>I višeg isplatnog reda u</w:t>
      </w:r>
      <w:r w:rsidR="00121E5A">
        <w:t xml:space="preserve"> </w:t>
      </w:r>
      <w:r w:rsidR="006D726B">
        <w:t xml:space="preserve"> iznosu od </w:t>
      </w:r>
      <w:r w:rsidR="00C806F4">
        <w:t>1.447.911,</w:t>
      </w:r>
      <w:proofErr w:type="spellStart"/>
      <w:r w:rsidR="00C806F4">
        <w:t>57</w:t>
      </w:r>
      <w:proofErr w:type="spellEnd"/>
      <w:r w:rsidR="00C806F4">
        <w:t xml:space="preserve"> kn</w:t>
      </w:r>
      <w:r w:rsidR="00121E5A">
        <w:t xml:space="preserve"> </w:t>
      </w:r>
      <w:r w:rsidR="001B67E9">
        <w:t xml:space="preserve"> </w:t>
      </w:r>
      <w:r w:rsidR="00C806F4">
        <w:t xml:space="preserve">što čini </w:t>
      </w:r>
      <w:proofErr w:type="spellStart"/>
      <w:r w:rsidR="00C806F4">
        <w:t>38</w:t>
      </w:r>
      <w:proofErr w:type="spellEnd"/>
      <w:r w:rsidR="00C806F4">
        <w:t xml:space="preserve"> % </w:t>
      </w:r>
      <w:r w:rsidR="00121E5A">
        <w:t>priznatih i utvrđenih tražbina vjerovnika I višeg isplatnog reda</w:t>
      </w:r>
      <w:r w:rsidR="006D726B">
        <w:t>.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r w:rsidR="00D20C21">
        <w:t>1.867.699,</w:t>
      </w:r>
      <w:proofErr w:type="spellStart"/>
      <w:r w:rsidR="00D20C21">
        <w:t>51</w:t>
      </w:r>
      <w:proofErr w:type="spellEnd"/>
      <w:r w:rsidR="00D20C21">
        <w:t xml:space="preserve">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sve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 xml:space="preserve">U stečajnom postupku održano je </w:t>
      </w:r>
      <w:proofErr w:type="spellStart"/>
      <w:r w:rsidR="007C5C7F">
        <w:t>1</w:t>
      </w:r>
      <w:r w:rsidR="00D20C21">
        <w:t>2</w:t>
      </w:r>
      <w:proofErr w:type="spellEnd"/>
      <w:r w:rsidR="007C5C7F">
        <w:t xml:space="preserve"> javnih dražbi radi prodaje nekretnina </w:t>
      </w:r>
      <w:r w:rsidR="00D20C21">
        <w:t xml:space="preserve"> opterećenih </w:t>
      </w:r>
      <w:proofErr w:type="spellStart"/>
      <w:r w:rsidR="00D20C21">
        <w:t>razlučnim</w:t>
      </w:r>
      <w:proofErr w:type="spellEnd"/>
      <w:r w:rsidR="00D20C21">
        <w:t xml:space="preserve"> pravom i jedna javna dražba radi prodaje nekretnina koje su također bile opterećene </w:t>
      </w:r>
      <w:proofErr w:type="spellStart"/>
      <w:r w:rsidR="00D20C21">
        <w:t>razlučnim</w:t>
      </w:r>
      <w:proofErr w:type="spellEnd"/>
      <w:r w:rsidR="00D20C21">
        <w:t xml:space="preserve"> pravom ali na kojima je postojalo upisano svojstvo kulturnog dobra.  Prodajom nekretnina namiren je </w:t>
      </w:r>
      <w:proofErr w:type="spellStart"/>
      <w:r w:rsidR="00D20C21">
        <w:t>razlučni</w:t>
      </w:r>
      <w:proofErr w:type="spellEnd"/>
      <w:r w:rsidR="00D20C21">
        <w:t xml:space="preserve"> vjerovnik Hrvatska poštanska banka d.d. Zagreb u iznosu od 3.287.128,</w:t>
      </w:r>
      <w:proofErr w:type="spellStart"/>
      <w:r w:rsidR="00D20C21">
        <w:t>32</w:t>
      </w:r>
      <w:proofErr w:type="spellEnd"/>
      <w:r w:rsidR="00D20C21">
        <w:t xml:space="preserve"> kn.</w:t>
      </w:r>
      <w:r w:rsidR="004C16A7">
        <w:t xml:space="preserve"> Prodajom pokretnina u vlasništvu stečajnog dužnika, također opterećenih </w:t>
      </w:r>
      <w:proofErr w:type="spellStart"/>
      <w:r w:rsidR="004C16A7">
        <w:t>razlučnim</w:t>
      </w:r>
      <w:proofErr w:type="spellEnd"/>
      <w:r w:rsidR="004C16A7">
        <w:t xml:space="preserve"> pravom</w:t>
      </w:r>
      <w:r w:rsidR="000850E7">
        <w:t>,</w:t>
      </w:r>
      <w:r w:rsidR="004C16A7">
        <w:t xml:space="preserve"> namiren je </w:t>
      </w:r>
      <w:proofErr w:type="spellStart"/>
      <w:r w:rsidR="004C16A7">
        <w:t>razlučni</w:t>
      </w:r>
      <w:proofErr w:type="spellEnd"/>
      <w:r w:rsidR="004C16A7">
        <w:t xml:space="preserve"> vjerovnik </w:t>
      </w:r>
      <w:r w:rsidR="00D20C21">
        <w:t xml:space="preserve">Hrvatska poštanska banka d.d. Zagreb u iznosu od </w:t>
      </w:r>
      <w:proofErr w:type="spellStart"/>
      <w:r w:rsidR="00D20C21">
        <w:t>117.000</w:t>
      </w:r>
      <w:proofErr w:type="spellEnd"/>
      <w:r w:rsidR="00D20C21">
        <w:t>,</w:t>
      </w:r>
      <w:proofErr w:type="spellStart"/>
      <w:r w:rsidR="00D20C21">
        <w:t>00</w:t>
      </w:r>
      <w:proofErr w:type="spellEnd"/>
      <w:r w:rsidR="00D20C21">
        <w:t xml:space="preserve"> kn.                                </w:t>
      </w:r>
    </w:p>
    <w:p w:rsidRDefault="005C789A" w:rsidP="005C789A" w:rsidR="005C789A">
      <w:pPr>
        <w:pStyle w:val="Tijeloteksta"/>
      </w:pPr>
    </w:p>
    <w:p w:rsidRDefault="005C789A" w:rsidP="00314D27" w:rsidR="005F6E74">
      <w:pPr>
        <w:pStyle w:val="Tijeloteksta"/>
        <w:ind w:firstLine="708"/>
      </w:pPr>
      <w:r>
        <w:t>Na temelju preostalih  raspoloživih sredstava stečajn</w:t>
      </w:r>
      <w:r w:rsidR="000850E7">
        <w:t>a</w:t>
      </w:r>
      <w:r>
        <w:t xml:space="preserve"> upravitelj</w:t>
      </w:r>
      <w:r w:rsidR="000850E7">
        <w:t xml:space="preserve">ica </w:t>
      </w:r>
      <w:r>
        <w:t xml:space="preserve"> izradi</w:t>
      </w:r>
      <w:r w:rsidR="000850E7">
        <w:t>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46871">
        <w:t xml:space="preserve"> </w:t>
      </w:r>
      <w:proofErr w:type="spellStart"/>
      <w:r w:rsidR="00314D27">
        <w:t>267.819</w:t>
      </w:r>
      <w:proofErr w:type="spellEnd"/>
      <w:r w:rsidR="00314D27">
        <w:t>,</w:t>
      </w:r>
      <w:proofErr w:type="spellStart"/>
      <w:r w:rsidR="00314D27">
        <w:t>19</w:t>
      </w:r>
      <w:proofErr w:type="spellEnd"/>
      <w:r w:rsidR="000850E7">
        <w:t xml:space="preserve"> k</w:t>
      </w:r>
      <w:r>
        <w:t>n što čini</w:t>
      </w:r>
      <w:r w:rsidR="00F46871">
        <w:t xml:space="preserve"> </w:t>
      </w:r>
      <w:r w:rsidR="00314D27">
        <w:t>7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314D27">
        <w:t>e</w:t>
      </w:r>
      <w:r>
        <w:t xml:space="preserve"> upravitel</w:t>
      </w:r>
      <w:r w:rsidR="00776A99">
        <w:t>j</w:t>
      </w:r>
      <w:r w:rsidR="000850E7">
        <w:t>ice</w:t>
      </w:r>
      <w:r>
        <w:t xml:space="preserve">,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930E2E" w:rsidP="006361ED" w:rsidR="00EF371F">
      <w:pPr>
        <w:pStyle w:val="Tijeloteksta"/>
        <w:jc w:val="center"/>
      </w:pPr>
      <w:r>
        <w:t xml:space="preserve">U Osijeku, </w:t>
      </w:r>
      <w:proofErr w:type="spellStart"/>
      <w:r>
        <w:t>17</w:t>
      </w:r>
      <w:proofErr w:type="spellEnd"/>
      <w:r>
        <w:t>. listopada</w:t>
      </w:r>
      <w:r w:rsidR="00314D27">
        <w:t xml:space="preserve">  </w:t>
      </w:r>
      <w:proofErr w:type="spellStart"/>
      <w:r w:rsidR="005F6E74">
        <w:t>2017</w:t>
      </w:r>
      <w:proofErr w:type="spellEnd"/>
      <w:r w:rsidR="005F6E74">
        <w:t xml:space="preserve">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930E2E" w:rsidP="00615260" w:rsidR="005F6E74">
      <w:pPr>
        <w:jc w:val="both"/>
      </w:pPr>
      <w:r>
        <w:t>Žana Bem</w:t>
      </w:r>
    </w:p>
    <w:p w:rsidRDefault="002A6AA5" w:rsidP="002A6AA5" w:rsidR="00930E2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30E2E" w:rsidP="002A6AA5" w:rsidR="00930E2E">
      <w:pPr>
        <w:pStyle w:val="Tijeloteksta"/>
        <w:jc w:val="left"/>
      </w:pPr>
    </w:p>
    <w:p w:rsidRDefault="00930E2E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 w:rsidR="002A6AA5">
        <w:tab/>
      </w:r>
      <w:r w:rsidR="002A6AA5">
        <w:tab/>
      </w:r>
      <w:r w:rsidR="008F4974">
        <w:t xml:space="preserve">    </w:t>
      </w:r>
      <w:r w:rsidR="002A6AA5"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930E2E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0E2E" w:rsidP="002A6AA5" w:rsidR="00930E2E">
      <w:pPr>
        <w:pStyle w:val="Tijeloteksta"/>
        <w:jc w:val="left"/>
      </w:pPr>
    </w:p>
    <w:p w:rsidRDefault="00930E2E" w:rsidP="002A6AA5" w:rsidR="00930E2E">
      <w:pPr>
        <w:pStyle w:val="Tijeloteksta"/>
        <w:jc w:val="left"/>
      </w:pP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5F6E74" w:rsidP="00C9645A" w:rsidR="005F6E74">
      <w:pPr>
        <w:pStyle w:val="Tijeloteksta"/>
      </w:pPr>
    </w:p>
    <w:p w:rsidRDefault="00930E2E" w:rsidP="00586179" w:rsidR="00930E2E">
      <w:pPr>
        <w:pStyle w:val="Tijeloteksta"/>
        <w:jc w:val="left"/>
      </w:pPr>
    </w:p>
    <w:p w:rsidRDefault="00930E2E" w:rsidP="00586179" w:rsidR="00930E2E">
      <w:pPr>
        <w:pStyle w:val="Tijeloteksta"/>
        <w:jc w:val="left"/>
      </w:pPr>
    </w:p>
    <w:p w:rsidRDefault="00930E2E" w:rsidP="00586179" w:rsidR="00930E2E">
      <w:pPr>
        <w:pStyle w:val="Tijeloteksta"/>
        <w:jc w:val="left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9F4E73">
        <w:t xml:space="preserve">i – vjerovnici Marica Šimunić, djelatnica i drugi, Ilok, V. Kraljevića </w:t>
      </w:r>
      <w:proofErr w:type="spellStart"/>
      <w:r w:rsidR="009F4E73">
        <w:t>12</w:t>
      </w:r>
      <w:proofErr w:type="spellEnd"/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0850E7">
        <w:t>Nada Gagro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9F4E73">
        <w:t>Područni ured Vukovar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9F4E73">
        <w:t>Vukovar</w:t>
      </w:r>
    </w:p>
    <w:p w:rsidRDefault="009F4E73" w:rsidP="000850E7" w:rsidR="009F4E73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9F4E73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930E2E">
        <w:t xml:space="preserve"> </w:t>
      </w:r>
      <w:proofErr w:type="spellStart"/>
      <w:r w:rsidR="00930E2E">
        <w:t>17</w:t>
      </w:r>
      <w:proofErr w:type="spellEnd"/>
      <w:r w:rsidR="00930E2E">
        <w:t>/</w:t>
      </w:r>
      <w:proofErr w:type="spellStart"/>
      <w:r w:rsidR="00930E2E">
        <w:t>11</w:t>
      </w:r>
      <w:proofErr w:type="spellEnd"/>
    </w:p>
    <w:sectPr w:rsidSect="00776A99" w:rsidR="00A8611B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930E2E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231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302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2D340F">
      <w:t>3</w:t>
    </w:r>
    <w:proofErr w:type="spellEnd"/>
    <w:r w:rsidR="002D340F">
      <w:t xml:space="preserve"> St-</w:t>
    </w:r>
    <w:proofErr w:type="spellStart"/>
    <w:r w:rsidR="002D340F">
      <w:t>231</w:t>
    </w:r>
    <w:proofErr w:type="spellEnd"/>
    <w:r w:rsidR="002D340F">
      <w:t>/</w:t>
    </w:r>
    <w:proofErr w:type="spellStart"/>
    <w:r w:rsidR="002D340F">
      <w:t>12</w:t>
    </w:r>
    <w:proofErr w:type="spellEnd"/>
    <w:r w:rsidR="002D340F">
      <w:t>-</w:t>
    </w:r>
    <w:proofErr w:type="spellStart"/>
    <w:r w:rsidR="00930E2E">
      <w:t>302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340F"/>
    <w:rsid w:val="002D56BB"/>
    <w:rsid w:val="002E1BA7"/>
    <w:rsid w:val="003113AD"/>
    <w:rsid w:val="00313F98"/>
    <w:rsid w:val="00314D27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B0F26"/>
    <w:rsid w:val="006D0173"/>
    <w:rsid w:val="006D726B"/>
    <w:rsid w:val="00725641"/>
    <w:rsid w:val="00725F70"/>
    <w:rsid w:val="00731E45"/>
    <w:rsid w:val="0074711B"/>
    <w:rsid w:val="0075037B"/>
    <w:rsid w:val="00776A99"/>
    <w:rsid w:val="007C1241"/>
    <w:rsid w:val="007C5C7F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30E2E"/>
    <w:rsid w:val="00941F63"/>
    <w:rsid w:val="00994095"/>
    <w:rsid w:val="009973F4"/>
    <w:rsid w:val="009A6374"/>
    <w:rsid w:val="009B64E6"/>
    <w:rsid w:val="009C00E8"/>
    <w:rsid w:val="009C13EB"/>
    <w:rsid w:val="009D399D"/>
    <w:rsid w:val="009D739C"/>
    <w:rsid w:val="009E0533"/>
    <w:rsid w:val="009F4E7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53FBD"/>
    <w:rsid w:val="00C806F4"/>
    <w:rsid w:val="00C9197B"/>
    <w:rsid w:val="00C9645A"/>
    <w:rsid w:val="00CA5EA9"/>
    <w:rsid w:val="00CF4431"/>
    <w:rsid w:val="00D04072"/>
    <w:rsid w:val="00D1384B"/>
    <w:rsid w:val="00D178DC"/>
    <w:rsid w:val="00D20C21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C3B49"/>
    <w:rsid w:val="00ED0232"/>
    <w:rsid w:val="00ED09AE"/>
    <w:rsid w:val="00EF08B5"/>
    <w:rsid w:val="00EF371F"/>
    <w:rsid w:val="00F17A8B"/>
    <w:rsid w:val="00F32028"/>
    <w:rsid w:val="00F46871"/>
    <w:rsid w:val="00F50283"/>
    <w:rsid w:val="00F618C3"/>
    <w:rsid w:val="00F726AE"/>
    <w:rsid w:val="00F73342"/>
    <w:rsid w:val="00F73E19"/>
    <w:rsid w:val="00F76EF7"/>
    <w:rsid w:val="00F80660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Naglaeno" w:type="character">
    <w:name w:val="Strong"/>
    <w:qFormat/>
    <w:rsid w:val="002D34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806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06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6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6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Naglaeno" w:type="character">
    <w:name w:val="Strong"/>
    <w:qFormat/>
    <w:rsid w:val="002D34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0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806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06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6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6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St-231/2012-302</izvorni_sadrzaj>
    <derivirana_varijabla naziv="DomainObject.Oznaka_1">St-231/2012-302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St-231/2012-302</izvorni_sadrzaj>
    <derivirana_varijabla naziv="DomainObject.PoslovniBrojDokumenta_1">St-231/2012-302</derivirana_varijabla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3661</properties:Characters>
  <properties:Lines>110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2017-10-03T08:32:00Z</dcterms:created>
  <dc:creator>hermanj</dc:creator>
  <cp:lastModifiedBy>Maja Kocijan</cp:lastModifiedBy>
  <cp:lastPrinted>2017-10-17T07:16:00Z</cp:lastPrinted>
  <dcterms:modified xmlns:xsi="http://www.w3.org/2001/XMLSchema-instance" xsi:type="dcterms:W3CDTF">2017-10-17T07:16:00Z</dcterms:modified>
  <cp:revision>8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St-231/2012-302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