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8e16" w14:paraId="ef38e16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C7D7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9D2F28">
        <w:t>466</w:t>
      </w:r>
      <w:r>
        <w:t>/1</w:t>
      </w:r>
      <w:r w:rsidR="00FA06BB">
        <w:t>6</w:t>
      </w:r>
      <w:r>
        <w:t>-</w:t>
      </w:r>
      <w:r w:rsidR="0015660F">
        <w:t>1</w:t>
      </w:r>
      <w:r w:rsidR="00545D9E">
        <w:t>1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9D2F28" w:rsidRPr="009D2F28">
        <w:t>SVIJET MODE d.o.o. za proizvodnju i trgovinu, Vukovar, Kardinala A. Stepinca 15, MBS 030100404, OIB 00540568909</w:t>
      </w:r>
      <w:r w:rsidR="0015660F" w:rsidRPr="0015660F">
        <w:t>,</w:t>
      </w:r>
      <w:r w:rsidRPr="00F52794">
        <w:t xml:space="preserve"> dana </w:t>
      </w:r>
      <w:r w:rsidR="009D2F28">
        <w:t>9</w:t>
      </w:r>
      <w:r w:rsidRPr="00F52794">
        <w:t xml:space="preserve">. </w:t>
      </w:r>
      <w:r w:rsidR="00AB6146">
        <w:t>lipnja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510220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510220" w:rsidRPr="00510220">
        <w:t>SVIJET MODE d.o.o. za proizvodnju i trgovinu, Vukovar, Kardinala A. Stepinca 15, MBS 030100404, OIB 00540568909</w:t>
      </w:r>
      <w:r w:rsidR="002C6C16" w:rsidRPr="002C6C16">
        <w:t>,</w:t>
      </w:r>
      <w:r>
        <w:t xml:space="preserve">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510220">
        <w:t>466</w:t>
      </w:r>
      <w:r>
        <w:t>-1</w:t>
      </w:r>
      <w:r w:rsidR="00B936E8">
        <w:t>6</w:t>
      </w:r>
      <w:r>
        <w:t xml:space="preserve"> kod Hrvatske poštanske banke iznos od </w:t>
      </w:r>
      <w:r w:rsidR="00510220">
        <w:t>20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5138" w:rsidP="00442BB5" w:rsidR="00FA5138"/>
    <w:p w:rsidRDefault="00FA06BB" w:rsidP="00442BB5" w:rsidR="00FA06BB"/>
    <w:p w:rsidRDefault="00FA5138" w:rsidP="00442BB5" w:rsidR="00FA5138" w:rsidRPr="00442BB5"/>
    <w:p w:rsidRDefault="00DC2A67" w:rsidP="005661A7" w:rsidR="00702E78" w:rsidRPr="005661A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684E38" w:rsidP="00702E78" w:rsidR="00684E38" w:rsidRPr="00702E78"/>
    <w:p w:rsidRDefault="00684E38" w:rsidP="00684E38" w:rsidR="00684E38">
      <w:pPr>
        <w:ind w:firstLine="720"/>
        <w:jc w:val="both"/>
      </w:pPr>
      <w:r>
        <w:t xml:space="preserve">Predlagatelj FINA je dana </w:t>
      </w:r>
      <w:r w:rsidR="003677B2">
        <w:t>2</w:t>
      </w:r>
      <w:r>
        <w:t>.</w:t>
      </w:r>
      <w:r w:rsidR="009617CA">
        <w:t>03</w:t>
      </w:r>
      <w:r>
        <w:t xml:space="preserve">.2016. godine podnijela ovome sudu prijedlog za otvaranje stečajnog postupka nad dužnikom </w:t>
      </w:r>
      <w:r w:rsidR="003677B2" w:rsidRPr="003677B2">
        <w:t>SVIJET MODE d.o.o. za proizvodnju i trgovinu, Vukovar, Kardinala A. Stepinca 15, MBS 030100404, OIB 00540568909</w:t>
      </w:r>
      <w:r w:rsidR="009617CA" w:rsidRPr="009617CA">
        <w:t>,</w:t>
      </w:r>
      <w:r>
        <w:t xml:space="preserve"> temeljem odredbe čl. 444. st. </w:t>
      </w:r>
      <w:r w:rsidR="00D64865">
        <w:t>2</w:t>
      </w:r>
      <w:r>
        <w:t>. Stečajnog zakona (NN 71/15, dalje: SZ).</w:t>
      </w:r>
    </w:p>
    <w:p w:rsidRDefault="00684E38" w:rsidP="00684E38" w:rsidR="00684E38">
      <w:pPr>
        <w:ind w:firstLine="720"/>
        <w:jc w:val="both"/>
      </w:pPr>
    </w:p>
    <w:p w:rsidRDefault="00EA0991" w:rsidP="00EA0991" w:rsidR="00EA0991">
      <w:pPr>
        <w:ind w:firstLine="708"/>
        <w:jc w:val="both"/>
      </w:pPr>
      <w:r>
        <w:t>U prijedlogu je navela da na dan 1.09.2015. dužnik u Očevidniku redoslijeda osnova za plaćanje ima evidentirane neizvršene osnove za plaćanje u neprekinutom razdoblju od 254 dana, u ukupnom iznosu od 59.692,76 kn, u koji iznos je uračunata kamata i naknada FINE za provedbe ovrhe na novčanim sredstvima dužnika. Navodi da dužnik ima 1 zaposlenog radnika.</w:t>
      </w:r>
    </w:p>
    <w:p w:rsidRDefault="00EA0991" w:rsidP="00EA0991" w:rsidR="00EA0991">
      <w:pPr>
        <w:ind w:firstLine="708"/>
        <w:jc w:val="both"/>
      </w:pPr>
    </w:p>
    <w:p w:rsidRDefault="00EA0991" w:rsidP="00EA0991" w:rsidR="00F212C8">
      <w:pPr>
        <w:ind w:firstLine="708"/>
        <w:jc w:val="both"/>
      </w:pPr>
      <w:r>
        <w:t>Dostavlja popis računa i oročenih novčanih sredstava dužnika na dan 1.03.2016., te navodi da dužnik nema računa, te da na temelju čl. 112. st. 5. Stečajnog zakona (NN 71/15, dalje: SZ) dužnik na ime predujma za namirenje troškova stečajnog postupka nema zaplijenjena novčana sredstva.</w:t>
      </w:r>
    </w:p>
    <w:p w:rsidRDefault="00EA0991" w:rsidP="00EA0991" w:rsidR="00EA0991">
      <w:pPr>
        <w:ind w:firstLine="708"/>
        <w:jc w:val="both"/>
      </w:pPr>
    </w:p>
    <w:p w:rsidRDefault="002F0624" w:rsidP="002F0624" w:rsidR="002F0624">
      <w:pPr>
        <w:ind w:firstLine="720"/>
        <w:jc w:val="both"/>
      </w:pPr>
      <w:r w:rsidRPr="00176811">
        <w:t xml:space="preserve">Sud je utvrdio da je predlagatelj ovlašten za podnošenje predmetnoga prijedloga </w:t>
      </w:r>
      <w:r w:rsidR="00A40609">
        <w:t xml:space="preserve">(čl. </w:t>
      </w:r>
      <w:r w:rsidR="002B7777">
        <w:t>444</w:t>
      </w:r>
      <w:r w:rsidR="00A40609">
        <w:t xml:space="preserve">. </w:t>
      </w:r>
      <w:r w:rsidR="002B7777">
        <w:t>st.</w:t>
      </w:r>
      <w:r w:rsidR="003677B2">
        <w:t xml:space="preserve"> </w:t>
      </w:r>
      <w:r w:rsidR="002B7777">
        <w:t>2</w:t>
      </w:r>
      <w:r w:rsidR="003677B2">
        <w:t>.</w:t>
      </w:r>
      <w:r w:rsidR="00A40609">
        <w:t xml:space="preserve"> SZ-a), te je donio rješenje o p</w:t>
      </w:r>
      <w:r>
        <w:t xml:space="preserve">okretanju prethodnog postupka i </w:t>
      </w:r>
      <w:r w:rsidR="00A40609">
        <w:t>imenovao privremenog stečajnog upravitelj</w:t>
      </w:r>
      <w:r w:rsidR="002B7777">
        <w:t>a</w:t>
      </w:r>
      <w:r w:rsidR="00A40609">
        <w:t xml:space="preserve"> (čl. 115. st. 1. i 2. SZ-a), odredio mu dužnosti (čl. 119.st. 2. i 3. SZ-a) i </w:t>
      </w:r>
      <w:r>
        <w:t>zakazao ročište (čl. 123. i 128. st. 1. SZ-a).</w:t>
      </w:r>
    </w:p>
    <w:p w:rsidRDefault="001B77C7" w:rsidP="002F0624" w:rsidR="001B77C7">
      <w:pPr>
        <w:jc w:val="both"/>
      </w:pPr>
    </w:p>
    <w:p w:rsidRDefault="006904B8" w:rsidP="00442BB5" w:rsidR="00FA72D5">
      <w:pPr>
        <w:ind w:firstLine="708"/>
        <w:jc w:val="both"/>
      </w:pPr>
      <w:r>
        <w:t xml:space="preserve"> </w:t>
      </w:r>
      <w:r w:rsidR="00702E78">
        <w:t xml:space="preserve">Na ročištu radi izjašnjenja o prijedlogu za otvaranje stečajnog postupka i ročišta radi rasprave o uvjetima za otvaranje stečajnog postupka nad dužnikom, održanom </w:t>
      </w:r>
      <w:r w:rsidR="003677B2">
        <w:t>8</w:t>
      </w:r>
      <w:r w:rsidR="00702E78">
        <w:t>.</w:t>
      </w:r>
      <w:r w:rsidR="00EB0C1A">
        <w:t>0</w:t>
      </w:r>
      <w:r w:rsidR="003677B2">
        <w:t>6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 w:rsidR="00E80EE4">
        <w:t xml:space="preserve"> privremen</w:t>
      </w:r>
      <w:r w:rsidR="003677B2">
        <w:t>i</w:t>
      </w:r>
      <w:r w:rsidR="00E80EE4">
        <w:t xml:space="preserve"> stečajn</w:t>
      </w:r>
      <w:r w:rsidR="003677B2">
        <w:t>i</w:t>
      </w:r>
      <w:r w:rsidR="00E80EE4">
        <w:t xml:space="preserve"> upravitelj je izloži</w:t>
      </w:r>
      <w:r w:rsidR="003677B2">
        <w:t>o</w:t>
      </w:r>
      <w:r w:rsidR="00E80EE4">
        <w:t xml:space="preserve"> svoje pisano izvješće od </w:t>
      </w:r>
      <w:r w:rsidR="00622E91">
        <w:t>6</w:t>
      </w:r>
      <w:r w:rsidR="00E80EE4">
        <w:t>.0</w:t>
      </w:r>
      <w:r w:rsidR="00622E91">
        <w:t>6</w:t>
      </w:r>
      <w:r w:rsidR="00E80EE4">
        <w:t xml:space="preserve">.2016., a koje prileži u spisu na listu </w:t>
      </w:r>
      <w:r w:rsidR="00FC19FA">
        <w:t>1</w:t>
      </w:r>
      <w:r w:rsidR="00622E91">
        <w:t>5</w:t>
      </w:r>
      <w:r w:rsidR="00FC19FA">
        <w:t>-2</w:t>
      </w:r>
      <w:r w:rsidR="00622E91">
        <w:t>0</w:t>
      </w:r>
      <w:r w:rsidR="00E80EE4">
        <w:t xml:space="preserve">, </w:t>
      </w:r>
      <w:r w:rsidR="00702E78">
        <w:t>izvršen</w:t>
      </w:r>
      <w:r w:rsidR="00AB52CB">
        <w:t xml:space="preserve"> je</w:t>
      </w:r>
      <w:r w:rsidR="00702E78"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622E91">
        <w:t>.</w:t>
      </w:r>
      <w:r w:rsidR="00917AF6">
        <w:t xml:space="preserve"> Kako dužnik nema imovine koja bi ušla u stečajnu masu i iz koje bi se mogli namiriti troškovi stečajnog postupka </w:t>
      </w:r>
      <w:r w:rsidR="00442BB5">
        <w:t>odlučeno</w:t>
      </w:r>
      <w:r w:rsidR="00917AF6">
        <w:t xml:space="preserve"> je </w:t>
      </w:r>
      <w:r w:rsidR="00442BB5">
        <w:t xml:space="preserve">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5A443A" w:rsidP="00442BB5" w:rsidR="005A443A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A5797" w:rsidR="002B2EE1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622E91">
        <w:t>9</w:t>
      </w:r>
      <w:r w:rsidR="00415439" w:rsidRPr="00F15533">
        <w:t xml:space="preserve">. </w:t>
      </w:r>
      <w:r w:rsidR="00F0096B">
        <w:t>lipnja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FC19FA" w:rsidP="009A5797" w:rsidR="00FC19FA">
      <w:pPr>
        <w:jc w:val="both"/>
      </w:pPr>
    </w:p>
    <w:p w:rsidRDefault="00FC19FA" w:rsidP="009A5797" w:rsidR="00FC19FA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622E91" w:rsidR="00DC2A67">
      <w:pPr>
        <w:jc w:val="both"/>
        <w:rPr>
          <w:b/>
          <w:bCs/>
        </w:rPr>
      </w:pPr>
      <w:r>
        <w:t xml:space="preserve">Elizabeta Đeke   </w:t>
      </w:r>
      <w:r w:rsidR="00DA2451">
        <w:t xml:space="preserve"> 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</w:t>
      </w:r>
      <w:r>
        <w:t xml:space="preserve">      </w:t>
      </w:r>
      <w:r w:rsidR="000C4699" w:rsidRPr="00F15533">
        <w:t xml:space="preserve">mr. sc. </w:t>
      </w:r>
      <w:smartTag w:element="metricconverter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DC2A67" w:rsidP="00850B75" w:rsidR="00DC2A67" w:rsidRPr="00155E75">
      <w:pPr>
        <w:numPr>
          <w:ilvl w:val="0"/>
          <w:numId w:val="4"/>
        </w:numPr>
        <w:jc w:val="both"/>
        <w:rPr>
          <w:bCs/>
        </w:rPr>
      </w:pPr>
      <w:r w:rsidRPr="00D378AB">
        <w:rPr>
          <w:bCs/>
        </w:rPr>
        <w:t>kal.</w:t>
      </w:r>
      <w:r w:rsidR="003C2E39">
        <w:rPr>
          <w:bCs/>
        </w:rPr>
        <w:t xml:space="preserve"> </w:t>
      </w:r>
      <w:r w:rsidR="00622E91">
        <w:rPr>
          <w:bCs/>
        </w:rPr>
        <w:t>25</w:t>
      </w:r>
      <w:r w:rsidR="00DA2451">
        <w:rPr>
          <w:bCs/>
        </w:rPr>
        <w:t>/</w:t>
      </w:r>
      <w:r w:rsidR="006A08A5">
        <w:rPr>
          <w:bCs/>
        </w:rPr>
        <w:t>7</w:t>
      </w:r>
    </w:p>
    <w:sectPr w:rsidR="00DC2A67" w:rsidRPr="00155E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4A4" w:rsidR="002244A4">
      <w:r>
        <w:separator/>
      </w:r>
    </w:p>
  </w:endnote>
  <w:endnote w:id="0" w:type="continuationSeparator">
    <w:p w:rsidRDefault="002244A4" w:rsidR="00224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4A4" w:rsidR="002244A4">
      <w:r>
        <w:separator/>
      </w:r>
    </w:p>
  </w:footnote>
  <w:footnote w:id="0" w:type="continuationSeparator">
    <w:p w:rsidRDefault="002244A4" w:rsidR="00224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2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545D9E" w:rsidRPr="00545D9E">
      <w:t>14 St-</w:t>
    </w:r>
    <w:r w:rsidR="009D2F28">
      <w:t>466</w:t>
    </w:r>
    <w:r w:rsidR="00545D9E" w:rsidRPr="00545D9E">
      <w:t>/16-11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0509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1FF3"/>
    <w:rsid w:val="00143111"/>
    <w:rsid w:val="00147DE0"/>
    <w:rsid w:val="00150CE4"/>
    <w:rsid w:val="0015361E"/>
    <w:rsid w:val="00153A73"/>
    <w:rsid w:val="00154F6F"/>
    <w:rsid w:val="00155E75"/>
    <w:rsid w:val="0015660F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B77C7"/>
    <w:rsid w:val="001C1414"/>
    <w:rsid w:val="001C2EA0"/>
    <w:rsid w:val="001C77A9"/>
    <w:rsid w:val="001D2A1E"/>
    <w:rsid w:val="001E554E"/>
    <w:rsid w:val="001E7628"/>
    <w:rsid w:val="001F3000"/>
    <w:rsid w:val="00220316"/>
    <w:rsid w:val="002244A4"/>
    <w:rsid w:val="00225E3F"/>
    <w:rsid w:val="0022676C"/>
    <w:rsid w:val="002309B7"/>
    <w:rsid w:val="00232922"/>
    <w:rsid w:val="00241AEE"/>
    <w:rsid w:val="00252590"/>
    <w:rsid w:val="0026746C"/>
    <w:rsid w:val="002703E6"/>
    <w:rsid w:val="00270975"/>
    <w:rsid w:val="00274D91"/>
    <w:rsid w:val="0028087F"/>
    <w:rsid w:val="00290596"/>
    <w:rsid w:val="002906AD"/>
    <w:rsid w:val="002917D2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B7777"/>
    <w:rsid w:val="002C42E2"/>
    <w:rsid w:val="002C5EB7"/>
    <w:rsid w:val="002C6C16"/>
    <w:rsid w:val="002D379B"/>
    <w:rsid w:val="002D7B85"/>
    <w:rsid w:val="002E363F"/>
    <w:rsid w:val="002E4BBB"/>
    <w:rsid w:val="002F0624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2798"/>
    <w:rsid w:val="00366EA4"/>
    <w:rsid w:val="003677B2"/>
    <w:rsid w:val="00371A4B"/>
    <w:rsid w:val="003759AF"/>
    <w:rsid w:val="003812DD"/>
    <w:rsid w:val="0038344C"/>
    <w:rsid w:val="00387DD1"/>
    <w:rsid w:val="00390B09"/>
    <w:rsid w:val="00393F3C"/>
    <w:rsid w:val="003944D3"/>
    <w:rsid w:val="003949DB"/>
    <w:rsid w:val="00397E40"/>
    <w:rsid w:val="003A104E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C7D7B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0220"/>
    <w:rsid w:val="00513251"/>
    <w:rsid w:val="0051325F"/>
    <w:rsid w:val="00515FBB"/>
    <w:rsid w:val="00537F04"/>
    <w:rsid w:val="00545D9E"/>
    <w:rsid w:val="0055111D"/>
    <w:rsid w:val="00560284"/>
    <w:rsid w:val="005639E2"/>
    <w:rsid w:val="005661A7"/>
    <w:rsid w:val="00571EB4"/>
    <w:rsid w:val="00576C91"/>
    <w:rsid w:val="00584EBB"/>
    <w:rsid w:val="00587BD7"/>
    <w:rsid w:val="00592389"/>
    <w:rsid w:val="0059650C"/>
    <w:rsid w:val="005971F1"/>
    <w:rsid w:val="00597F84"/>
    <w:rsid w:val="005A443A"/>
    <w:rsid w:val="005A73F6"/>
    <w:rsid w:val="005C1D46"/>
    <w:rsid w:val="005C5A85"/>
    <w:rsid w:val="005C5BBD"/>
    <w:rsid w:val="005F2FF7"/>
    <w:rsid w:val="005F7553"/>
    <w:rsid w:val="00606E4C"/>
    <w:rsid w:val="00611E18"/>
    <w:rsid w:val="006178F4"/>
    <w:rsid w:val="00622E91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4E38"/>
    <w:rsid w:val="00685E1B"/>
    <w:rsid w:val="00686C35"/>
    <w:rsid w:val="00690421"/>
    <w:rsid w:val="006904B8"/>
    <w:rsid w:val="006927A6"/>
    <w:rsid w:val="00693D36"/>
    <w:rsid w:val="0069474C"/>
    <w:rsid w:val="00696644"/>
    <w:rsid w:val="0069799E"/>
    <w:rsid w:val="006A029C"/>
    <w:rsid w:val="006A08A5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6182"/>
    <w:rsid w:val="00761C5B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6374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017"/>
    <w:rsid w:val="008144B7"/>
    <w:rsid w:val="00823302"/>
    <w:rsid w:val="00824BF6"/>
    <w:rsid w:val="00836413"/>
    <w:rsid w:val="00850B75"/>
    <w:rsid w:val="00851512"/>
    <w:rsid w:val="0087511D"/>
    <w:rsid w:val="00882406"/>
    <w:rsid w:val="008863C1"/>
    <w:rsid w:val="0089293A"/>
    <w:rsid w:val="0089593D"/>
    <w:rsid w:val="008A0EBC"/>
    <w:rsid w:val="008B342A"/>
    <w:rsid w:val="008C1382"/>
    <w:rsid w:val="008D5D98"/>
    <w:rsid w:val="008E1565"/>
    <w:rsid w:val="008E5B19"/>
    <w:rsid w:val="008F08B1"/>
    <w:rsid w:val="008F536E"/>
    <w:rsid w:val="009035BD"/>
    <w:rsid w:val="00917AF6"/>
    <w:rsid w:val="00917F50"/>
    <w:rsid w:val="00922264"/>
    <w:rsid w:val="0092256F"/>
    <w:rsid w:val="009247BB"/>
    <w:rsid w:val="00925E4A"/>
    <w:rsid w:val="0092683E"/>
    <w:rsid w:val="00926F5D"/>
    <w:rsid w:val="00932535"/>
    <w:rsid w:val="00942152"/>
    <w:rsid w:val="00942D03"/>
    <w:rsid w:val="00951FBD"/>
    <w:rsid w:val="009562AA"/>
    <w:rsid w:val="0096072E"/>
    <w:rsid w:val="009617CA"/>
    <w:rsid w:val="00967DD6"/>
    <w:rsid w:val="009750F1"/>
    <w:rsid w:val="00985241"/>
    <w:rsid w:val="00987DEF"/>
    <w:rsid w:val="0099202C"/>
    <w:rsid w:val="009A2FE1"/>
    <w:rsid w:val="009A5797"/>
    <w:rsid w:val="009C3256"/>
    <w:rsid w:val="009C64D8"/>
    <w:rsid w:val="009D2F28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0609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6146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36E8"/>
    <w:rsid w:val="00B95212"/>
    <w:rsid w:val="00B95F53"/>
    <w:rsid w:val="00B96B79"/>
    <w:rsid w:val="00B96E20"/>
    <w:rsid w:val="00B97F86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1F79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1888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E7F9A"/>
    <w:rsid w:val="00CF3004"/>
    <w:rsid w:val="00CF3132"/>
    <w:rsid w:val="00CF5BF2"/>
    <w:rsid w:val="00D02B3D"/>
    <w:rsid w:val="00D10E71"/>
    <w:rsid w:val="00D272AA"/>
    <w:rsid w:val="00D31ADC"/>
    <w:rsid w:val="00D31BB9"/>
    <w:rsid w:val="00D354A9"/>
    <w:rsid w:val="00D378AB"/>
    <w:rsid w:val="00D54674"/>
    <w:rsid w:val="00D5698B"/>
    <w:rsid w:val="00D64865"/>
    <w:rsid w:val="00D711A1"/>
    <w:rsid w:val="00D745A1"/>
    <w:rsid w:val="00D75DA6"/>
    <w:rsid w:val="00D8111E"/>
    <w:rsid w:val="00D91F9F"/>
    <w:rsid w:val="00DA2451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0EE4"/>
    <w:rsid w:val="00E8111A"/>
    <w:rsid w:val="00E86B15"/>
    <w:rsid w:val="00E93FB9"/>
    <w:rsid w:val="00E948EE"/>
    <w:rsid w:val="00EA0991"/>
    <w:rsid w:val="00EA32E3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096B"/>
    <w:rsid w:val="00F06B1B"/>
    <w:rsid w:val="00F12CBE"/>
    <w:rsid w:val="00F144AE"/>
    <w:rsid w:val="00F15533"/>
    <w:rsid w:val="00F17547"/>
    <w:rsid w:val="00F1774F"/>
    <w:rsid w:val="00F212C8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0BBA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06BB"/>
    <w:rsid w:val="00FA187D"/>
    <w:rsid w:val="00FA26AC"/>
    <w:rsid w:val="00FA5138"/>
    <w:rsid w:val="00FA6756"/>
    <w:rsid w:val="00FA72D5"/>
    <w:rsid w:val="00FB39A0"/>
    <w:rsid w:val="00FC0F86"/>
    <w:rsid w:val="00FC19FA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3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A32E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A32E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2E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2E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3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A32E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A32E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2E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2E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MODE d.o.o. za proizvodnju i trgovinu</izvorni_sadrzaj>
    <derivirana_varijabla naziv="DomainObject.Predmet.ProtustrankaFormated_1">  SVIJET MODE d.o.o. za proizvodnju i trgovinu</derivirana_varijabla>
  </DomainObject.Predmet.ProtustrankaFormated>
  <DomainObject.Predmet.ProtustrankaFormatedOIB>
    <izvorni_sadrzaj>  SVIJET MODE d.o.o. za proizvodnju i trgovinu, OIB 00540568909</izvorni_sadrzaj>
    <derivirana_varijabla naziv="DomainObject.Predmet.ProtustrankaFormatedOIB_1">  SVIJET MODE d.o.o. za proizvodnju i trgovinu, OIB 00540568909</derivirana_varijabla>
  </DomainObject.Predmet.ProtustrankaFormatedOIB>
  <DomainObject.Predmet.ProtustrankaFormatedWithAdress>
    <izvorni_sadrzaj> SVIJET MODE d.o.o. za proizvodnju i trgovinu, Kardinala A. Stepinca 15 , 32000 Vukovar</izvorni_sadrzaj>
    <derivirana_varijabla naziv="DomainObject.Predmet.ProtustrankaFormatedWithAdress_1"> SVIJET MODE d.o.o. za proizvodnju i trgovinu, Kardinala A. Stepinca 15 , 32000 Vukovar</derivirana_varijabla>
  </DomainObject.Predmet.ProtustrankaFormatedWithAdress>
  <DomainObject.Predmet.ProtustrankaFormatedWithAdressOIB>
    <izvorni_sadrzaj> SVIJET MODE d.o.o. za proizvodnju i trgovinu, OIB 00540568909, Kardinala A. Stepinca 15 , 32000 Vukovar</izvorni_sadrzaj>
    <derivirana_varijabla naziv="DomainObject.Predmet.ProtustrankaFormatedWithAdressOIB_1"> SVIJET MODE d.o.o. za proizvodnju i trgovinu, OIB 00540568909, Kardinala A. Stepinca 15 , 32000 Vukovar</derivirana_varijabla>
  </DomainObject.Predmet.ProtustrankaFormatedWithAdressOIB>
  <DomainObject.Predmet.ProtustrankaWithAdress>
    <izvorni_sadrzaj>SVIJET MODE d.o.o. za proizvodnju i trgovinu Kardinala A. Stepinca 15 , 32000 Vukovar</izvorni_sadrzaj>
    <derivirana_varijabla naziv="DomainObject.Predmet.ProtustrankaWithAdress_1">SVIJET MODE d.o.o. za proizvodnju i trgovinu Kardinala A. Stepinca 15 , 32000 Vukovar</derivirana_varijabla>
  </DomainObject.Predmet.ProtustrankaWithAdress>
  <DomainObject.Predmet.ProtustrankaWithAdressOIB>
    <izvorni_sadrzaj>SVIJET MODE d.o.o. za proizvodnju i trgovinu, OIB 00540568909, Kardinala A. Stepinca 15 , 32000 Vukovar</izvorni_sadrzaj>
    <derivirana_varijabla naziv="DomainObject.Predmet.ProtustrankaWithAdressOIB_1">SVIJET MODE d.o.o. za proizvodnju i trgovinu, OIB 00540568909, Kardinala A. Stepinca 15 , 32000 Vukovar</derivirana_varijabla>
  </DomainObject.Predmet.ProtustrankaWithAdressOIB>
  <DomainObject.Predmet.ProtustrankaNazivFormated>
    <izvorni_sadrzaj>SVIJET MODE d.o.o. za proizvodnju i trgovinu</izvorni_sadrzaj>
    <derivirana_varijabla naziv="DomainObject.Predmet.ProtustrankaNazivFormated_1">SVIJET MODE d.o.o. za proizvodnju i trgovinu</derivirana_varijabla>
  </DomainObject.Predmet.ProtustrankaNazivFormated>
  <DomainObject.Predmet.ProtustrankaNazivFormatedOIB>
    <izvorni_sadrzaj>SVIJET MODE d.o.o. za proizvodnju i trgovinu, OIB 00540568909</izvorni_sadrzaj>
    <derivirana_varijabla naziv="DomainObject.Predmet.ProtustrankaNazivFormatedOIB_1">SVIJET MODE d.o.o. za proizvodnju i trgovinu, OIB 00540568909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SVIJET MODE d.o.o. za proizvodnju i trgovinu</item>
    </izvorni_sadrzaj>
    <derivirana_varijabla naziv="DomainObject.Predmet.ProtuStrankaListFormated_1">
      <item>SVIJET MODE d.o.o. za proizvodnju i trgovinu</item>
    </derivirana_varijabla>
  </DomainObject.Predmet.ProtuStrankaListFormated>
  <DomainObject.Predmet.ProtuStrankaListFormatedOIB>
    <izvorni_sadrzaj>
      <item>SVIJET MODE d.o.o. za proizvodnju i trgovinu, OIB 00540568909</item>
    </izvorni_sadrzaj>
    <derivirana_varijabla naziv="DomainObject.Predmet.ProtuStrankaListFormatedOIB_1">
      <item>SVIJET MODE d.o.o. za proizvodnju i trgovinu, OIB 00540568909</item>
    </derivirana_varijabla>
  </DomainObject.Predmet.ProtuStrankaListFormatedOIB>
  <DomainObject.Predmet.ProtuStrankaListFormatedWithAdress>
    <izvorni_sadrzaj>
      <item>SVIJET MODE d.o.o. za proizvodnju i trgovinu, Kardinala A. Stepinca 15 , 32000 Vukovar</item>
    </izvorni_sadrzaj>
    <derivirana_varijabla naziv="DomainObject.Predmet.ProtuStrankaListFormatedWithAdress_1">
      <item>SVIJET MODE d.o.o. za proizvodnju i trgovinu, Kardinala A. Stepinca 15 , 32000 Vukovar</item>
    </derivirana_varijabla>
  </DomainObject.Predmet.ProtuStrankaListFormatedWithAdress>
  <DomainObject.Predmet.ProtuStrankaListFormatedWithAdressOIB>
    <izvorni_sadrzaj>
      <item>SVIJET MODE d.o.o. za proizvodnju i trgovinu, OIB 00540568909, Kardinala A. Stepinca 15 , 32000 Vukovar</item>
    </izvorni_sadrzaj>
    <derivirana_varijabla naziv="DomainObject.Predmet.ProtuStrankaListFormatedWithAdressOIB_1">
      <item>SVIJET MODE d.o.o. za proizvodnju i trgovinu, OIB 00540568909, Kardinala A. Stepinca 15 , 32000 Vukovar</item>
    </derivirana_varijabla>
  </DomainObject.Predmet.ProtuStrankaListFormatedWithAdressOIB>
  <DomainObject.Predmet.ProtuStrankaListNazivFormated>
    <izvorni_sadrzaj>
      <item>SVIJET MODE d.o.o. za proizvodnju i trgovinu</item>
    </izvorni_sadrzaj>
    <derivirana_varijabla naziv="DomainObject.Predmet.ProtuStrankaListNazivFormated_1">
      <item>SVIJET MODE d.o.o. za proizvodnju i trgovinu</item>
    </derivirana_varijabla>
  </DomainObject.Predmet.ProtuStrankaListNazivFormated>
  <DomainObject.Predmet.ProtuStrankaListNazivFormatedOIB>
    <izvorni_sadrzaj>
      <item>SVIJET MODE d.o.o. za proizvodnju i trgovinu, OIB 00540568909</item>
    </izvorni_sadrzaj>
    <derivirana_varijabla naziv="DomainObject.Predmet.ProtuStrankaListNazivFormatedOIB_1">
      <item>SVIJET MODE d.o.o. za proizvodnju i trgovinu, OIB 00540568909</item>
    </derivirana_varijabla>
  </DomainObject.Predmet.ProtuStrankaListNazivFormatedOIB>
  <DomainObject.Predmet.OstaliListFormated>
    <izvorni_sadrzaj>
      <item>ŽDO GUO VUKOVAR</item>
      <item>Milan Stanić</item>
      <item>Vatroslav Kožar</item>
    </izvorni_sadrzaj>
    <derivirana_varijabla naziv="DomainObject.Predmet.OstaliListFormated_1">
      <item>ŽDO GUO VUKOVAR</item>
      <item>Milan Stanić</item>
      <item>Vatroslav Kožar</item>
    </derivirana_varijabla>
  </DomainObject.Predmet.OstaliListFormated>
  <DomainObject.Predmet.OstaliListFormatedOIB>
    <izvorni_sadrzaj>
      <item>ŽDO GUO VUKOVAR</item>
      <item>Milan Stanić, OIB 01567983373</item>
      <item>Vatroslav Kožar, OIB 31141248734</item>
    </izvorni_sadrzaj>
    <derivirana_varijabla naziv="DomainObject.Predmet.OstaliListFormatedOIB_1">
      <item>ŽDO GUO VUKOVAR</item>
      <item>Milan Stanić, OIB 01567983373</item>
      <item>Vatroslav Kožar, OIB 31141248734</item>
    </derivirana_varijabla>
  </DomainObject.Predmet.OstaliListFormatedOIB>
  <DomainObject.Predmet.OstaliListFormatedWithAdress>
    <izvorni_sadrzaj>
      <item>ŽDO GUO VUKOVAR</item>
      <item>Milan Stanić, Matije Gupca 28, 35000 Slavonski Brod</item>
      <item>Vatroslav Kožar, Kardinala Alojzija Stepinca 15, 32000 Vukovar</item>
    </izvorni_sadrzaj>
    <derivirana_varijabla naziv="DomainObject.Predmet.OstaliListFormatedWithAdress_1">
      <item>ŽDO GUO VUKOVAR</item>
      <item>Milan Stanić, Matije Gupca 28, 35000 Slavonski Brod</item>
      <item>Vatroslav Kožar, Kardinala Alojzija Stepinca 15, 32000 Vukovar</item>
    </derivirana_varijabla>
  </DomainObject.Predmet.OstaliListFormatedWithAdress>
  <DomainObject.Predmet.OstaliListFormatedWithAdressOIB>
    <izvorni_sadrzaj>
      <item>ŽDO GUO VUKOVAR</item>
      <item>Milan Stanić, OIB 01567983373, Matije Gupca 28, 35000 Slavonski Brod</item>
      <item>Vatroslav Kožar, OIB 31141248734, Kardinala Alojzija Stepinca 15, 32000 Vukovar</item>
    </izvorni_sadrzaj>
    <derivirana_varijabla naziv="DomainObject.Predmet.OstaliListFormatedWithAdressOIB_1">
      <item>ŽDO GUO VUKOVAR</item>
      <item>Milan Stanić, OIB 01567983373, Matije Gupca 28, 35000 Slavonski Brod</item>
      <item>Vatroslav Kožar, OIB 31141248734, Kardinala Alojzija Stepinca 15, 32000 Vukovar</item>
    </derivirana_varijabla>
  </DomainObject.Predmet.OstaliListFormatedWithAdressOIB>
  <DomainObject.Predmet.OstaliListNazivFormated>
    <izvorni_sadrzaj>
      <item>ŽDO GUO VUKOVAR</item>
      <item>Milan Stanić</item>
      <item>Vatroslav Kožar</item>
    </izvorni_sadrzaj>
    <derivirana_varijabla naziv="DomainObject.Predmet.OstaliListNazivFormated_1">
      <item>ŽDO GUO VUKOVAR</item>
      <item>Milan Stanić</item>
      <item>Vatroslav Kožar</item>
    </derivirana_varijabla>
  </DomainObject.Predmet.OstaliListNazivFormated>
  <DomainObject.Predmet.OstaliListNazivFormatedOIB>
    <izvorni_sadrzaj>
      <item>ŽDO GUO VUKOVAR</item>
      <item>Milan Stanić, OIB 01567983373</item>
      <item>Vatroslav Kožar, OIB 31141248734</item>
    </izvorni_sadrzaj>
    <derivirana_varijabla naziv="DomainObject.Predmet.OstaliListNazivFormatedOIB_1">
      <item>ŽDO GUO VUKOVAR</item>
      <item>Milan Stanić, OIB 01567983373</item>
      <item>Vatroslav Kožar, OIB 31141248734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SVIJET MODE d.o.o. za proizvodnju i trgovinu</izvorni_sadrzaj>
    <derivirana_varijabla naziv="DomainObject.Predmet.ProtustrankaIDrugi_1">SVIJET MODE d.o.o. za proizvodnju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SVIJET MODE d.o.o. za proizvodnju i trgovinu, OIB 00540568909, Kardinala A. Stepinca 15 , 32000 Vukovar</izvorni_sadrzaj>
    <derivirana_varijabla naziv="DomainObject.Predmet.ProtustrankaIDrugiAdressOIB_1">SVIJET MODE d.o.o. za proizvodnju i trgovinu, OIB 00540568909, Kardinala A. Stepinca 15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SVIJET MODE d.o.o. za proizvodnju i trgovinu</item>
      <item>ŽDO GUO VUKOVAR</item>
      <item>Milan Stanić</item>
      <item>Vatroslav Kožar</item>
    </izvorni_sadrzaj>
    <derivirana_varijabla naziv="DomainObject.Predmet.SudioniciListNaziv_1">
      <item>FINA RC OSIJEK</item>
      <item>SVIJET MODE d.o.o. za proizvodnju i trgovinu</item>
      <item>ŽDO GUO VUKOVAR</item>
      <item>Milan Stanić</item>
      <item>Vatroslav Kožar</item>
    </derivirana_varijabla>
  </DomainObject.Predmet.SudioniciListNaziv>
  <DomainObject.Predmet.SudioniciListAdressOIB>
    <izvorni_sadrzaj>
      <item>FINA RC OSIJEK, OIB 85821130368, L. Jegera 3,31000 Osijek</item>
      <item>SVIJET MODE d.o.o. za proizvodnju i trgovinu, OIB 00540568909, Kardinala A. Stepinca 15 ,32000 Vukovar</item>
      <item>ŽDO GUO VUKOVAR</item>
      <item>Milan Stanić, OIB 01567983373, Matije Gupca 28,35000 Slavonski Brod</item>
      <item>Vatroslav Kožar, OIB 31141248734, Kardinala Alojzija Stepinca 15,32000 Vukovar</item>
    </izvorni_sadrzaj>
    <derivirana_varijabla naziv="DomainObject.Predmet.SudioniciListAdressOIB_1">
      <item>FINA RC OSIJEK, OIB 85821130368, L. Jegera 3,31000 Osijek</item>
      <item>SVIJET MODE d.o.o. za proizvodnju i trgovinu, OIB 00540568909, Kardinala A. Stepinca 15 ,32000 Vukovar</item>
      <item>ŽDO GUO VUKOVAR</item>
      <item>Milan Stanić, OIB 01567983373, Matije Gupca 28,35000 Slavonski Brod</item>
      <item>Vatroslav Kožar, OIB 31141248734, Kardinala Alojzija Stepinca 15,32000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00540568909</item>
      <item>, OIB null</item>
      <item>, OIB 01567983373</item>
      <item>, OIB 31141248734</item>
    </izvorni_sadrzaj>
    <derivirana_varijabla naziv="DomainObject.Predmet.SudioniciListNazivOIB_1">
      <item>, OIB 85821130368</item>
      <item>, OIB 00540568909</item>
      <item>, OIB null</item>
      <item>, OIB 01567983373</item>
      <item>, OIB 31141248734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627</properties:Words>
  <properties:Characters>3323</properties:Characters>
  <properties:Lines>90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2016-06-03T11:53:00Z</dcterms:created>
  <dc:creator>banka</dc:creator>
  <cp:lastModifiedBy>Elizabeta Đeke</cp:lastModifiedBy>
  <cp:lastPrinted>2016-06-01T11:31:00Z</cp:lastPrinted>
  <dcterms:modified xmlns:xsi="http://www.w3.org/2001/XMLSchema-instance" xsi:type="dcterms:W3CDTF">2016-06-09T09:46:00Z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