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de4d" w14:paraId="485de4d" w:rsidRDefault="00AC4FCF" w:rsidP="00AC4FCF" w:rsidR="00AC4FCF">
      <w:pPr>
        <w15:collapsed w:val="false"/>
      </w:pPr>
      <w:bookmarkStart w:name="_GoBack" w:id="0"/>
      <w:bookmarkEnd w:id="0"/>
    </w:p>
    <w:p w:rsidRDefault="00AC4FCF" w:rsidP="00AC4FCF" w:rsidR="00AC4FCF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FCF" w:rsidP="00AC4FCF" w:rsidR="00AC4FCF"/>
    <w:p w:rsidRDefault="00AC4FCF" w:rsidP="00AC4FCF" w:rsidR="00AC4FCF">
      <w:r>
        <w:t>REPUBLIKA HRVATSKA</w:t>
      </w:r>
    </w:p>
    <w:p w:rsidRDefault="00AC4FCF" w:rsidP="00AC4FCF" w:rsidR="00AC4FCF">
      <w:r>
        <w:t>TRGOVAČKI SUD U OSIJEKU</w:t>
      </w:r>
    </w:p>
    <w:p w:rsidRDefault="00AC4FCF" w:rsidP="00AC4FCF" w:rsidR="00AC4FCF">
      <w:r>
        <w:t>STALNA SLUŽBA U SL</w:t>
      </w:r>
      <w:r w:rsidR="008B1F2C">
        <w:t>.</w:t>
      </w:r>
      <w:r>
        <w:t xml:space="preserve"> BRODU</w:t>
      </w:r>
    </w:p>
    <w:p w:rsidRDefault="00AC4FCF" w:rsidP="00AC4FCF" w:rsidR="00AC4FCF">
      <w:r>
        <w:t>Trg pobjede 13</w:t>
      </w:r>
    </w:p>
    <w:p w:rsidRDefault="00AC4FCF" w:rsidP="00AC4FCF" w:rsidR="00AC4FCF">
      <w:r>
        <w:t xml:space="preserve">35000 SLAVONSKI BROD                                             </w:t>
      </w:r>
      <w:r>
        <w:tab/>
      </w:r>
      <w:r>
        <w:tab/>
      </w:r>
      <w:r w:rsidR="0004195A">
        <w:t xml:space="preserve">     </w:t>
      </w:r>
      <w:r w:rsidR="0004195A" w:rsidRPr="0004195A">
        <w:t>Broj: 2/St-1513/2017-</w:t>
      </w:r>
      <w:r w:rsidR="00C306E9">
        <w:t>13</w:t>
      </w:r>
    </w:p>
    <w:p w:rsidRDefault="00AC4FCF" w:rsidP="00AC4FCF" w:rsidR="00AC4FCF"/>
    <w:p w:rsidRDefault="00AC4FCF" w:rsidP="00AC4FCF" w:rsidR="00AC4FCF"/>
    <w:p w:rsidRDefault="00AC4FCF" w:rsidP="00C3303C" w:rsidR="00AC4FCF">
      <w:pPr>
        <w:jc w:val="center"/>
      </w:pPr>
      <w:r>
        <w:t>R E P U B L I K A   H R V A T S K A</w:t>
      </w:r>
    </w:p>
    <w:p w:rsidRDefault="00AC4FCF" w:rsidP="00C3303C" w:rsidR="00AC4FCF">
      <w:pPr>
        <w:jc w:val="center"/>
      </w:pPr>
    </w:p>
    <w:p w:rsidRDefault="00AC4FCF" w:rsidP="00C3303C" w:rsidR="00AC4FCF">
      <w:pPr>
        <w:jc w:val="center"/>
      </w:pPr>
      <w:r>
        <w:t>R  J  E  Š  E  N  J  E</w:t>
      </w:r>
    </w:p>
    <w:p w:rsidRDefault="00AC4FCF" w:rsidP="00AC4FCF" w:rsidR="00AC4FCF"/>
    <w:p w:rsidRDefault="00FB7CC3" w:rsidP="00AC4FCF" w:rsidR="00FB7CC3"/>
    <w:p w:rsidRDefault="00AC4FCF" w:rsidP="00F6301E" w:rsidR="008B1F2C">
      <w:pPr>
        <w:ind w:firstLine="708"/>
        <w:jc w:val="both"/>
      </w:pPr>
      <w:r>
        <w:t>TRGOVAČKI SUD U OSIJEKU, STALNA SLUŽBA U SLAVONSKOM BRODU, po sucu Davorinu Pavičić</w:t>
      </w:r>
      <w:r w:rsidR="007919AD">
        <w:t>u</w:t>
      </w:r>
      <w:r>
        <w:t xml:space="preserve">, povodom zahtjeva Financijske agencije nad dužnikom </w:t>
      </w:r>
      <w:r w:rsidR="0004195A" w:rsidRPr="0004195A">
        <w:t>KRAJIĆ d.o.o., Slavonski Brod, Dr. Mile Budaka 1, OIB: 64897412886</w:t>
      </w:r>
      <w:r w:rsidR="008B1F2C">
        <w:t xml:space="preserve">, dana </w:t>
      </w:r>
      <w:r w:rsidR="0004195A">
        <w:t>3</w:t>
      </w:r>
      <w:r w:rsidR="008B1F2C">
        <w:t xml:space="preserve">. </w:t>
      </w:r>
      <w:r w:rsidR="0004195A">
        <w:t>prosinca</w:t>
      </w:r>
      <w:r w:rsidR="008B1F2C">
        <w:t xml:space="preserve"> 2018. </w:t>
      </w:r>
      <w:r w:rsidR="00F07648">
        <w:t xml:space="preserve"> </w:t>
      </w:r>
    </w:p>
    <w:p w:rsidRDefault="00AC4FCF" w:rsidP="00AC4FCF" w:rsidR="00AC4FCF">
      <w:pPr>
        <w:jc w:val="both"/>
      </w:pPr>
    </w:p>
    <w:p w:rsidRDefault="00711BC3" w:rsidP="00C3303C" w:rsidR="00711BC3">
      <w:pPr>
        <w:jc w:val="center"/>
      </w:pPr>
      <w:r>
        <w:t>r i j e š i o  j e</w:t>
      </w:r>
    </w:p>
    <w:p w:rsidRDefault="00711BC3" w:rsidP="00711BC3" w:rsidR="00711BC3"/>
    <w:p w:rsidRDefault="00711BC3" w:rsidP="00FD09E7" w:rsidR="00AE1A70">
      <w:pPr>
        <w:pStyle w:val="Bezproreda"/>
        <w:numPr>
          <w:ilvl w:val="0"/>
          <w:numId w:val="1"/>
        </w:numPr>
        <w:jc w:val="both"/>
      </w:pPr>
      <w:r>
        <w:t>Obustavlja se i zaključuje stečajni postupak temeljem čl. 293. SZ-a, zbog nedostatnosti stečajne mase za namirenje troškova stečajnog postupka nad dužnikom</w:t>
      </w:r>
      <w:r w:rsidR="007919AD">
        <w:t xml:space="preserve"> </w:t>
      </w:r>
      <w:r w:rsidR="00FD09E7" w:rsidRPr="00FD09E7">
        <w:rPr>
          <w:color w:themeColor="text1" w:val="000000"/>
        </w:rPr>
        <w:t>KRAJIĆ d.o.o., Slavonski Brod, Dr. Mile Budaka 1, OIB: 64897412886</w:t>
      </w:r>
      <w:r w:rsidR="00AE1A70">
        <w:t>.</w:t>
      </w:r>
      <w:r w:rsidR="00431035">
        <w:t xml:space="preserve"> </w:t>
      </w:r>
    </w:p>
    <w:p w:rsidRDefault="00865D54" w:rsidP="00865D54" w:rsidR="00865D54">
      <w:pPr>
        <w:pStyle w:val="Bezproreda"/>
        <w:ind w:left="1080"/>
        <w:jc w:val="both"/>
      </w:pPr>
    </w:p>
    <w:p w:rsidRDefault="00865D54" w:rsidP="00FD09E7" w:rsidR="00865D54">
      <w:pPr>
        <w:pStyle w:val="Bezproreda"/>
        <w:numPr>
          <w:ilvl w:val="0"/>
          <w:numId w:val="1"/>
        </w:numPr>
        <w:jc w:val="both"/>
      </w:pPr>
      <w:r>
        <w:t xml:space="preserve">Određuje se brisanje stečajnog dužnika </w:t>
      </w:r>
      <w:r w:rsidR="00FD09E7" w:rsidRPr="00FD09E7">
        <w:rPr>
          <w:color w:themeColor="text1" w:val="000000"/>
        </w:rPr>
        <w:t>KRAJIĆ d.o.o., Slavonski Brod, Dr. Mile Budaka 1, OIB: 64897412886</w:t>
      </w:r>
      <w:r>
        <w:t>, nakon pravomoćnosti ovoga rješenja, a čija provedba se povjerava registru ovoga suda.</w:t>
      </w:r>
      <w:r w:rsidR="00FD09E7">
        <w:t xml:space="preserve"> </w:t>
      </w:r>
    </w:p>
    <w:p w:rsidRDefault="00C3303C" w:rsidP="00C3303C" w:rsidR="00C3303C">
      <w:pPr>
        <w:pStyle w:val="Bezproreda"/>
        <w:ind w:left="1080"/>
        <w:jc w:val="both"/>
      </w:pPr>
    </w:p>
    <w:p w:rsidRDefault="00C3303C" w:rsidP="00074AA7" w:rsidR="00C3303C">
      <w:pPr>
        <w:pStyle w:val="Bezproreda"/>
        <w:numPr>
          <w:ilvl w:val="0"/>
          <w:numId w:val="1"/>
        </w:numPr>
        <w:jc w:val="both"/>
      </w:pPr>
      <w:r>
        <w:t>Stečajni upravitelj može i nakon obustave i zaključenja stečajnog postupka u ime stečajnog dužnika, a za račun stečajne mase nastaviti s unovčenjem imovine dužnika i s ostvarenim sredstvima postupiti prema odredbi iz čl. 133. st. 1. SZ-a</w:t>
      </w:r>
    </w:p>
    <w:p w:rsidRDefault="00711BC3" w:rsidP="00C3303C" w:rsidR="00711BC3">
      <w:pPr>
        <w:jc w:val="center"/>
      </w:pPr>
    </w:p>
    <w:p w:rsidRDefault="00711BC3" w:rsidP="00C3303C" w:rsidR="00711BC3">
      <w:pPr>
        <w:jc w:val="center"/>
      </w:pPr>
      <w:r>
        <w:t>O b r a z l o ž e n j e</w:t>
      </w:r>
    </w:p>
    <w:p w:rsidRDefault="00711BC3" w:rsidP="00711BC3" w:rsidR="00711BC3"/>
    <w:p w:rsidRDefault="008B7D04" w:rsidP="002C00CA" w:rsidR="008B7D04">
      <w:pPr>
        <w:ind w:firstLine="708"/>
        <w:jc w:val="both"/>
      </w:pPr>
      <w:r>
        <w:t xml:space="preserve">Zahtjev za provedbu skraćenog stečajnog postupka </w:t>
      </w:r>
      <w:r w:rsidR="00711BC3">
        <w:t xml:space="preserve">podnijela je FINA RC </w:t>
      </w:r>
      <w:r w:rsidR="00A84AA4">
        <w:t>OSIJEK</w:t>
      </w:r>
      <w:r w:rsidR="007919AD">
        <w:t>,</w:t>
      </w:r>
      <w:r w:rsidR="00C3303C">
        <w:t xml:space="preserve"> </w:t>
      </w:r>
      <w:r>
        <w:t>Podružnica Sl. Brod</w:t>
      </w:r>
      <w:r w:rsidR="00C3303C">
        <w:t>, u prijedlogu n</w:t>
      </w:r>
      <w:r w:rsidR="00711BC3">
        <w:t xml:space="preserve">avodi da dužnik </w:t>
      </w:r>
      <w:r w:rsidR="00FD09E7" w:rsidRPr="00FD09E7">
        <w:rPr>
          <w:color w:themeColor="text1" w:val="000000"/>
        </w:rPr>
        <w:t>KRAJIĆ d.o.o., Slavonski Brod, Dr. Mile Budaka 1, OIB: 64897412886</w:t>
      </w:r>
      <w:r w:rsidR="00FD09E7">
        <w:rPr>
          <w:color w:themeColor="text1" w:val="000000"/>
        </w:rPr>
        <w:t xml:space="preserve"> </w:t>
      </w:r>
      <w:r w:rsidR="00711BC3">
        <w:t>ima evidentirane neizvršene osnove za plaćanje u razdoblju</w:t>
      </w:r>
      <w:r w:rsidR="00C3303C">
        <w:t xml:space="preserve"> duljem</w:t>
      </w:r>
      <w:r w:rsidR="00711BC3">
        <w:t xml:space="preserve"> od </w:t>
      </w:r>
      <w:r w:rsidR="00FD09E7">
        <w:t>268</w:t>
      </w:r>
      <w:r w:rsidR="00711BC3">
        <w:t xml:space="preserve"> dana u ukupnom iznosu</w:t>
      </w:r>
      <w:r>
        <w:t xml:space="preserve"> od </w:t>
      </w:r>
      <w:r w:rsidR="00FD09E7">
        <w:t xml:space="preserve">560.720,80 </w:t>
      </w:r>
      <w:r>
        <w:t>kn</w:t>
      </w:r>
      <w:r w:rsidR="00C3303C">
        <w:t xml:space="preserve">, </w:t>
      </w:r>
      <w:r>
        <w:t xml:space="preserve">te da nema zaposlenih.  </w:t>
      </w:r>
    </w:p>
    <w:p w:rsidRDefault="008B7D04" w:rsidP="002C00CA" w:rsidR="008B7D04">
      <w:pPr>
        <w:ind w:firstLine="708"/>
        <w:jc w:val="both"/>
      </w:pPr>
    </w:p>
    <w:p w:rsidRDefault="008B7D04" w:rsidP="002C00CA" w:rsidR="00FD09E7">
      <w:pPr>
        <w:ind w:firstLine="708"/>
        <w:jc w:val="both"/>
      </w:pPr>
      <w:r>
        <w:t>Županijsko državno odvjetništvo podnijelo je prijedlog za otvaranje stečajnog postupka nav</w:t>
      </w:r>
      <w:r w:rsidR="00FD09E7">
        <w:t>odeći da dužnik ima u vlasništvu priključno vozilo marke Krone, reg. oznake DA-618-BP, te teretni automobil marke Scania, reg. oznake DA-618-BR, da postoji kratkotrajna imovina u iznosu od 4.024.836,00 kn, zalihe u iznosu od 3.020.962,00 kn, te potraživanja u iznosu od 1.033.870,00 kn.</w:t>
      </w:r>
    </w:p>
    <w:p w:rsidRDefault="00FD09E7" w:rsidP="002C00CA" w:rsidR="00FD09E7">
      <w:pPr>
        <w:ind w:firstLine="708"/>
        <w:jc w:val="both"/>
      </w:pPr>
    </w:p>
    <w:p w:rsidRDefault="008B7D04" w:rsidP="002C00CA" w:rsidR="00FE4EC7">
      <w:pPr>
        <w:ind w:firstLine="708"/>
        <w:jc w:val="both"/>
      </w:pPr>
      <w:r>
        <w:t>Sud je obustavio skraćeni stečajni postupak, te je postupak nastavio po općim odredbama SZ-a svojim rješenjem St-</w:t>
      </w:r>
      <w:r w:rsidR="00FD09E7">
        <w:t>350/16-4</w:t>
      </w:r>
      <w:r>
        <w:t xml:space="preserve"> od </w:t>
      </w:r>
      <w:r w:rsidR="00FD09E7">
        <w:t>29</w:t>
      </w:r>
      <w:r>
        <w:t xml:space="preserve">. rujna 2016. </w:t>
      </w:r>
    </w:p>
    <w:p w:rsidRDefault="00FE4EC7" w:rsidP="00436290" w:rsidR="00436290">
      <w:pPr>
        <w:ind w:firstLine="708"/>
        <w:jc w:val="both"/>
      </w:pPr>
      <w:r>
        <w:t>Sud je svojim rješenjem St-</w:t>
      </w:r>
      <w:r w:rsidR="00436290">
        <w:t>1513/17-4 od 31</w:t>
      </w:r>
      <w:r>
        <w:t xml:space="preserve">. </w:t>
      </w:r>
      <w:r w:rsidR="00436290">
        <w:t>kolovoza</w:t>
      </w:r>
      <w:r>
        <w:t xml:space="preserve"> 2018.</w:t>
      </w:r>
      <w:r w:rsidR="00436290">
        <w:t xml:space="preserve"> otvorio stečajni postupak nad dužnikom, a na ročištu od 12. studenog 2018. ispitao tražbine prvog i drugog višeg isplatnog reda. Na izvještajnom ročištu stečajna upraviteljica je navela kao u svome izvješću da je utvrdila da se bivši z.z. nalazi u BiH, na adresi Liješće bb, a poziv je uputila koji se nije vratio, a isti se nije odazvao. </w:t>
      </w:r>
    </w:p>
    <w:p w:rsidRDefault="00436290" w:rsidP="005D7964" w:rsidR="00436290">
      <w:pPr>
        <w:ind w:firstLine="708"/>
        <w:jc w:val="both"/>
      </w:pPr>
      <w:r>
        <w:t>Sjedište stečajnog dužnika je bilo u zgradi Đure Đakovića u Sl. Brodu, a dužnik je bio u zakupu poslovnog prostora ali se više tamo ne nalazi. Stoga stečajna upraviteljica nije bila u mogućnosti izvršiti uvid u poslovne knjige, već je izvršila uvid u javno</w:t>
      </w:r>
      <w:r w:rsidR="005D7964">
        <w:t xml:space="preserve"> objavljene podatke o dužniku, te stoga smatra da navedena kratkotrajna imovina koja se sastoji od potraživanja i zaliha, a navedena u zadnjem objavljenom izvješću iz 2014. ne postoji, tj da nakon proteka vremena se ne može smatrati da dužnik posjeduje navedenu imovinu, a što se tiče potraživanja, ta su zbog proteka vremena vjerojatno u zastari</w:t>
      </w:r>
      <w:r>
        <w:t>,</w:t>
      </w:r>
      <w:r w:rsidR="005D7964">
        <w:t xml:space="preserve"> dok su vozila sva odjavljena, </w:t>
      </w:r>
      <w:r>
        <w:t xml:space="preserve">te je stoga predložio da se postupak zaključi temeljem čl. 293. SZ-a nakon što se pozovu vjerovnici na uplatu predujma u iznosu od </w:t>
      </w:r>
      <w:r w:rsidR="005D7964">
        <w:t>27</w:t>
      </w:r>
      <w:r>
        <w:t xml:space="preserve">.210,00 kn koliko iznose predvidivi troškovi stečajnog postupka, jer imovina nije dostatna za namirenje troškova stečajnog postupka. </w:t>
      </w:r>
    </w:p>
    <w:p w:rsidRDefault="005D7964" w:rsidP="005D7964" w:rsidR="008B7D04">
      <w:pPr>
        <w:ind w:firstLine="708"/>
        <w:jc w:val="both"/>
      </w:pPr>
      <w:r>
        <w:t xml:space="preserve">Sud je </w:t>
      </w:r>
      <w:r w:rsidR="00FE4EC7">
        <w:t>pozvao vjerovnike dužnika i ostale osobe koje imaju pravni interes da uplate predujam za namirenje troškova jer će u protivnom sud po službenoj dužnosti donijeti rješenje o otvaranju i zaključenju stečajnog postupka temeljem čl. 293. SZ-a, ka</w:t>
      </w:r>
      <w:r w:rsidR="00861CD1">
        <w:t>ko nitko nije uplatio navedeni iznos do proteka ostavljenog roka, odlučeno je kao u izreci.</w:t>
      </w:r>
    </w:p>
    <w:p w:rsidRDefault="00711BC3" w:rsidP="00711BC3" w:rsidR="00711BC3"/>
    <w:p w:rsidRDefault="00711BC3" w:rsidP="00436A4E" w:rsidR="00711BC3">
      <w:pPr>
        <w:jc w:val="center"/>
      </w:pPr>
      <w:r>
        <w:t>U Slavonskom Brodu</w:t>
      </w:r>
      <w:r w:rsidR="00F07648">
        <w:t>,</w:t>
      </w:r>
      <w:r>
        <w:t xml:space="preserve"> </w:t>
      </w:r>
      <w:r w:rsidR="0004195A">
        <w:t>3</w:t>
      </w:r>
      <w:r w:rsidR="00D735EC">
        <w:t xml:space="preserve">. </w:t>
      </w:r>
      <w:r w:rsidR="0004195A">
        <w:t>prosinca</w:t>
      </w:r>
      <w:r>
        <w:t xml:space="preserve"> 2018.</w:t>
      </w:r>
    </w:p>
    <w:p w:rsidRDefault="00711BC3" w:rsidP="00711BC3" w:rsidR="00711BC3"/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</w:t>
      </w:r>
      <w:r w:rsidR="002205AE">
        <w:tab/>
      </w:r>
      <w:r w:rsidR="002205AE">
        <w:tab/>
      </w:r>
      <w:r>
        <w:t xml:space="preserve">        Stečajni sudac:</w:t>
      </w:r>
    </w:p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</w:t>
      </w:r>
      <w:r w:rsidR="002205AE">
        <w:tab/>
      </w:r>
      <w:r w:rsidR="002205AE">
        <w:tab/>
        <w:t xml:space="preserve">    </w:t>
      </w:r>
      <w:r>
        <w:t xml:space="preserve">   Davorin Pavičić    </w:t>
      </w:r>
    </w:p>
    <w:p w:rsidRDefault="00711BC3" w:rsidP="00711BC3" w:rsidR="00711BC3"/>
    <w:p w:rsidRDefault="00711BC3" w:rsidP="00711BC3" w:rsidR="00711BC3"/>
    <w:p w:rsidRDefault="005E0053" w:rsidP="00711BC3" w:rsidR="005E0053"/>
    <w:p w:rsidRDefault="00711BC3" w:rsidP="00711BC3" w:rsidR="00711BC3" w:rsidRPr="005E0053">
      <w:pPr>
        <w:rPr>
          <w:b/>
        </w:rPr>
      </w:pPr>
      <w:r w:rsidRPr="005E0053">
        <w:rPr>
          <w:b/>
        </w:rPr>
        <w:t>POUKA O PRAVNOM LIJEKU:</w:t>
      </w:r>
    </w:p>
    <w:p w:rsidRDefault="00711BC3" w:rsidP="00711BC3" w:rsidR="00711BC3"/>
    <w:p w:rsidRDefault="00711BC3" w:rsidP="00711BC3" w:rsidR="00711BC3">
      <w:r>
        <w:t>Protiv ovog rješenja osoba koja ima pravni interes</w:t>
      </w:r>
    </w:p>
    <w:p w:rsidRDefault="00711BC3" w:rsidP="00711BC3" w:rsidR="00711BC3">
      <w:r>
        <w:t>može uložiti žalbu u roku od 8 dana od dana dostave</w:t>
      </w:r>
    </w:p>
    <w:p w:rsidRDefault="00711BC3" w:rsidP="00711BC3" w:rsidR="00711BC3">
      <w:r>
        <w:t xml:space="preserve">rješenje, a dostava se smatra obavljenom istekom </w:t>
      </w:r>
    </w:p>
    <w:p w:rsidRDefault="00711BC3" w:rsidP="00711BC3" w:rsidR="00711BC3">
      <w:r>
        <w:t xml:space="preserve">osmog dana od dana objave pismena na mrežnoj </w:t>
      </w:r>
    </w:p>
    <w:p w:rsidRDefault="00711BC3" w:rsidP="00711BC3" w:rsidR="00711BC3">
      <w:r>
        <w:t xml:space="preserve">stranici e-Oglasna ploča. Žalba se podnosi ovom sudu </w:t>
      </w:r>
    </w:p>
    <w:p w:rsidRDefault="00711BC3" w:rsidR="00CB0500">
      <w:r>
        <w:t>u tri primjerka, a o žalbi odlučuje Visoki Trgovački sud RH.</w:t>
      </w:r>
    </w:p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D7964" w:rsidR="005D7964"/>
    <w:p w:rsidRDefault="005D7964" w:rsidR="005D7964"/>
    <w:p w:rsidRDefault="009C5993" w:rsidR="005C2BBD">
      <w:r>
        <w:lastRenderedPageBreak/>
        <w:t>DNA:</w:t>
      </w:r>
    </w:p>
    <w:p w:rsidRDefault="009C5993" w:rsidR="009C5993">
      <w:r>
        <w:t>1. e-Oglasna ploča</w:t>
      </w:r>
    </w:p>
    <w:p w:rsidRDefault="009C5993" w:rsidR="00BA0B44">
      <w:r>
        <w:t xml:space="preserve">2. </w:t>
      </w:r>
      <w:r w:rsidR="003E77E3">
        <w:t>Sudski registar</w:t>
      </w:r>
      <w:r w:rsidR="0090308E">
        <w:t xml:space="preserve"> nakon pravomoćnosti </w:t>
      </w:r>
    </w:p>
    <w:sectPr w:rsidR="00BA0B44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F3E" w:rsidP="00AE1A70" w:rsidR="00D00F3E">
      <w:r>
        <w:separator/>
      </w:r>
    </w:p>
  </w:endnote>
  <w:endnote w:id="0" w:type="continuationSeparator">
    <w:p w:rsidRDefault="00D00F3E" w:rsidP="00AE1A70" w:rsidR="00D00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3240525"/>
      <w:docPartObj>
        <w:docPartGallery w:val="Page Numbers (Bottom of Page)"/>
        <w:docPartUnique/>
      </w:docPartObj>
    </w:sdtPr>
    <w:sdtEndPr/>
    <w:sdtContent>
      <w:p w:rsidRDefault="00AE1A70" w:rsidR="00AE1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583">
          <w:rPr>
            <w:noProof/>
          </w:rPr>
          <w:t>3</w:t>
        </w:r>
        <w:r>
          <w:fldChar w:fldCharType="end"/>
        </w:r>
      </w:p>
    </w:sdtContent>
  </w:sdt>
  <w:p w:rsidRDefault="00AE1A70" w:rsidR="00AE1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F3E" w:rsidP="00AE1A70" w:rsidR="00D00F3E">
      <w:r>
        <w:separator/>
      </w:r>
    </w:p>
  </w:footnote>
  <w:footnote w:id="0" w:type="continuationSeparator">
    <w:p w:rsidRDefault="00D00F3E" w:rsidP="00AE1A70" w:rsidR="00D00F3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C5257"/>
    <w:multiLevelType w:val="hybridMultilevel"/>
    <w:tmpl w:val="2BB8AB84"/>
    <w:lvl w:tplc="DF86BB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FCF"/>
    <w:rsid w:val="0004195A"/>
    <w:rsid w:val="000544AD"/>
    <w:rsid w:val="00074AA7"/>
    <w:rsid w:val="0019798F"/>
    <w:rsid w:val="001C4AE4"/>
    <w:rsid w:val="002205AE"/>
    <w:rsid w:val="002249D3"/>
    <w:rsid w:val="002266B1"/>
    <w:rsid w:val="002B5562"/>
    <w:rsid w:val="002C00CA"/>
    <w:rsid w:val="003E77E3"/>
    <w:rsid w:val="00431035"/>
    <w:rsid w:val="00436290"/>
    <w:rsid w:val="00436A4E"/>
    <w:rsid w:val="004C79E2"/>
    <w:rsid w:val="0052390C"/>
    <w:rsid w:val="0052391C"/>
    <w:rsid w:val="00582BD3"/>
    <w:rsid w:val="005C2BBD"/>
    <w:rsid w:val="005D7964"/>
    <w:rsid w:val="005E0053"/>
    <w:rsid w:val="0060260D"/>
    <w:rsid w:val="006925BD"/>
    <w:rsid w:val="006A16B9"/>
    <w:rsid w:val="006F1056"/>
    <w:rsid w:val="00711BC3"/>
    <w:rsid w:val="00725130"/>
    <w:rsid w:val="00776EC7"/>
    <w:rsid w:val="007919AD"/>
    <w:rsid w:val="008477AD"/>
    <w:rsid w:val="00861CD1"/>
    <w:rsid w:val="008647A2"/>
    <w:rsid w:val="00865D54"/>
    <w:rsid w:val="008B1F2C"/>
    <w:rsid w:val="008B7D04"/>
    <w:rsid w:val="0090308E"/>
    <w:rsid w:val="009B37C2"/>
    <w:rsid w:val="009C5993"/>
    <w:rsid w:val="009F2528"/>
    <w:rsid w:val="00A84AA4"/>
    <w:rsid w:val="00AC4FCF"/>
    <w:rsid w:val="00AE1A70"/>
    <w:rsid w:val="00B02718"/>
    <w:rsid w:val="00B06583"/>
    <w:rsid w:val="00B11CB9"/>
    <w:rsid w:val="00B5024C"/>
    <w:rsid w:val="00BA0B44"/>
    <w:rsid w:val="00C306E9"/>
    <w:rsid w:val="00C3303C"/>
    <w:rsid w:val="00CB0500"/>
    <w:rsid w:val="00D00F3E"/>
    <w:rsid w:val="00D37409"/>
    <w:rsid w:val="00D735EC"/>
    <w:rsid w:val="00E3342C"/>
    <w:rsid w:val="00E611F2"/>
    <w:rsid w:val="00F07648"/>
    <w:rsid w:val="00F245D8"/>
    <w:rsid w:val="00F356DB"/>
    <w:rsid w:val="00F6301E"/>
    <w:rsid w:val="00FB7CC3"/>
    <w:rsid w:val="00FD09E7"/>
    <w:rsid w:val="00FE4EC7"/>
    <w:rsid w:val="00FE65CA"/>
    <w:rsid w:val="00FE69E2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F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F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6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365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St-1513/2017</izvorni_sadrzaj>
    <derivirana_varijabla naziv="DomainObject.Predmet.OznakaBroj_1">St-1513/2017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KRAJIĆ d.o.o. proizvodnja, trgovina i usluge</izvorni_sadrzaj>
    <derivirana_varijabla naziv="DomainObject.Predmet.ProtustrankaFormated_1">  KRAJIĆ d.o.o. proizvodnja, trgovina i usluge</derivirana_varijabla>
  </DomainObject.Predmet.ProtustrankaFormated>
  <DomainObject.Predmet.ProtustrankaFormatedOIB>
    <izvorni_sadrzaj>  KRAJIĆ d.o.o. proizvodnja, trgovina i usluge, OIB 64897412886</izvorni_sadrzaj>
    <derivirana_varijabla naziv="DomainObject.Predmet.ProtustrankaFormatedOIB_1">  KRAJIĆ d.o.o. proizvodnja, trgovina i usluge, OIB 64897412886</derivirana_varijabla>
  </DomainObject.Predmet.ProtustrankaFormatedOIB>
  <DomainObject.Predmet.ProtustrankaFormatedWithAdress>
    <izvorni_sadrzaj> KRAJIĆ d.o.o. proizvodnja, trgovina i usluge, Dr. Mile Budaka 1, 35000 Slavonski Brod</izvorni_sadrzaj>
    <derivirana_varijabla naziv="DomainObject.Predmet.ProtustrankaFormatedWithAdress_1"> KRAJIĆ d.o.o. proizvodnja, trgovina i usluge, Dr. Mile Budaka 1, 35000 Slavonski Brod</derivirana_varijabla>
  </DomainObject.Predmet.ProtustrankaFormatedWithAdress>
  <DomainObject.Predmet.ProtustrankaFormatedWithAdressOIB>
    <izvorni_sadrzaj> KRAJIĆ d.o.o. proizvodnja, trgovina i usluge, OIB 64897412886, Dr. Mile Budaka 1, 35000 Slavonski Brod</izvorni_sadrzaj>
    <derivirana_varijabla naziv="DomainObject.Predmet.ProtustrankaFormatedWithAdressOIB_1"> KRAJIĆ d.o.o. proizvodnja, trgovina i usluge, OIB 64897412886, Dr. Mile Budaka 1, 35000 Slavonski Brod</derivirana_varijabla>
  </DomainObject.Predmet.ProtustrankaFormatedWithAdressOIB>
  <DomainObject.Predmet.ProtustrankaWithAdress>
    <izvorni_sadrzaj>KRAJIĆ d.o.o. proizvodnja, trgovina i usluge Dr. Mile Budaka 1, 35000 Slavonski Brod</izvorni_sadrzaj>
    <derivirana_varijabla naziv="DomainObject.Predmet.ProtustrankaWithAdress_1">KRAJIĆ d.o.o. proizvodnja, trgovina i usluge Dr. Mile Budaka 1, 35000 Slavonski Brod</derivirana_varijabla>
  </DomainObject.Predmet.ProtustrankaWithAdress>
  <DomainObject.Predmet.ProtustrankaWithAdressOIB>
    <izvorni_sadrzaj>KRAJIĆ d.o.o. proizvodnja, trgovina i usluge, OIB 64897412886, Dr. Mile Budaka 1, 35000 Slavonski Brod</izvorni_sadrzaj>
    <derivirana_varijabla naziv="DomainObject.Predmet.ProtustrankaWithAdressOIB_1">KRAJIĆ d.o.o. proizvodnja, trgovina i usluge, OIB 64897412886, Dr. Mile Budaka 1, 35000 Slavonski Brod</derivirana_varijabla>
  </DomainObject.Predmet.ProtustrankaWithAdressOIB>
  <DomainObject.Predmet.ProtustrankaNazivFormated>
    <izvorni_sadrzaj>KRAJIĆ d.o.o. proizvodnja, trgovina i usluge</izvorni_sadrzaj>
    <derivirana_varijabla naziv="DomainObject.Predmet.ProtustrankaNazivFormated_1">KRAJIĆ d.o.o. proizvodnja, trgovina i usluge</derivirana_varijabla>
  </DomainObject.Predmet.ProtustrankaNazivFormated>
  <DomainObject.Predmet.ProtustrankaNazivFormatedOIB>
    <izvorni_sadrzaj>KRAJIĆ d.o.o. proizvodnja, trgovina i usluge, OIB 64897412886</izvorni_sadrzaj>
    <derivirana_varijabla naziv="DomainObject.Predmet.ProtustrankaNazivFormatedOIB_1">KRAJIĆ d.o.o. proizvodnja, trgovina i usluge, OIB 64897412886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KRAJIĆ d.o.o. proizvodnja, trgovina i usluge</item>
    </izvorni_sadrzaj>
    <derivirana_varijabla naziv="DomainObject.Predmet.ProtuStrankaListFormated_1">
      <item>KRAJIĆ d.o.o. proizvodnja, trgovina i usluge</item>
    </derivirana_varijabla>
  </DomainObject.Predmet.ProtuStrankaListFormated>
  <DomainObject.Predmet.ProtuStrankaListFormatedOIB>
    <izvorni_sadrzaj>
      <item>KRAJIĆ d.o.o. proizvodnja, trgovina i usluge, OIB 64897412886</item>
    </izvorni_sadrzaj>
    <derivirana_varijabla naziv="DomainObject.Predmet.ProtuStrankaListFormatedOIB_1">
      <item>KRAJIĆ d.o.o. proizvodnja, trgovina i usluge, OIB 64897412886</item>
    </derivirana_varijabla>
  </DomainObject.Predmet.ProtuStrankaListFormatedOIB>
  <DomainObject.Predmet.ProtuStrankaListFormatedWithAdress>
    <izvorni_sadrzaj>
      <item>KRAJIĆ d.o.o. proizvodnja, trgovina i usluge, Dr. Mile Budaka 1, 35000 Slavonski Brod</item>
    </izvorni_sadrzaj>
    <derivirana_varijabla naziv="DomainObject.Predmet.ProtuStrankaListFormatedWithAdress_1">
      <item>KRAJIĆ d.o.o. proizvodnja, trgovina i usluge, Dr. Mile Budaka 1, 35000 Slavonski Brod</item>
    </derivirana_varijabla>
  </DomainObject.Predmet.ProtuStrankaListFormatedWithAdress>
  <DomainObject.Predmet.ProtuStrankaListFormatedWithAdressOIB>
    <izvorni_sadrzaj>
      <item>KRAJIĆ d.o.o. proizvodnja, trgovina i usluge, OIB 64897412886, Dr. Mile Budaka 1, 35000 Slavonski Brod</item>
    </izvorni_sadrzaj>
    <derivirana_varijabla naziv="DomainObject.Predmet.ProtuStrankaListFormatedWithAdressOIB_1">
      <item>KRAJIĆ d.o.o. proizvodnja, trgovina i usluge, OIB 64897412886, Dr. Mile Budaka 1, 35000 Slavonski Brod</item>
    </derivirana_varijabla>
  </DomainObject.Predmet.ProtuStrankaListFormatedWithAdressOIB>
  <DomainObject.Predmet.ProtuStrankaListNazivFormated>
    <izvorni_sadrzaj>
      <item>KRAJIĆ d.o.o. proizvodnja, trgovina i usluge</item>
    </izvorni_sadrzaj>
    <derivirana_varijabla naziv="DomainObject.Predmet.ProtuStrankaListNazivFormated_1">
      <item>KRAJIĆ d.o.o. proizvodnja, trgovina i usluge</item>
    </derivirana_varijabla>
  </DomainObject.Predmet.ProtuStrankaListNazivFormated>
  <DomainObject.Predmet.ProtuStrankaListNazivFormatedOIB>
    <izvorni_sadrzaj>
      <item>KRAJIĆ d.o.o. proizvodnja, trgovina i usluge, OIB 64897412886</item>
    </izvorni_sadrzaj>
    <derivirana_varijabla naziv="DomainObject.Predmet.ProtuStrankaListNazivFormatedOIB_1">
      <item>KRAJIĆ d.o.o. proizvodnja, trgovina i usluge, OIB 64897412886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_1">
      <item>ŽDO SLAV. BROD punomoćnik sudionika u postupku REPUBLIKA HRVATSKA-MINISTARSTVO FINANCIJA</item>
      <item>Marijana Božić</item>
      <item>Vesna Lazarić</item>
    </derivirana_varijabla>
  </DomainObject.Predmet.OstaliListFormated>
  <DomainObject.Predmet.OstaliListFormatedOIB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OIB_1">
      <item>ŽDO SLAV. BROD punomoćnik sudionika u postupku REPUBLIKA HRVATSKA-MINISTARSTVO FINANCIJA</item>
      <item>Marijana Božić</item>
      <item>Vesna Lazarić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WithAdress_1">
      <item>ŽDO SLAV. BROD punomoćnik sudionika u postupku REPUBLIKA HRVATSKA-MINISTARSTVO FINANCIJA</item>
      <item>Marijana Božić</item>
      <item>Vesna Lazarić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WithAdressOIB_1">
      <item>ŽDO SLAV. BROD punomoćnik sudionika u postupku REPUBLIKA HRVATSKA-MINISTARSTVO FINANCIJA</item>
      <item>Marijana Božić</item>
      <item>Vesna Lazarić</item>
    </derivirana_varijabla>
  </DomainObject.Predmet.OstaliListFormatedWithAdressOIB>
  <DomainObject.Predmet.OstaliListNazivFormated>
    <izvorni_sadrzaj>
      <item>ŽDO SLAV. BROD</item>
      <item>Marijana Božić</item>
      <item>Vesna Lazarić</item>
    </izvorni_sadrzaj>
    <derivirana_varijabla naziv="DomainObject.Predmet.OstaliListNazivFormated_1">
      <item>ŽDO SLAV. BROD</item>
      <item>Marijana Božić</item>
      <item>Vesna Lazarić</item>
    </derivirana_varijabla>
  </DomainObject.Predmet.OstaliListNazivFormated>
  <DomainObject.Predmet.OstaliListNazivFormatedOIB>
    <izvorni_sadrzaj>
      <item>ŽDO SLAV. BROD</item>
      <item>Marijana Božić</item>
      <item>Vesna Lazarić</item>
    </izvorni_sadrzaj>
    <derivirana_varijabla naziv="DomainObject.Predmet.OstaliListNazivFormatedOIB_1">
      <item>ŽDO SLAV. BROD</item>
      <item>Marijana Božić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KRAJIĆ d.o.o. proizvodnja, trgovina i usluge</izvorni_sadrzaj>
    <derivirana_varijabla naziv="DomainObject.Predmet.ProtustrankaIDrugi_1">KRAJIĆ d.o.o. proizvodnja, trgovina i usluge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KRAJIĆ d.o.o. proizvodnja, trgovina i usluge, OIB 64897412886, Dr. Mile Budaka 1, 35000 Slavonski Brod</izvorni_sadrzaj>
    <derivirana_varijabla naziv="DomainObject.Predmet.ProtustrankaIDrugiAdressOIB_1">KRAJIĆ d.o.o. proizvodnja, trgovina i usluge, OIB 64897412886,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KRAJIĆ d.o.o. proizvodnja, trgovina i usluge</item>
      <item>REPUBLIKA HRVATSKA-MINISTARSTVO FINANCIJA</item>
      <item>ŽDO SLAV. BROD</item>
      <item>Marijana Božić</item>
      <item>Vesna Lazarić</item>
    </izvorni_sadrzaj>
    <derivirana_varijabla naziv="DomainObject.Predmet.SudioniciListNaziv_1">
      <item>KRAJIĆ d.o.o. proizvodnja, trgovina i usluge</item>
      <item>REPUBLIKA HRVATSKA-MINISTARSTVO FINANCIJA</item>
      <item>ŽDO SLAV. BROD</item>
      <item>Marijana Božić</item>
      <item>Vesna Lazarić</item>
    </derivirana_varijabla>
  </DomainObject.Predmet.SudioniciListNaziv>
  <DomainObject.Predmet.SudioniciListAdressOIB>
    <izvorni_sadrzaj>
      <item>KRAJIĆ d.o.o. proizvodnja, trgovina i usluge, OIB 64897412886, Dr. Mile Budaka 1,35000 Slavonski Brod</item>
      <item>REPUBLIKA HRVATSKA-MINISTARSTVO FINANCIJA, OIB 18683136487</item>
      <item>ŽDO SLAV. BROD</item>
      <item>Marijana Božić</item>
      <item>Vesna Lazarić</item>
    </izvorni_sadrzaj>
    <derivirana_varijabla naziv="DomainObject.Predmet.SudioniciListAdressOIB_1">
      <item>KRAJIĆ d.o.o. proizvodnja, trgovina i usluge, OIB 64897412886, Dr. Mile Budaka 1,35000 Slavonski Brod</item>
      <item>REPUBLIKA HRVATSKA-MINISTARSTVO FINANCIJA, OIB 18683136487</item>
      <item>ŽDO SLAV. BROD</item>
      <item>Marijana Božić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64897412886</item>
      <item>, OIB 18683136487</item>
      <item>, OIB null</item>
      <item>, OIB null</item>
      <item>, OIB null</item>
    </izvorni_sadrzaj>
    <derivirana_varijabla naziv="DomainObject.Predmet.SudioniciListNazivOIB_1">
      <item>, OIB 64897412886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St-1513/2017-11</izvorni_sadrzaj>
    <derivirana_varijabla naziv="DomainObject.PredzadnjaOdlukaIzPredmeta.Oznaka_1">St-1513/2017-11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A296F-CFF2-41C4-92FC-E9626D68E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661</properties:Words>
  <properties:Characters>3412</properties:Characters>
  <properties:Lines>99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2018-12-03T10:21:00Z</dcterms:created>
  <dc:creator>wsadmin</dc:creator>
  <cp:lastModifiedBy>wsadmin</cp:lastModifiedBy>
  <cp:lastPrinted>2018-06-19T06:28:00Z</cp:lastPrinted>
  <dcterms:modified xmlns:xsi="http://www.w3.org/2001/XMLSchema-instance" xsi:type="dcterms:W3CDTF">2018-12-03T10:24:00Z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(Obustava i zaključenje stečajnog postupka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