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79e1" w14:paraId="24b79e1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E55419">
        <w:rPr>
          <w:b w:val="false"/>
        </w:rPr>
        <w:t>145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4E5DCA">
        <w:t xml:space="preserve"> 7. kolovoza</w:t>
      </w:r>
      <w:r w:rsidR="00180E3F">
        <w:t xml:space="preserve"> </w:t>
      </w:r>
      <w:r w:rsidR="00CE7F81">
        <w:t xml:space="preserve">2018. </w:t>
      </w:r>
      <w:r w:rsidR="005E3C8A">
        <w:t xml:space="preserve">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4E5DCA">
        <w:t>36.245,49 kn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6E48A9">
        <w:t xml:space="preserve"> </w:t>
      </w:r>
      <w:r w:rsidR="004E5DCA">
        <w:t xml:space="preserve">     2.403,05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</w:t>
      </w:r>
      <w:r w:rsidR="004E5DCA">
        <w:t>vadesetprva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4E5DCA">
        <w:t>20. rujna</w:t>
      </w:r>
      <w:r w:rsidR="0023433F">
        <w:t xml:space="preserve"> 2018</w:t>
      </w:r>
      <w:r w:rsidR="00642174">
        <w:t xml:space="preserve">. </w:t>
      </w:r>
      <w:r w:rsidR="00364EF5">
        <w:t xml:space="preserve"> godine u </w:t>
      </w:r>
      <w:r w:rsidR="006E1A6D">
        <w:t>09,0</w:t>
      </w:r>
      <w:r w:rsidR="004E5AAD">
        <w:t>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6E1A6D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FF4D98">
        <w:t>d</w:t>
      </w:r>
      <w:r w:rsidR="006E1A6D">
        <w:t xml:space="preserve">vadesetprvom </w:t>
      </w:r>
      <w:r w:rsidR="00180E3F">
        <w:t xml:space="preserve"> </w:t>
      </w:r>
      <w:r w:rsidR="006A435E">
        <w:t>r</w:t>
      </w:r>
      <w:r w:rsidR="00111055">
        <w:t>očištu</w:t>
      </w:r>
      <w:r w:rsidR="006E1A6D">
        <w:t xml:space="preserve">  </w:t>
      </w:r>
      <w:r w:rsidR="00C44250">
        <w:t xml:space="preserve"> </w:t>
      </w:r>
      <w:r>
        <w:t xml:space="preserve">za </w:t>
      </w:r>
      <w:r w:rsidR="006E1A6D">
        <w:t xml:space="preserve">  </w:t>
      </w:r>
      <w:r>
        <w:t>dražbu</w:t>
      </w:r>
      <w:r w:rsidR="006E1A6D">
        <w:t xml:space="preserve"> </w:t>
      </w:r>
      <w:r>
        <w:t xml:space="preserve"> po </w:t>
      </w:r>
      <w:r w:rsidR="006E1A6D">
        <w:t xml:space="preserve"> </w:t>
      </w:r>
      <w:r>
        <w:t xml:space="preserve">početnim cijenama koje su jednake </w:t>
      </w:r>
    </w:p>
    <w:p w:rsidRDefault="006E1A6D" w:rsidP="00C44250" w:rsidR="006E1A6D">
      <w:pPr>
        <w:ind w:left="1620"/>
        <w:jc w:val="both"/>
      </w:pPr>
    </w:p>
    <w:p w:rsidRDefault="006E1A6D" w:rsidP="006E1A6D" w:rsidR="006E1A6D">
      <w:pPr>
        <w:ind w:left="1620"/>
        <w:jc w:val="center"/>
      </w:pPr>
      <w:r>
        <w:lastRenderedPageBreak/>
        <w:t>2</w:t>
      </w:r>
    </w:p>
    <w:p w:rsidRDefault="006E1A6D" w:rsidP="006E1A6D" w:rsidR="006E1A6D">
      <w:pPr>
        <w:pStyle w:val="Naslov1"/>
        <w:jc w:val="right"/>
        <w:rPr>
          <w:b w:val="false"/>
        </w:rPr>
      </w:pPr>
      <w:r>
        <w:rPr>
          <w:b w:val="false"/>
        </w:rPr>
        <w:t>13 St-411/12-145</w:t>
      </w:r>
    </w:p>
    <w:p w:rsidRDefault="006E1A6D" w:rsidP="006E1A6D" w:rsidR="006E1A6D">
      <w:pPr>
        <w:ind w:left="1620"/>
        <w:jc w:val="center"/>
      </w:pPr>
    </w:p>
    <w:p w:rsidRDefault="006E1A6D" w:rsidP="006E1A6D" w:rsidR="006E1A6D">
      <w:pPr>
        <w:jc w:val="both"/>
      </w:pPr>
    </w:p>
    <w:p w:rsidRDefault="0035555D" w:rsidP="00C44250" w:rsidR="009B3655">
      <w:pPr>
        <w:ind w:left="1620"/>
        <w:jc w:val="both"/>
      </w:pPr>
      <w:r>
        <w:t>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6E1A6D" w:rsidR="00F27DF9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E1A6D" w:rsidP="006E1A6D" w:rsidR="006E1A6D">
      <w:pPr>
        <w:ind w:left="1968"/>
        <w:jc w:val="center"/>
      </w:pPr>
      <w:r>
        <w:lastRenderedPageBreak/>
        <w:t>3</w:t>
      </w:r>
    </w:p>
    <w:p w:rsidRDefault="006E1A6D" w:rsidP="006E1A6D" w:rsidR="006E1A6D">
      <w:pPr>
        <w:pStyle w:val="Naslov1"/>
        <w:jc w:val="right"/>
        <w:rPr>
          <w:b w:val="false"/>
        </w:rPr>
      </w:pPr>
      <w:r>
        <w:rPr>
          <w:b w:val="false"/>
        </w:rPr>
        <w:t>13 St-411/12-145</w:t>
      </w:r>
    </w:p>
    <w:p w:rsidRDefault="006E1A6D" w:rsidP="00B14162" w:rsidR="006E1A6D"/>
    <w:p w:rsidRDefault="006E1A6D" w:rsidP="006E1A6D" w:rsidR="006E1A6D">
      <w:pPr>
        <w:ind w:left="1968"/>
        <w:jc w:val="center"/>
      </w:pP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B14162">
        <w:t xml:space="preserve">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6E1A6D">
        <w:rPr>
          <w:bCs/>
        </w:rPr>
        <w:t>dvadesete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</w:t>
      </w:r>
      <w:r w:rsidR="00AB7373">
        <w:rPr>
          <w:bCs/>
        </w:rPr>
        <w:t>vadeset</w:t>
      </w:r>
      <w:r w:rsidR="006E1A6D">
        <w:rPr>
          <w:bCs/>
        </w:rPr>
        <w:t>prv</w:t>
      </w:r>
      <w:r w:rsidR="00AB7373">
        <w:rPr>
          <w:bCs/>
        </w:rPr>
        <w:t>oj</w:t>
      </w:r>
      <w:r w:rsidR="00F969D1">
        <w:rPr>
          <w:bCs/>
        </w:rPr>
        <w:t xml:space="preserve"> javnoj dražbi, umanjena je za </w:t>
      </w:r>
      <w:r w:rsidR="00AB7373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6E1A6D">
        <w:t xml:space="preserve"> 7. kolovoz </w:t>
      </w:r>
      <w:r w:rsidR="004E5AAD">
        <w:t xml:space="preserve"> 2018.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B14162" w:rsidP="00904741" w:rsidR="00B14162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>6. roč.</w:t>
      </w:r>
      <w:r w:rsidR="00B14162">
        <w:t xml:space="preserve"> 20/9</w:t>
      </w:r>
      <w:r w:rsidR="004E5AAD">
        <w:t xml:space="preserve"> 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80E3F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E5DCA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A6D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95408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373"/>
    <w:rsid w:val="00AB7B53"/>
    <w:rsid w:val="00AC31E7"/>
    <w:rsid w:val="00AD531A"/>
    <w:rsid w:val="00AE1830"/>
    <w:rsid w:val="00AF624A"/>
    <w:rsid w:val="00B14162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55419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6C903-E790-4089-AE88-446EECF1E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989</properties:Words>
  <properties:Characters>5218</properties:Characters>
  <properties:Lines>148</properties:Lines>
  <properties:Paragraphs>61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6356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2018-08-07T07:22:00Z</dcterms:created>
  <dc:creator>Korisnik</dc:creator>
  <cp:lastModifiedBy>Maja Kocijan</cp:lastModifiedBy>
  <cp:lastPrinted>2018-08-07T07:27:00Z</cp:lastPrinted>
  <dcterms:modified xmlns:xsi="http://www.w3.org/2001/XMLSchema-instance" xsi:type="dcterms:W3CDTF">2018-08-07T07:39:00Z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XXI prodaja - 20.9.2018.docx)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