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03e4" w14:paraId="fe703e4" w:rsidRDefault="00AF3A3B" w:rsidP="00AF3A3B" w:rsidR="00AF3A3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F3A3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F3A3B" w:rsidP="00AF3A3B" w:rsidR="00AF3A3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REPUBLIKA HRVATSKA</w:t>
      </w:r>
    </w:p>
    <w:p w:rsidRDefault="00AF3A3B" w:rsidP="00AF3A3B" w:rsidR="00AF3A3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AF3A3B" w:rsidP="00AF3A3B" w:rsidR="00AF3A3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455)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55. St-4017/15</w:t>
      </w:r>
    </w:p>
    <w:p w:rsidRDefault="00AF3A3B" w:rsidP="00AF3A3B" w:rsidR="00AF3A3B">
      <w:pPr>
        <w:rPr>
          <w:rFonts w:hAnsi="Times New Roman" w:ascii="Times New Roman"/>
          <w:szCs w:val="24"/>
          <w:lang w:val="hr-HR"/>
        </w:rPr>
      </w:pPr>
    </w:p>
    <w:p w:rsidRDefault="00AF3A3B" w:rsidP="00AF3A3B" w:rsidR="00AF3A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F3A3B" w:rsidP="00AF3A3B" w:rsidR="00AF3A3B">
      <w:pPr>
        <w:jc w:val="center"/>
        <w:rPr>
          <w:rFonts w:hAnsi="Times New Roman" w:ascii="Times New Roman"/>
          <w:szCs w:val="24"/>
          <w:lang w:val="hr-HR"/>
        </w:rPr>
      </w:pPr>
    </w:p>
    <w:p w:rsidRDefault="00AF3A3B" w:rsidP="00AF3A3B" w:rsidR="00AF3A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F3A3B" w:rsidP="00AF3A3B" w:rsidR="00AF3A3B">
      <w:pPr>
        <w:jc w:val="center"/>
        <w:rPr>
          <w:rFonts w:hAnsi="Times New Roman" w:ascii="Times New Roman"/>
          <w:szCs w:val="24"/>
          <w:lang w:val="hr-HR"/>
        </w:rPr>
      </w:pP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Boženi Zajec u skraćenom stečajnom postupku pokrenutim nad dužnikom </w:t>
      </w:r>
      <w:r>
        <w:rPr>
          <w:rFonts w:hAnsi="Times New Roman" w:ascii="Times New Roman"/>
          <w:szCs w:val="24"/>
        </w:rPr>
        <w:t>ZAVRŠNI RADOVI - MARINOVIĆ d.o.o., OIB: 22491077065, Dugo Selo</w:t>
      </w:r>
      <w:r>
        <w:rPr>
          <w:rFonts w:hAnsi="Times New Roman" w:ascii="Times New Roman"/>
          <w:szCs w:val="24"/>
          <w:lang w:val="hr-HR"/>
        </w:rPr>
        <w:t xml:space="preserve">, Starjak 17, dana 03. veljače 2016. godine,  </w:t>
      </w: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</w:p>
    <w:p w:rsidRDefault="00AF3A3B" w:rsidP="00AF3A3B" w:rsidR="00AF3A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F3A3B" w:rsidP="00AF3A3B" w:rsidR="00AF3A3B">
      <w:pPr>
        <w:jc w:val="center"/>
        <w:rPr>
          <w:rFonts w:hAnsi="Times New Roman" w:ascii="Times New Roman"/>
          <w:szCs w:val="24"/>
          <w:lang w:val="hr-HR"/>
        </w:rPr>
      </w:pPr>
    </w:p>
    <w:p w:rsidRDefault="00AF3A3B" w:rsidP="00AF3A3B" w:rsidR="00AF3A3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  <w:t>Otvara se stečajni postupak nad dužnikom ZAVRŠNI RADOVI - MARINOVIĆ d.o.o., OIB: 22491077065, Dugo Selo, Starjak 17.</w:t>
      </w:r>
    </w:p>
    <w:p w:rsidRDefault="00AF3A3B" w:rsidP="00AF3A3B" w:rsidR="00AF3A3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F3A3B" w:rsidP="00AF3A3B" w:rsidR="00AF3A3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03. veljače 2016. godine u 10 sati i 10 minuta, kada je ovo rješenje objavljeno na mrežnoj stranici e-Oglasna ploča ovog suda.</w:t>
      </w:r>
    </w:p>
    <w:p w:rsidRDefault="00AF3A3B" w:rsidP="00AF3A3B" w:rsidR="00AF3A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F3A3B" w:rsidP="00AF3A3B" w:rsidR="00AF3A3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  <w:t>Za stečajnog upravitelja imenuje se Igor Radelić , OIB: 94192738867 , iz Zagreba, Kornatska 1.</w:t>
      </w:r>
    </w:p>
    <w:p w:rsidRDefault="00AF3A3B" w:rsidP="00AF3A3B" w:rsidR="00AF3A3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F3A3B" w:rsidP="00AF3A3B" w:rsidR="00AF3A3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  <w:t>Zaključuje se stečajni postupak nad dužnikom ZAVRŠNI RADOVI - MARINOVIĆ d.o.o., OIB: 22491077065, Dugo Selo, Starjak 17</w:t>
      </w:r>
    </w:p>
    <w:p w:rsidRDefault="00AF3A3B" w:rsidP="00AF3A3B" w:rsidR="00AF3A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</w:p>
    <w:p w:rsidRDefault="00AF3A3B" w:rsidP="00AF3A3B" w:rsidR="00AF3A3B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</w:p>
    <w:p w:rsidRDefault="00AF3A3B" w:rsidP="00AF3A3B" w:rsidR="00AF3A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RC Zagreb, Podružnica Zagreb (dalje: FINA), temeljem odredbe čl. 444.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AF3A3B" w:rsidP="00AF3A3B" w:rsidR="00AF3A3B">
      <w:pPr>
        <w:jc w:val="both"/>
        <w:rPr>
          <w:rFonts w:hAnsi="Times New Roman" w:ascii="Times New Roman"/>
          <w:lang w:val="hr-HR"/>
        </w:rPr>
      </w:pPr>
    </w:p>
    <w:p w:rsidRDefault="00AF3A3B" w:rsidP="00AF3A3B" w:rsidR="00AF3A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Oglasom od 14. prosinca 2015. godine pozvane su </w:t>
      </w:r>
      <w:r>
        <w:rPr>
          <w:rFonts w:hAnsi="Times New Roman" w:ascii="Times New Roman"/>
        </w:rPr>
        <w:t>osobe ovlaštene za zastupanje dužnika po zakonu u roku 15 dana od dana objave oglasa, pozivom na gornji broj spisa, podnijeti sudu javnobilježnički ovjerovljen popis imovine i obveza na propisanom obrascu. 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F3A3B" w:rsidP="00AF3A3B" w:rsidR="00AF3A3B">
      <w:pPr>
        <w:jc w:val="both"/>
        <w:rPr>
          <w:rFonts w:hAnsi="Times New Roman" w:ascii="Times New Roman"/>
        </w:rPr>
      </w:pPr>
    </w:p>
    <w:p w:rsidRDefault="00AF3A3B" w:rsidP="00AF3A3B" w:rsidR="00AF3A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AF3A3B" w:rsidP="00AF3A3B" w:rsidR="00AF3A3B">
      <w:pPr>
        <w:jc w:val="both"/>
        <w:rPr>
          <w:rFonts w:hAnsi="Times New Roman" w:ascii="Times New Roman"/>
          <w:lang w:val="hr-HR"/>
        </w:rPr>
      </w:pPr>
    </w:p>
    <w:p w:rsidRDefault="00AF3A3B" w:rsidP="00AF3A3B" w:rsidR="00AF3A3B">
      <w:pPr>
        <w:jc w:val="both"/>
        <w:rPr>
          <w:rFonts w:hAnsi="Times New Roman" w:ascii="Times New Roman"/>
          <w:lang w:val="hr-HR"/>
        </w:rPr>
      </w:pPr>
    </w:p>
    <w:p w:rsidRDefault="00AF3A3B" w:rsidP="00AF3A3B" w:rsidR="00AF3A3B" w:rsidRPr="00AF3A3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2 -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  55. St-4017/15</w:t>
      </w:r>
    </w:p>
    <w:p w:rsidRDefault="00AF3A3B" w:rsidP="00AF3A3B" w:rsidR="00AF3A3B">
      <w:pPr>
        <w:jc w:val="both"/>
        <w:rPr>
          <w:rFonts w:hAnsi="Times New Roman" w:ascii="Times New Roman"/>
          <w:lang w:val="hr-HR"/>
        </w:rPr>
      </w:pPr>
    </w:p>
    <w:p w:rsidRDefault="00AF3A3B" w:rsidP="00AF3A3B" w:rsidR="00AF3A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AF3A3B" w:rsidP="00AF3A3B" w:rsidR="00AF3A3B">
      <w:pPr>
        <w:jc w:val="both"/>
        <w:rPr>
          <w:rFonts w:hAnsi="Times New Roman" w:ascii="Times New Roman"/>
          <w:lang w:val="hr-HR"/>
        </w:rPr>
      </w:pPr>
    </w:p>
    <w:p w:rsidRDefault="00AF3A3B" w:rsidP="00AF3A3B" w:rsidR="00AF3A3B">
      <w:pPr>
        <w:jc w:val="both"/>
        <w:rPr>
          <w:rFonts w:hAnsi="Times New Roman" w:ascii="Times New Roman"/>
          <w:lang w:val="hr-HR"/>
        </w:rPr>
      </w:pPr>
    </w:p>
    <w:p w:rsidRDefault="00AF3A3B" w:rsidP="00AF3A3B" w:rsidR="00AF3A3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AF3A3B" w:rsidP="00AF3A3B" w:rsidR="00AF3A3B">
      <w:pPr>
        <w:jc w:val="center"/>
        <w:rPr>
          <w:rFonts w:hAnsi="Times New Roman" w:ascii="Times New Roman"/>
          <w:lang w:val="hr-HR"/>
        </w:rPr>
      </w:pPr>
    </w:p>
    <w:p w:rsidRDefault="00AF3A3B" w:rsidP="00AF3A3B" w:rsidR="00AF3A3B">
      <w:pPr>
        <w:jc w:val="center"/>
        <w:rPr>
          <w:rFonts w:hAnsi="Times New Roman" w:ascii="Times New Roman"/>
          <w:lang w:val="hr-HR"/>
        </w:rPr>
      </w:pPr>
    </w:p>
    <w:p w:rsidRDefault="00AF3A3B" w:rsidP="00AF3A3B" w:rsidR="00AF3A3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F3A3B" w:rsidP="00AF3A3B" w:rsidR="00AF3A3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AF3A3B" w:rsidP="00AF3A3B" w:rsidR="00AF3A3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F3A3B" w:rsidP="00AF3A3B" w:rsidR="00AF3A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3A3B" w:rsidP="00AF3A3B" w:rsidR="00AF3A3B">
      <w:pPr>
        <w:jc w:val="both"/>
        <w:rPr>
          <w:rFonts w:hAnsi="Times New Roman" w:ascii="Times New Roman"/>
        </w:rPr>
      </w:pPr>
    </w:p>
    <w:p w:rsidRDefault="00AF3A3B" w:rsidP="00AF3A3B" w:rsidR="00AF3A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AF3A3B" w:rsidP="00AF3A3B" w:rsidR="00AF3A3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AF3A3B" w:rsidP="00AF3A3B" w:rsidR="00AF3A3B">
      <w:pPr>
        <w:jc w:val="both"/>
        <w:rPr>
          <w:rFonts w:hAnsi="Times New Roman" w:ascii="Times New Roman"/>
          <w:sz w:val="22"/>
          <w:lang w:val="hr-HR"/>
        </w:rPr>
      </w:pPr>
    </w:p>
    <w:p w:rsidRDefault="00AF3A3B" w:rsidP="00AF3A3B" w:rsidR="00AF3A3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F3A3B" w:rsidP="00AF3A3B" w:rsidR="00AF3A3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F3A3B" w:rsidP="00AF3A3B" w:rsidR="00AF3A3B">
      <w:pPr>
        <w:jc w:val="center"/>
        <w:rPr>
          <w:sz w:val="32"/>
          <w:u w:val="single"/>
          <w:lang w:val="hr-HR"/>
        </w:rPr>
      </w:pPr>
    </w:p>
    <w:p w:rsidRDefault="00AF3A3B" w:rsidP="00AF3A3B" w:rsidR="00AF3A3B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23F99"/>
    <w:multiLevelType w:val="hybridMultilevel"/>
    <w:tmpl w:val="3B7211F8"/>
    <w:lvl w:tplc="7BFE3A54" w:ilvl="0"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5A39"/>
    <w:rsid w:val="000C7C1F"/>
    <w:rsid w:val="00135025"/>
    <w:rsid w:val="00181F4E"/>
    <w:rsid w:val="00365A39"/>
    <w:rsid w:val="00AF3A3B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3A3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F3A3B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3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3A3B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AF3A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C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C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C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C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3A3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F3A3B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3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3A3B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AF3A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C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C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C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C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62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4017</izvorni_sadrzaj>
    <derivirana_varijabla naziv="DomainObject.Predmet.Broj_1">4017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St-4017/2015</izvorni_sadrzaj>
    <derivirana_varijabla naziv="DomainObject.Predmet.OznakaBroj_1">St-4017/2015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ZAVRŠNI RADOVI - MARINOVIĆ društvo s ograničenom odgovornošću za građenje i usluge zastupanog po punomoćniku ZLATKO MARINOVIĆ</izvorni_sadrzaj>
    <derivirana_varijabla naziv="DomainObject.Predmet.ProtustrankaFormated_1">  ZAVRŠNI RADOVI - MARINOVIĆ društvo s ograničenom odgovornošću za građenje i usluge zastupanog po punomoćniku ZLATKO MARINOVIĆ</derivirana_varijabla>
  </DomainObject.Predmet.ProtustrankaFormated>
  <DomainObject.Predmet.ProtustrankaFormatedOIB>
    <izvorni_sadrzaj>  ZAVRŠNI RADOVI - MARINOVIĆ društvo s ograničenom odgovornošću za građenje i usluge, OIB 22491077065 zastupanog po punomoćniku ZLATKO MARINOVIĆ</izvorni_sadrzaj>
    <derivirana_varijabla naziv="DomainObject.Predmet.ProtustrankaFormatedOIB_1">  ZAVRŠNI RADOVI - MARINOVIĆ društvo s ograničenom odgovornošću za građenje i usluge, OIB 22491077065 zastupanog po punomoćniku ZLATKO MARINOVIĆ</derivirana_varijabla>
  </DomainObject.Predmet.ProtustrankaFormatedOIB>
  <DomainObject.Predmet.ProtustrankaFormatedWithAdress>
    <izvorni_sadrzaj> ZAVRŠNI RADOVI - MARINOVIĆ društvo s ograničenom odgovornošću za građenje i usluge, Starjak 17, 10370 Dugo Selo zastupanog po punomoćniku ZLATKO MARINOVIĆ</izvorni_sadrzaj>
    <derivirana_varijabla naziv="DomainObject.Predmet.ProtustrankaFormatedWithAdress_1"> ZAVRŠNI RADOVI - MARINOVIĆ društvo s ograničenom odgovornošću za građenje i usluge, Starjak 17, 10370 Dugo Selo zastupanog po punomoćniku ZLATKO MARINOVIĆ</derivirana_varijabla>
  </DomainObject.Predmet.ProtustrankaFormatedWithAdress>
  <DomainObject.Predmet.ProtustrankaFormatedWithAdressOIB>
    <izvorni_sadrzaj> ZAVRŠNI RADOVI - MARINOVIĆ društvo s ograničenom odgovornošću za građenje i usluge, OIB 22491077065, Starjak 17, 10370 Dugo Selo zastupanog po punomoćniku ZLATKO MARINOVIĆ</izvorni_sadrzaj>
    <derivirana_varijabla naziv="DomainObject.Predmet.ProtustrankaFormatedWithAdressOIB_1"> ZAVRŠNI RADOVI - MARINOVIĆ društvo s ograničenom odgovornošću za građenje i usluge, OIB 22491077065, Starjak 17, 10370 Dugo Selo zastupanog po punomoćniku ZLATKO MARINOVIĆ</derivirana_varijabla>
  </DomainObject.Predmet.ProtustrankaFormatedWithAdressOIB>
  <DomainObject.Predmet.ProtustrankaWithAdress>
    <izvorni_sadrzaj>ZAVRŠNI RADOVI - MARINOVIĆ društvo s ograničenom odgovornošću za građenje i usluge Starjak 17, 10370 Dugo Selo</izvorni_sadrzaj>
    <derivirana_varijabla naziv="DomainObject.Predmet.ProtustrankaWithAdress_1">ZAVRŠNI RADOVI - MARINOVIĆ društvo s ograničenom odgovornošću za građenje i usluge Starjak 17, 10370 Dugo Selo</derivirana_varijabla>
  </DomainObject.Predmet.ProtustrankaWithAdress>
  <DomainObject.Predmet.ProtustrankaWithAdressOIB>
    <izvorni_sadrzaj>ZAVRŠNI RADOVI - MARINOVIĆ društvo s ograničenom odgovornošću za građenje i usluge, OIB 22491077065, Starjak 17, 10370 Dugo Selo</izvorni_sadrzaj>
    <derivirana_varijabla naziv="DomainObject.Predmet.ProtustrankaWithAdressOIB_1">ZAVRŠNI RADOVI - MARINOVIĆ društvo s ograničenom odgovornošću za građenje i usluge, OIB 22491077065, Starjak 17, 10370 Dugo Selo</derivirana_varijabla>
  </DomainObject.Predmet.ProtustrankaWithAdressOIB>
  <DomainObject.Predmet.ProtustrankaNazivFormated>
    <izvorni_sadrzaj>ZAVRŠNI RADOVI - MARINOVIĆ društvo s ograničenom odgovornošću za građenje i usluge</izvorni_sadrzaj>
    <derivirana_varijabla naziv="DomainObject.Predmet.ProtustrankaNazivFormated_1">ZAVRŠNI RADOVI - MARINOVIĆ društvo s ograničenom odgovornošću za građenje i usluge</derivirana_varijabla>
  </DomainObject.Predmet.ProtustrankaNazivFormated>
  <DomainObject.Predmet.ProtustrankaNazivFormatedOIB>
    <izvorni_sadrzaj>ZAVRŠNI RADOVI - MARINOVIĆ društvo s ograničenom odgovornošću za građenje i usluge, OIB 22491077065</izvorni_sadrzaj>
    <derivirana_varijabla naziv="DomainObject.Predmet.ProtustrankaNazivFormatedOIB_1">ZAVRŠNI RADOVI - MARINOVIĆ društvo s ograničenom odgovornošću za građenje i usluge, OIB 22491077065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ZAVRŠNI RADOVI - MARINOVIĆ društvo s ograničenom odgovornošću za građenje i usluge zastupanog po punomoćniku ZLATKO MARINOVIĆ</item>
    </izvorni_sadrzaj>
    <derivirana_varijabla naziv="DomainObject.Predmet.ProtuStrankaListFormated_1">
      <item>ZAVRŠNI RADOVI - MARINOVIĆ društvo s ograničenom odgovornošću za građenje i usluge zastupanog po punomoćniku ZLATKO MARINOVIĆ</item>
    </derivirana_varijabla>
  </DomainObject.Predmet.ProtuStrankaListFormated>
  <DomainObject.Predmet.ProtuStrankaListFormatedOIB>
    <izvorni_sadrzaj>
      <item>ZAVRŠNI RADOVI - MARINOVIĆ društvo s ograničenom odgovornošću za građenje i usluge, OIB 22491077065 zastupanog po punomoćniku ZLATKO MARINOVIĆ</item>
    </izvorni_sadrzaj>
    <derivirana_varijabla naziv="DomainObject.Predmet.ProtuStrankaListFormatedOIB_1">
      <item>ZAVRŠNI RADOVI - MARINOVIĆ društvo s ograničenom odgovornošću za građenje i usluge, OIB 22491077065 zastupanog po punomoćniku ZLATKO MARINOVIĆ</item>
    </derivirana_varijabla>
  </DomainObject.Predmet.ProtuStrankaListFormatedOIB>
  <DomainObject.Predmet.ProtuStrankaListFormatedWithAdress>
    <izvorni_sadrzaj>
      <item>ZAVRŠNI RADOVI - MARINOVIĆ društvo s ograničenom odgovornošću za građenje i usluge, Starjak 17, 10370 Dugo Selo zastupanog po punomoćniku ZLATKO MARINOVIĆ</item>
    </izvorni_sadrzaj>
    <derivirana_varijabla naziv="DomainObject.Predmet.ProtuStrankaListFormatedWithAdress_1">
      <item>ZAVRŠNI RADOVI - MARINOVIĆ društvo s ograničenom odgovornošću za građenje i usluge, Starjak 17, 10370 Dugo Selo zastupanog po punomoćniku ZLATKO MARINOVIĆ</item>
    </derivirana_varijabla>
  </DomainObject.Predmet.ProtuStrankaListFormatedWithAdress>
  <DomainObject.Predmet.ProtuStrankaListFormatedWithAdressOIB>
    <izvorni_sadrzaj>
      <item>ZAVRŠNI RADOVI - MARINOVIĆ društvo s ograničenom odgovornošću za građenje i usluge, OIB 22491077065, Starjak 17, 10370 Dugo Selo zastupanog po punomoćniku ZLATKO MARINOVIĆ</item>
    </izvorni_sadrzaj>
    <derivirana_varijabla naziv="DomainObject.Predmet.ProtuStrankaListFormatedWithAdressOIB_1">
      <item>ZAVRŠNI RADOVI - MARINOVIĆ društvo s ograničenom odgovornošću za građenje i usluge, OIB 22491077065, Starjak 17, 10370 Dugo Selo zastupanog po punomoćniku ZLATKO MARINOVIĆ</item>
    </derivirana_varijabla>
  </DomainObject.Predmet.ProtuStrankaListFormatedWithAdressOIB>
  <DomainObject.Predmet.ProtuStrankaListNazivFormated>
    <izvorni_sadrzaj>
      <item>ZAVRŠNI RADOVI - MARINOVIĆ društvo s ograničenom odgovornošću za građenje i usluge</item>
    </izvorni_sadrzaj>
    <derivirana_varijabla naziv="DomainObject.Predmet.ProtuStrankaListNazivFormated_1">
      <item>ZAVRŠNI RADOVI - MARINOVIĆ društvo s ograničenom odgovornošću za građenje i usluge</item>
    </derivirana_varijabla>
  </DomainObject.Predmet.ProtuStrankaListNazivFormated>
  <DomainObject.Predmet.ProtuStrankaListNazivFormatedOIB>
    <izvorni_sadrzaj>
      <item>ZAVRŠNI RADOVI - MARINOVIĆ društvo s ograničenom odgovornošću za građenje i usluge, OIB 22491077065</item>
    </izvorni_sadrzaj>
    <derivirana_varijabla naziv="DomainObject.Predmet.ProtuStrankaListNazivFormatedOIB_1">
      <item>ZAVRŠNI RADOVI - MARINOVIĆ društvo s ograničenom odgovornošću za građenje i usluge, OIB 22491077065</item>
    </derivirana_varijabla>
  </DomainObject.Predmet.ProtuStrankaListNazivFormatedOIB>
  <DomainObject.Predmet.OstaliListFormated>
    <izvorni_sadrzaj>
      <item>ZLATKO MARINOVIĆ punomoćnik sudionika u postupku ZAVRŠNI RADOVI - MARINOVIĆ društvo s ograničenom odgovornošću za građenje i usluge</item>
    </izvorni_sadrzaj>
    <derivirana_varijabla naziv="DomainObject.Predmet.OstaliListFormated_1">
      <item>ZLATKO MARINOVIĆ punomoćnik sudionika u postupku ZAVRŠNI RADOVI - MARINOVIĆ društvo s ograničenom odgovornošću za građenje i usluge</item>
    </derivirana_varijabla>
  </DomainObject.Predmet.OstaliListFormated>
  <DomainObject.Predmet.OstaliListFormatedOIB>
    <izvorni_sadrzaj>
      <item>ZLATKO MARINOVIĆ, OIB 53869587603 punomoćnik sudionika u postupku ZAVRŠNI RADOVI - MARINOVIĆ društvo s ograničenom odgovornošću za građenje i usluge</item>
    </izvorni_sadrzaj>
    <derivirana_varijabla naziv="DomainObject.Predmet.OstaliListFormatedOIB_1">
      <item>ZLATKO MARINOVIĆ, OIB 53869587603 punomoćnik sudionika u postupku ZAVRŠNI RADOVI - MARINOVIĆ društvo s ograničenom odgovornošću za građenje i usluge</item>
    </derivirana_varijabla>
  </DomainObject.Predmet.OstaliListFormatedOIB>
  <DomainObject.Predmet.OstaliListFormatedWithAdress>
    <izvorni_sadrzaj>
      <item>ZLATKO MARINOVIĆ, Starjak 13, 10370 Dugo Selo punomoćnik sudionika u postupku ZAVRŠNI RADOVI - MARINOVIĆ društvo s ograničenom odgovornošću za građenje i usluge</item>
    </izvorni_sadrzaj>
    <derivirana_varijabla naziv="DomainObject.Predmet.OstaliListFormatedWithAdress_1">
      <item>ZLATKO MARINOVIĆ, Starjak 13, 10370 Dugo Selo punomoćnik sudionika u postupku ZAVRŠNI RADOVI - MARINOVIĆ društvo s ograničenom odgovornošću za građenje i usluge</item>
    </derivirana_varijabla>
  </DomainObject.Predmet.OstaliListFormatedWithAdress>
  <DomainObject.Predmet.OstaliListFormatedWithAdressOIB>
    <izvorni_sadrzaj>
      <item>ZLATKO MARINOVIĆ, OIB 53869587603, Starjak 13, 10370 Dugo Selo punomoćnik sudionika u postupku ZAVRŠNI RADOVI - MARINOVIĆ društvo s ograničenom odgovornošću za građenje i usluge</item>
    </izvorni_sadrzaj>
    <derivirana_varijabla naziv="DomainObject.Predmet.OstaliListFormatedWithAdressOIB_1">
      <item>ZLATKO MARINOVIĆ, OIB 53869587603, Starjak 13, 10370 Dugo Selo punomoćnik sudionika u postupku ZAVRŠNI RADOVI - MARINOVIĆ društvo s ograničenom odgovornošću za građenje i usluge</item>
    </derivirana_varijabla>
  </DomainObject.Predmet.OstaliListFormatedWithAdressOIB>
  <DomainObject.Predmet.OstaliListNazivFormated>
    <izvorni_sadrzaj>
      <item>ZLATKO MARINOVIĆ</item>
    </izvorni_sadrzaj>
    <derivirana_varijabla naziv="DomainObject.Predmet.OstaliListNazivFormated_1">
      <item>ZLATKO MARINOVIĆ</item>
    </derivirana_varijabla>
  </DomainObject.Predmet.OstaliListNazivFormated>
  <DomainObject.Predmet.OstaliListNazivFormatedOIB>
    <izvorni_sadrzaj>
      <item>ZLATKO MARINOVIĆ, OIB 53869587603</item>
    </izvorni_sadrzaj>
    <derivirana_varijabla naziv="DomainObject.Predmet.OstaliListNazivFormatedOIB_1">
      <item>ZLATKO MARINOVIĆ, OIB 53869587603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ZAVRŠNI RADOVI - MARINOVIĆ društvo s ograničenom odgovornošću za građenje i usluge</izvorni_sadrzaj>
    <derivirana_varijabla naziv="DomainObject.Predmet.ProtustrankaIDrugi_1">ZAVRŠNI RADOVI - MARINOVIĆ društvo s ograničenom odgovornošću za građenje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ZAVRŠNI RADOVI - MARINOVIĆ društvo s ograničenom odgovornošću za građenje i usluge, OIB 22491077065, Starjak 17, 10370 Dugo Selo</izvorni_sadrzaj>
    <derivirana_varijabla naziv="DomainObject.Predmet.ProtustrankaIDrugiAdressOIB_1">ZAVRŠNI RADOVI - MARINOVIĆ društvo s ograničenom odgovornošću za građenje i usluge, OIB 22491077065, Starjak 17,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ZAVRŠNI RADOVI - MARINOVIĆ društvo s ograničenom odgovornošću za građenje i usluge</item>
      <item>FINA Regionalni centar Zagreb</item>
      <item>ZLATKO MARINOVIĆ</item>
    </izvorni_sadrzaj>
    <derivirana_varijabla naziv="DomainObject.Predmet.SudioniciListNaziv_1">
      <item>ZAVRŠNI RADOVI - MARINOVIĆ društvo s ograničenom odgovornošću za građenje i usluge</item>
      <item>FINA Regionalni centar Zagreb</item>
      <item>ZLATKO MARINOVIĆ</item>
    </derivirana_varijabla>
  </DomainObject.Predmet.SudioniciListNaziv>
  <DomainObject.Predmet.SudioniciListAdressOIB>
    <izvorni_sadrzaj>
      <item>ZAVRŠNI RADOVI - MARINOVIĆ društvo s ograničenom odgovornošću za građenje i usluge, OIB 22491077065, Starjak 17,10370 Dugo Selo</item>
      <item>FINA Regionalni centar Zagreb, OIB 85821130368, Trg svibanjskih žrtava 1995. br 1,10000 Zagreb</item>
      <item>ZLATKO MARINOVIĆ, OIB 53869587603, Starjak 13,10370 Dugo Selo</item>
    </izvorni_sadrzaj>
    <derivirana_varijabla naziv="DomainObject.Predmet.SudioniciListAdressOIB_1">
      <item>ZAVRŠNI RADOVI - MARINOVIĆ društvo s ograničenom odgovornošću za građenje i usluge, OIB 22491077065, Starjak 17,10370 Dugo Selo</item>
      <item>FINA Regionalni centar Zagreb, OIB 85821130368, Trg svibanjskih žrtava 1995. br 1,10000 Zagreb</item>
      <item>ZLATKO MARINOVIĆ, OIB 53869587603, Starjak 13,10370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22491077065</item>
      <item>, OIB 85821130368</item>
      <item>, OIB 53869587603</item>
    </izvorni_sadrzaj>
    <derivirana_varijabla naziv="DomainObject.Predmet.SudioniciListNazivOIB_1">
      <item>, OIB 22491077065</item>
      <item>, OIB 85821130368</item>
      <item>, OIB 53869587603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2059</properties:Characters>
  <properties:Lines>78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2016-02-03T08:16:00Z</dcterms:created>
  <dc:creator>Marija Lukić</dc:creator>
  <dc:description/>
  <cp:keywords/>
  <cp:lastModifiedBy>Marija Lukić</cp:lastModifiedBy>
  <cp:lastPrinted>2016-02-03T08:20:00Z</cp:lastPrinted>
  <dcterms:modified xmlns:xsi="http://www.w3.org/2001/XMLSchema-instance" xsi:type="dcterms:W3CDTF">2016-02-03T08:21:00Z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