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65dd" w14:paraId="10865dd" w:rsidRDefault="00735806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7.St.1089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F1BC2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735806">
        <w:t>D &amp; K d.o.o., Imotski, Kralja Zvonimira bb, OIB: 78605494350</w:t>
      </w:r>
      <w:r w:rsidR="009861E2">
        <w:t>,</w:t>
      </w:r>
      <w:r w:rsidR="007D3109">
        <w:t xml:space="preserve"> </w:t>
      </w:r>
      <w:r w:rsidRPr="00F14A92">
        <w:t xml:space="preserve">dana </w:t>
      </w:r>
      <w:r w:rsidR="001B09BC">
        <w:t>08</w:t>
      </w:r>
      <w:r w:rsidR="00693F0C">
        <w:t>.</w:t>
      </w:r>
      <w:r w:rsidR="00283DC1">
        <w:t xml:space="preserve"> </w:t>
      </w:r>
      <w:r w:rsidR="001B09BC">
        <w:t>kolovoza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735806">
        <w:t>D &amp; K d.o.o., Imotski, Kralja Zvonimira bb, OIB: 78605494350</w:t>
      </w:r>
      <w:r w:rsidR="007D3109">
        <w:t xml:space="preserve">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2A1E01">
        <w:t>08</w:t>
      </w:r>
      <w:r w:rsidR="00283DC1">
        <w:t xml:space="preserve">. </w:t>
      </w:r>
      <w:r w:rsidR="002A1E01">
        <w:t>kolovoza</w:t>
      </w:r>
      <w:r w:rsidR="00283DC1">
        <w:t xml:space="preserve"> </w:t>
      </w:r>
      <w:r w:rsidR="007E310B">
        <w:t>2017.g. u 1</w:t>
      </w:r>
      <w:r w:rsidR="007D3109">
        <w:t>5,00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D3969" w:rsidR="009D3969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9D3969">
        <w:t>Domagoj Repač</w:t>
      </w:r>
      <w:r w:rsidR="009D3969" w:rsidRPr="0097630A">
        <w:t>,</w:t>
      </w:r>
      <w:r w:rsidR="009D3969">
        <w:t xml:space="preserve"> Đorđićeva 24., Zagreb, OIB: 24977406612.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735806">
        <w:t>D &amp; K d.o.o., Imotski, Kralja Zvonimira bb, OIB: 78605494350</w:t>
      </w:r>
      <w:r w:rsidR="007D3109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735806">
        <w:t>1545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1B09BC">
        <w:t>07</w:t>
      </w:r>
      <w:r w:rsidR="00987A3F" w:rsidRPr="0097630A">
        <w:t xml:space="preserve">. </w:t>
      </w:r>
      <w:r w:rsidR="001B09BC">
        <w:t>srpnja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1B09BC">
        <w:t>07</w:t>
      </w:r>
      <w:r w:rsidR="00987A3F" w:rsidRPr="0097630A">
        <w:t>.</w:t>
      </w:r>
      <w:r w:rsidR="005362A0">
        <w:t xml:space="preserve"> </w:t>
      </w:r>
      <w:r w:rsidR="001B09BC">
        <w:t>srpnja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1B09BC">
        <w:rPr>
          <w:b/>
        </w:rPr>
        <w:t>08</w:t>
      </w:r>
      <w:r w:rsidR="00693F0C">
        <w:rPr>
          <w:b/>
        </w:rPr>
        <w:t xml:space="preserve">. </w:t>
      </w:r>
      <w:r w:rsidR="001B09BC">
        <w:rPr>
          <w:b/>
        </w:rPr>
        <w:t>kolovoza</w:t>
      </w:r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DE62CF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5BF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735806">
          <w:t>1089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54A1E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74353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6C726D"/>
    <w:rsid w:val="00714900"/>
    <w:rsid w:val="007334B1"/>
    <w:rsid w:val="00735806"/>
    <w:rsid w:val="007A343A"/>
    <w:rsid w:val="007D3109"/>
    <w:rsid w:val="007E310B"/>
    <w:rsid w:val="007F094E"/>
    <w:rsid w:val="007F1BC2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470A8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DE62CF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505BF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0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5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5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5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5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0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5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5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5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5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St-1089/2016</izvorni_sadrzaj>
    <derivirana_varijabla naziv="DomainObject.Predmet.OznakaBroj_1">St-1089/2016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D.&amp; K. - društvo s ograničenom odgovornošću za prijevoz</izvorni_sadrzaj>
    <derivirana_varijabla naziv="DomainObject.Predmet.ProtustrankaFormated_1">  D.&amp; K. - društvo s ograničenom odgovornošću za prijevoz</derivirana_varijabla>
  </DomainObject.Predmet.ProtustrankaFormated>
  <DomainObject.Predmet.ProtustrankaFormatedOIB>
    <izvorni_sadrzaj>  D.&amp; K. - društvo s ograničenom odgovornošću za prijevoz, OIB 78605494350</izvorni_sadrzaj>
    <derivirana_varijabla naziv="DomainObject.Predmet.ProtustrankaFormatedOIB_1">  D.&amp; K. - društvo s ograničenom odgovornošću za prijevoz, OIB 78605494350</derivirana_varijabla>
  </DomainObject.Predmet.ProtustrankaFormatedOIB>
  <DomainObject.Predmet.ProtustrankaFormatedWithAdress>
    <izvorni_sadrzaj> D.&amp; K. - društvo s ograničenom odgovornošću za prijevoz, Kralja Zvonimira/bb, 21260 Imotski</izvorni_sadrzaj>
    <derivirana_varijabla naziv="DomainObject.Predmet.ProtustrankaFormatedWithAdress_1"> D.&amp; K. - društvo s ograničenom odgovornošću za prijevoz, Kralja Zvonimira/bb, 21260 Imotski</derivirana_varijabla>
  </DomainObject.Predmet.ProtustrankaFormatedWithAdress>
  <DomainObject.Predmet.ProtustrankaFormatedWithAdressOIB>
    <izvorni_sadrzaj> D.&amp; K. - društvo s ograničenom odgovornošću za prijevoz, OIB 78605494350, Kralja Zvonimira/bb, 21260 Imotski</izvorni_sadrzaj>
    <derivirana_varijabla naziv="DomainObject.Predmet.ProtustrankaFormatedWithAdressOIB_1"> D.&amp; K. - društvo s ograničenom odgovornošću za prijevoz, OIB 78605494350, Kralja Zvonimira/bb, 21260 Imotski</derivirana_varijabla>
  </DomainObject.Predmet.ProtustrankaFormatedWithAdressOIB>
  <DomainObject.Predmet.ProtustrankaWithAdress>
    <izvorni_sadrzaj>D.&amp; K. - društvo s ograničenom odgovornošću za prijevoz Kralja Zvonimira/bb, 21260 Imotski</izvorni_sadrzaj>
    <derivirana_varijabla naziv="DomainObject.Predmet.ProtustrankaWithAdress_1">D.&amp; K. - društvo s ograničenom odgovornošću za prijevoz Kralja Zvonimira/bb, 21260 Imotski</derivirana_varijabla>
  </DomainObject.Predmet.ProtustrankaWithAdress>
  <DomainObject.Predmet.ProtustrankaWithAdressOIB>
    <izvorni_sadrzaj>D.&amp; K. - društvo s ograničenom odgovornošću za prijevoz, OIB 78605494350, Kralja Zvonimira/bb, 21260 Imotski</izvorni_sadrzaj>
    <derivirana_varijabla naziv="DomainObject.Predmet.ProtustrankaWithAdressOIB_1">D.&amp; K. - društvo s ograničenom odgovornošću za prijevoz, OIB 78605494350, Kralja Zvonimira/bb, 21260 Imotski</derivirana_varijabla>
  </DomainObject.Predmet.ProtustrankaWithAdressOIB>
  <DomainObject.Predmet.ProtustrankaNazivFormated>
    <izvorni_sadrzaj>D.&amp; K. - društvo s ograničenom odgovornošću za prijevoz</izvorni_sadrzaj>
    <derivirana_varijabla naziv="DomainObject.Predmet.ProtustrankaNazivFormated_1">D.&amp; K. - društvo s ograničenom odgovornošću za prijevoz</derivirana_varijabla>
  </DomainObject.Predmet.ProtustrankaNazivFormated>
  <DomainObject.Predmet.ProtustrankaNazivFormatedOIB>
    <izvorni_sadrzaj>D.&amp; K. - društvo s ograničenom odgovornošću za prijevoz, OIB 78605494350</izvorni_sadrzaj>
    <derivirana_varijabla naziv="DomainObject.Predmet.ProtustrankaNazivFormatedOIB_1">D.&amp; K. - društvo s ograničenom odgovornošću za prijevoz, OIB 78605494350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228725.35</izvorni_sadrzaj>
    <derivirana_varijabla naziv="DomainObject.Predmet.TrenutnaVrijednost_1">228725.35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D.&amp; K. - društvo s ograničenom odgovornošću za prijevoz</item>
    </izvorni_sadrzaj>
    <derivirana_varijabla naziv="DomainObject.Predmet.ProtuStrankaListFormated_1">
      <item>D.&amp; K. - društvo s ograničenom odgovornošću za prijevoz</item>
    </derivirana_varijabla>
  </DomainObject.Predmet.ProtuStrankaListFormated>
  <DomainObject.Predmet.ProtuStrankaListFormatedOIB>
    <izvorni_sadrzaj>
      <item>D.&amp; K. - društvo s ograničenom odgovornošću za prijevoz, OIB 78605494350</item>
    </izvorni_sadrzaj>
    <derivirana_varijabla naziv="DomainObject.Predmet.ProtuStrankaListFormatedOIB_1">
      <item>D.&amp; K. - društvo s ograničenom odgovornošću za prijevoz, OIB 78605494350</item>
    </derivirana_varijabla>
  </DomainObject.Predmet.ProtuStrankaListFormatedOIB>
  <DomainObject.Predmet.ProtuStrankaListFormatedWithAdress>
    <izvorni_sadrzaj>
      <item>D.&amp; K. - društvo s ograničenom odgovornošću za prijevoz, Kralja Zvonimira/bb, 21260 Imotski</item>
    </izvorni_sadrzaj>
    <derivirana_varijabla naziv="DomainObject.Predmet.ProtuStrankaListFormatedWithAdress_1">
      <item>D.&amp; K. - društvo s ograničenom odgovornošću za prijevoz, Kralja Zvonimira/bb, 21260 Imotski</item>
    </derivirana_varijabla>
  </DomainObject.Predmet.ProtuStrankaListFormatedWithAdress>
  <DomainObject.Predmet.ProtuStrankaListFormatedWithAdressOIB>
    <izvorni_sadrzaj>
      <item>D.&amp; K. - društvo s ograničenom odgovornošću za prijevoz, OIB 78605494350, Kralja Zvonimira/bb, 21260 Imotski</item>
    </izvorni_sadrzaj>
    <derivirana_varijabla naziv="DomainObject.Predmet.ProtuStrankaListFormatedWithAdressOIB_1">
      <item>D.&amp; K. - društvo s ograničenom odgovornošću za prijevoz, OIB 78605494350, Kralja Zvonimira/bb, 21260 Imotski</item>
    </derivirana_varijabla>
  </DomainObject.Predmet.ProtuStrankaListFormatedWithAdressOIB>
  <DomainObject.Predmet.ProtuStrankaListNazivFormated>
    <izvorni_sadrzaj>
      <item>D.&amp; K. - društvo s ograničenom odgovornošću za prijevoz</item>
    </izvorni_sadrzaj>
    <derivirana_varijabla naziv="DomainObject.Predmet.ProtuStrankaListNazivFormated_1">
      <item>D.&amp; K. - društvo s ograničenom odgovornošću za prijevoz</item>
    </derivirana_varijabla>
  </DomainObject.Predmet.ProtuStrankaListNazivFormated>
  <DomainObject.Predmet.ProtuStrankaListNazivFormatedOIB>
    <izvorni_sadrzaj>
      <item>D.&amp; K. - društvo s ograničenom odgovornošću za prijevoz, OIB 78605494350</item>
    </izvorni_sadrzaj>
    <derivirana_varijabla naziv="DomainObject.Predmet.ProtuStrankaListNazivFormatedOIB_1">
      <item>D.&amp; K. - društvo s ograničenom odgovornošću za prijevoz, OIB 78605494350</item>
    </derivirana_varijabla>
  </DomainObject.Predmet.ProtuStrankaListNazivFormatedOIB>
  <DomainObject.Predmet.OstaliListFormated>
    <izvorni_sadrzaj>
      <item>Kristina Ćapin</item>
    </izvorni_sadrzaj>
    <derivirana_varijabla naziv="DomainObject.Predmet.OstaliListFormated_1">
      <item>Kristina Ćapin</item>
    </derivirana_varijabla>
  </DomainObject.Predmet.OstaliListFormated>
  <DomainObject.Predmet.OstaliListFormatedOIB>
    <izvorni_sadrzaj>
      <item>Kristina Ćapin, OIB 42300876731</item>
    </izvorni_sadrzaj>
    <derivirana_varijabla naziv="DomainObject.Predmet.OstaliListFormatedOIB_1">
      <item>Kristina Ćapin, OIB 42300876731</item>
    </derivirana_varijabla>
  </DomainObject.Predmet.OstaliListFormatedOIB>
  <DomainObject.Predmet.OstaliListFormatedWithAdress>
    <izvorni_sadrzaj>
      <item>Kristina Ćapin, Zmijavci 192, 21260 Zmijavci</item>
    </izvorni_sadrzaj>
    <derivirana_varijabla naziv="DomainObject.Predmet.OstaliListFormatedWithAdress_1">
      <item>Kristina Ćapin, Zmijavci 192, 21260 Zmijavci</item>
    </derivirana_varijabla>
  </DomainObject.Predmet.OstaliListFormatedWithAdress>
  <DomainObject.Predmet.OstaliListFormatedWithAdressOIB>
    <izvorni_sadrzaj>
      <item>Kristina Ćapin, OIB 42300876731, Zmijavci 192, 21260 Zmijavci</item>
    </izvorni_sadrzaj>
    <derivirana_varijabla naziv="DomainObject.Predmet.OstaliListFormatedWithAdressOIB_1">
      <item>Kristina Ćapin, OIB 42300876731, Zmijavci 192, 21260 Zmijavci</item>
    </derivirana_varijabla>
  </DomainObject.Predmet.OstaliListFormatedWithAdressOIB>
  <DomainObject.Predmet.OstaliListNazivFormated>
    <izvorni_sadrzaj>
      <item>Kristina Ćapin</item>
    </izvorni_sadrzaj>
    <derivirana_varijabla naziv="DomainObject.Predmet.OstaliListNazivFormated_1">
      <item>Kristina Ćapin</item>
    </derivirana_varijabla>
  </DomainObject.Predmet.OstaliListNazivFormated>
  <DomainObject.Predmet.OstaliListNazivFormatedOIB>
    <izvorni_sadrzaj>
      <item>Kristina Ćapin, OIB 42300876731</item>
    </izvorni_sadrzaj>
    <derivirana_varijabla naziv="DomainObject.Predmet.OstaliListNazivFormatedOIB_1">
      <item>Kristina Ćapin, OIB 42300876731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D.&amp; K. - društvo s ograničenom odgovornošću za prijevoz</izvorni_sadrzaj>
    <derivirana_varijabla naziv="DomainObject.Predmet.ProtustrankaIDrugi_1">D.&amp; K. - društvo s ograničenom odgovornošću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D.&amp; K. - društvo s ograničenom odgovornošću za prijevoz, OIB 78605494350, Kralja Zvonimira/bb, 21260 Imotski</izvorni_sadrzaj>
    <derivirana_varijabla naziv="DomainObject.Predmet.ProtustrankaIDrugiAdressOIB_1">D.&amp; K. - društvo s ograničenom odgovornošću za prijevoz, OIB 78605494350, Kralja Zvonimira/bb,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D.&amp; K. - društvo s ograničenom odgovornošću za prijevoz</item>
      <item>FINANCIJSKA AGENCIJA, RC SPLIT</item>
      <item>Kristina Ćapin</item>
    </izvorni_sadrzaj>
    <derivirana_varijabla naziv="DomainObject.Predmet.SudioniciListNaziv_1">
      <item>D.&amp; K. - društvo s ograničenom odgovornošću za prijevoz</item>
      <item>FINANCIJSKA AGENCIJA, RC SPLIT</item>
      <item>Kristina Ćapin</item>
    </derivirana_varijabla>
  </DomainObject.Predmet.SudioniciListNaziv>
  <DomainObject.Predmet.SudioniciListAdressOIB>
    <izvorni_sadrzaj>
      <item>D.&amp; K. - društvo s ograničenom odgovornošću za prijevoz, OIB 78605494350, Kralja Zvonimira/bb,21260 Imotski</item>
      <item>FINANCIJSKA AGENCIJA, RC SPLIT, OIB 85821130368, Mažuranićevo šetalište 24 b,21000 Split</item>
      <item>Kristina Ćapin, OIB 42300876731, Zmijavci 192,21260 Zmijavci</item>
    </izvorni_sadrzaj>
    <derivirana_varijabla naziv="DomainObject.Predmet.SudioniciListAdressOIB_1">
      <item>D.&amp; K. - društvo s ograničenom odgovornošću za prijevoz, OIB 78605494350, Kralja Zvonimira/bb,21260 Imotski</item>
      <item>FINANCIJSKA AGENCIJA, RC SPLIT, OIB 85821130368, Mažuranićevo šetalište 24 b,21000 Split</item>
      <item>Kristina Ćapin, OIB 42300876731, Zmijavci 192,21260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78605494350</item>
      <item>, OIB 85821130368</item>
      <item>, OIB 42300876731</item>
    </izvorni_sadrzaj>
    <derivirana_varijabla naziv="DomainObject.Predmet.SudioniciListNazivOIB_1">
      <item>, OIB 78605494350</item>
      <item>, OIB 85821130368</item>
      <item>, OIB 42300876731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3353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2017-08-08T11:03:00Z</dcterms:created>
  <dc:creator>stanka grcic</dc:creator>
  <cp:lastModifiedBy>Mara Marčinko</cp:lastModifiedBy>
  <cp:lastPrinted>2017-08-08T11:14:00Z</cp:lastPrinted>
  <dcterms:modified xmlns:xsi="http://www.w3.org/2001/XMLSchema-instance" xsi:type="dcterms:W3CDTF">2017-08-08T11:15:00Z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