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b6e2" w14:paraId="655b6e2" w:rsidRDefault="00D5479F" w:rsidP="00D5479F" w:rsidR="00D5479F">
      <w:pPr>
        <w:jc w:val="right"/>
        <w15:collapsed w:val="false"/>
      </w:pPr>
      <w:r>
        <w:t>6 St-</w:t>
      </w:r>
      <w:r w:rsidR="00F66D7C">
        <w:t>347/14-81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F66D7C">
        <w:t xml:space="preserve"> </w:t>
      </w:r>
      <w:r>
        <w:t>E</w:t>
      </w:r>
      <w:r w:rsidR="00F66D7C">
        <w:t xml:space="preserve"> </w:t>
      </w:r>
      <w:r>
        <w:t>P</w:t>
      </w:r>
      <w:r w:rsidR="00F66D7C">
        <w:t xml:space="preserve"> </w:t>
      </w:r>
      <w:r>
        <w:t>U</w:t>
      </w:r>
      <w:r w:rsidR="00F66D7C">
        <w:t xml:space="preserve"> </w:t>
      </w:r>
      <w:r>
        <w:t>B</w:t>
      </w:r>
      <w:r w:rsidR="00F66D7C">
        <w:t xml:space="preserve"> </w:t>
      </w:r>
      <w:r>
        <w:t>L</w:t>
      </w:r>
      <w:r w:rsidR="00F66D7C">
        <w:t xml:space="preserve"> </w:t>
      </w:r>
      <w:r>
        <w:t>I</w:t>
      </w:r>
      <w:r w:rsidR="00F66D7C">
        <w:t xml:space="preserve"> </w:t>
      </w:r>
      <w:r>
        <w:t>K</w:t>
      </w:r>
      <w:r w:rsidR="00F66D7C">
        <w:t xml:space="preserve"> </w:t>
      </w:r>
      <w:r>
        <w:t xml:space="preserve">A </w:t>
      </w:r>
      <w:r w:rsidR="00F66D7C">
        <w:t xml:space="preserve"> </w:t>
      </w:r>
      <w:r>
        <w:t>H</w:t>
      </w:r>
      <w:r w:rsidR="00F66D7C">
        <w:t xml:space="preserve"> </w:t>
      </w:r>
      <w:r>
        <w:t>R</w:t>
      </w:r>
      <w:r w:rsidR="00F66D7C">
        <w:t xml:space="preserve"> </w:t>
      </w:r>
      <w:r>
        <w:t>V</w:t>
      </w:r>
      <w:r w:rsidR="00F66D7C">
        <w:t xml:space="preserve"> </w:t>
      </w:r>
      <w:r>
        <w:t>A</w:t>
      </w:r>
      <w:r w:rsidR="00F66D7C">
        <w:t xml:space="preserve"> </w:t>
      </w:r>
      <w:r>
        <w:t>T</w:t>
      </w:r>
      <w:r w:rsidR="00F66D7C">
        <w:t xml:space="preserve"> </w:t>
      </w:r>
      <w:r>
        <w:t>S</w:t>
      </w:r>
      <w:r w:rsidR="00F66D7C">
        <w:t xml:space="preserve"> </w:t>
      </w:r>
      <w:r>
        <w:t>K</w:t>
      </w:r>
      <w:r w:rsidR="00F66D7C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F66D7C">
        <w:rPr>
          <w:b/>
        </w:rPr>
        <w:t xml:space="preserve">ZADRUGA BRANITELJA LADIMIREVCI "u stečaju", </w:t>
      </w:r>
      <w:proofErr w:type="spellStart"/>
      <w:r w:rsidR="00F66D7C">
        <w:rPr>
          <w:b/>
        </w:rPr>
        <w:t>Ladimirevci</w:t>
      </w:r>
      <w:proofErr w:type="spellEnd"/>
      <w:r w:rsidR="00F66D7C">
        <w:rPr>
          <w:b/>
        </w:rPr>
        <w:t>, Trg F. Šovagovića 2, OIB: 64964438199, MBS: 030083281</w:t>
      </w:r>
      <w:r>
        <w:t xml:space="preserve">, dana  </w:t>
      </w:r>
      <w:r w:rsidR="00F04D13">
        <w:t>20. ožujka</w:t>
      </w:r>
      <w:r w:rsidR="00F66D7C">
        <w:t xml:space="preserve"> 2018. g.</w:t>
      </w:r>
      <w:r w:rsidR="00A40595">
        <w:t>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B57961" w:rsidP="00F66D7C" w:rsidR="00F66D7C">
      <w:pPr>
        <w:pStyle w:val="Odlomakpopisa"/>
        <w:numPr>
          <w:ilvl w:val="0"/>
          <w:numId w:val="15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5A270B">
        <w:t xml:space="preserve">i to: </w:t>
      </w:r>
      <w:r w:rsidR="00F66D7C">
        <w:t>upisane u zemljišnoknjižni odjel Valpovo i to:</w:t>
      </w:r>
    </w:p>
    <w:p w:rsidRDefault="00F66D7C" w:rsidP="00F66D7C" w:rsidR="00F66D7C">
      <w:pPr>
        <w:pStyle w:val="Odlomakpopisa"/>
        <w:numPr>
          <w:ilvl w:val="0"/>
          <w:numId w:val="14"/>
        </w:numPr>
        <w:jc w:val="both"/>
      </w:pPr>
      <w:proofErr w:type="spellStart"/>
      <w:r>
        <w:t>zk.ul</w:t>
      </w:r>
      <w:proofErr w:type="spellEnd"/>
      <w:r>
        <w:t xml:space="preserve">. 1361 k.o. </w:t>
      </w:r>
      <w:proofErr w:type="spellStart"/>
      <w:r>
        <w:t>Ladimirevci</w:t>
      </w:r>
      <w:proofErr w:type="spellEnd"/>
      <w:r>
        <w:t xml:space="preserve"> kč.br. 960 oranica </w:t>
      </w:r>
      <w:proofErr w:type="spellStart"/>
      <w:r>
        <w:t>Preslatinci</w:t>
      </w:r>
      <w:proofErr w:type="spellEnd"/>
      <w:r>
        <w:t xml:space="preserve"> 3138 m2 i</w:t>
      </w:r>
    </w:p>
    <w:p w:rsidRDefault="00F66D7C" w:rsidP="00F66D7C" w:rsidR="005A270B" w:rsidRPr="00F04D13">
      <w:pPr>
        <w:pStyle w:val="Odlomakpopisa"/>
        <w:numPr>
          <w:ilvl w:val="0"/>
          <w:numId w:val="14"/>
        </w:numPr>
        <w:jc w:val="both"/>
      </w:pPr>
      <w:proofErr w:type="spellStart"/>
      <w:r>
        <w:t>zk.ul</w:t>
      </w:r>
      <w:proofErr w:type="spellEnd"/>
      <w:r>
        <w:t xml:space="preserve">. 1255 k.o. </w:t>
      </w:r>
      <w:proofErr w:type="spellStart"/>
      <w:r>
        <w:t>Ladimirevci</w:t>
      </w:r>
      <w:proofErr w:type="spellEnd"/>
      <w:r>
        <w:t xml:space="preserve"> kč.br. 961 oranica u selu 3070 m2</w:t>
      </w:r>
      <w:r w:rsidR="00F02F2A">
        <w:t xml:space="preserve"> </w:t>
      </w:r>
      <w:r w:rsidR="00104DD5">
        <w:t xml:space="preserve">u iznosu od </w:t>
      </w:r>
      <w:r w:rsidR="00F04D13" w:rsidRPr="00F04D13">
        <w:t>17.000,00</w:t>
      </w:r>
      <w:r w:rsidR="00C82FAD" w:rsidRPr="00F04D13">
        <w:t xml:space="preserve"> </w:t>
      </w:r>
      <w:r w:rsidR="00932CFA" w:rsidRPr="00F04D13">
        <w:t xml:space="preserve">kn </w:t>
      </w:r>
      <w:r w:rsidR="005A270B" w:rsidRPr="00F04D13">
        <w:t xml:space="preserve">namiruju se: </w:t>
      </w:r>
    </w:p>
    <w:p w:rsidRDefault="005A270B" w:rsidP="005A270B" w:rsidR="005A270B">
      <w:pPr>
        <w:jc w:val="both"/>
      </w:pPr>
    </w:p>
    <w:p w:rsidRDefault="00F04D13" w:rsidP="00F04D13" w:rsidR="00F04D13">
      <w:pPr>
        <w:pStyle w:val="Odlomakpopisa"/>
        <w:numPr>
          <w:ilvl w:val="0"/>
          <w:numId w:val="2"/>
        </w:numPr>
        <w:jc w:val="both"/>
      </w:pPr>
      <w:r>
        <w:t>troškovi utvrđenja tražbine (čl. 170 st. 1 SZ) u iznosu od 850,00 kn te stvarni troškovi sukladno čl. 170 st. 2 SZ u ukupnom iznosu od 33.970,00 kn a koji iznos čini objava oglasa u iznosu od 21.950,00 kn za prodaju nekretnine (7 oglasa), knjigovodstvene usluge u iznosu od 9.300,00 kn odnose se na račune Obla d.o.o. 31 mjesec – 300,00 kn mjesečno i nagrada stečajnom upravitelju u ukupnom iznosu od 2.720,00 kn sukladno Uredbi NN 105/15 na iznos od 17.000,00 kn – 16% što iznosi 2.720,00 kn bruto.</w:t>
      </w:r>
    </w:p>
    <w:p w:rsidRDefault="00F04D13" w:rsidP="00F04D13" w:rsidR="00F04D13">
      <w:pPr>
        <w:pStyle w:val="Odlomakpopisa"/>
        <w:ind w:left="1068"/>
        <w:jc w:val="both"/>
      </w:pPr>
    </w:p>
    <w:p w:rsidRDefault="00F04D13" w:rsidP="00F04D13" w:rsidR="00F04D13">
      <w:pPr>
        <w:pStyle w:val="Odlomakpopisa"/>
        <w:numPr>
          <w:ilvl w:val="0"/>
          <w:numId w:val="15"/>
        </w:numPr>
        <w:jc w:val="both"/>
      </w:pPr>
      <w:r>
        <w:t xml:space="preserve">Utvrđuje se da su troškovi utvrđenja tražbine i stvarni troškovi unovčenja veći od </w:t>
      </w:r>
      <w:proofErr w:type="spellStart"/>
      <w:r>
        <w:t>kupovnine</w:t>
      </w:r>
      <w:proofErr w:type="spellEnd"/>
      <w:r>
        <w:t xml:space="preserve"> te ne postoji mogućnost za namirenje </w:t>
      </w:r>
      <w:proofErr w:type="spellStart"/>
      <w:r>
        <w:t>razlučnog</w:t>
      </w:r>
      <w:proofErr w:type="spellEnd"/>
      <w:r>
        <w:t xml:space="preserve"> vjerovnika RH MF Porezna uprava. </w:t>
      </w:r>
    </w:p>
    <w:p w:rsidRDefault="00171F06" w:rsidP="00F04D13" w:rsidR="00171F06">
      <w:pPr>
        <w:jc w:val="both"/>
      </w:pPr>
    </w:p>
    <w:p w:rsidRDefault="005A270B" w:rsidP="00F04D13" w:rsidR="005A270B" w:rsidRPr="00F04D13">
      <w:pPr>
        <w:pStyle w:val="Odlomakpopisa"/>
        <w:numPr>
          <w:ilvl w:val="0"/>
          <w:numId w:val="15"/>
        </w:numPr>
        <w:jc w:val="both"/>
      </w:pPr>
      <w:r>
        <w:t>Računovodstvo Trgovačkog suda u Osijeku izvršiti će prijenos navedenih sredstava s kartice predmeta i to</w:t>
      </w:r>
      <w:r w:rsidR="003C4055">
        <w:t xml:space="preserve"> iznosa od </w:t>
      </w:r>
      <w:r w:rsidR="00F04D13" w:rsidRPr="00F04D13">
        <w:rPr>
          <w:b/>
        </w:rPr>
        <w:t>17.000,00</w:t>
      </w:r>
      <w:r w:rsidR="003C4055" w:rsidRPr="00F04D13">
        <w:rPr>
          <w:b/>
        </w:rPr>
        <w:t xml:space="preserve"> kn</w:t>
      </w:r>
      <w:r w:rsidR="003C4055">
        <w:t xml:space="preserve"> na žiro račun stečajnog dužnika broj </w:t>
      </w:r>
      <w:r w:rsidR="00F04D13" w:rsidRPr="00F04D13">
        <w:rPr>
          <w:b/>
          <w:u w:val="single"/>
        </w:rPr>
        <w:t>IBAN HR06 2340 0091 1900 2347 5</w:t>
      </w:r>
      <w:r w:rsidR="00F04D13" w:rsidRPr="007E084D">
        <w:t xml:space="preserve"> otvoren kod PBZ Zagreb d.d.</w:t>
      </w:r>
      <w:r w:rsidR="00866574">
        <w:t>,</w:t>
      </w:r>
      <w:r w:rsidR="006E5710">
        <w:t xml:space="preserve"> </w:t>
      </w:r>
      <w:r w:rsidR="006E5710" w:rsidRPr="00F04D13">
        <w:rPr>
          <w:b/>
        </w:rPr>
        <w:t>po pravomoćnosti ovog rješenja.</w:t>
      </w:r>
    </w:p>
    <w:p w:rsidRDefault="001E15EB" w:rsidP="001E15EB" w:rsidR="001E15EB">
      <w:pPr>
        <w:jc w:val="both"/>
      </w:pPr>
    </w:p>
    <w:p w:rsidRDefault="003C4055" w:rsidP="001E15EB" w:rsidR="003C4055">
      <w:pPr>
        <w:jc w:val="both"/>
      </w:pPr>
    </w:p>
    <w:p w:rsidRDefault="00F04D13" w:rsidP="001E15EB" w:rsidR="00F04D13">
      <w:pPr>
        <w:jc w:val="both"/>
      </w:pPr>
    </w:p>
    <w:p w:rsidRDefault="00F04D13" w:rsidP="001E15EB" w:rsidR="00F04D13">
      <w:pPr>
        <w:jc w:val="both"/>
      </w:pPr>
    </w:p>
    <w:p w:rsidRDefault="00F04D13" w:rsidP="001E15EB" w:rsidR="00F04D13">
      <w:pPr>
        <w:jc w:val="both"/>
      </w:pPr>
    </w:p>
    <w:p w:rsidRDefault="005A270B" w:rsidP="005A270B" w:rsidR="005A270B">
      <w:pPr>
        <w:jc w:val="both"/>
      </w:pPr>
    </w:p>
    <w:p w:rsidRDefault="00312E10" w:rsidP="005A270B" w:rsidR="00312E10">
      <w:pPr>
        <w:jc w:val="both"/>
      </w:pPr>
    </w:p>
    <w:p w:rsidRDefault="00F04D13" w:rsidP="00F04D13" w:rsidR="00F04D13">
      <w:pPr>
        <w:jc w:val="right"/>
      </w:pPr>
      <w:r>
        <w:lastRenderedPageBreak/>
        <w:t>6 St-347/14-81</w:t>
      </w:r>
    </w:p>
    <w:p w:rsidRDefault="00312E10" w:rsidP="00312E10" w:rsidR="00312E10">
      <w:pPr>
        <w:jc w:val="right"/>
      </w:pPr>
    </w:p>
    <w:p w:rsidRDefault="003C4055" w:rsidP="005A270B" w:rsidR="003C4055">
      <w:pPr>
        <w:ind w:firstLine="708"/>
        <w:jc w:val="center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F04D13" w:rsidP="005A270B" w:rsidR="00F04D13">
      <w:pPr>
        <w:ind w:firstLine="708"/>
        <w:jc w:val="both"/>
      </w:pPr>
    </w:p>
    <w:p w:rsidRDefault="005A270B" w:rsidP="00F04D13" w:rsidR="00F04D13">
      <w:pPr>
        <w:ind w:firstLine="360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F04D13" w:rsidRPr="00F04D13">
        <w:rPr>
          <w:b/>
        </w:rPr>
        <w:t xml:space="preserve">ZADRUGA BRANITELJA LADIMIREVCI "u stečaju", </w:t>
      </w:r>
      <w:proofErr w:type="spellStart"/>
      <w:r w:rsidR="00F04D13" w:rsidRPr="00F04D13">
        <w:rPr>
          <w:b/>
        </w:rPr>
        <w:t>Ladimirevci</w:t>
      </w:r>
      <w:proofErr w:type="spellEnd"/>
      <w:r w:rsidR="00F04D13" w:rsidRPr="00F04D13">
        <w:rPr>
          <w:b/>
        </w:rPr>
        <w:t xml:space="preserve">, Trg F. Šovagovića 2, OIB: 64964438199, MBS: 030083281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F04D13">
        <w:t>e</w:t>
      </w:r>
      <w:r>
        <w:t xml:space="preserve"> nekretnin</w:t>
      </w:r>
      <w:r w:rsidR="00F04D13">
        <w:t>e</w:t>
      </w:r>
      <w:r>
        <w:t xml:space="preserve"> stečajnog dužnika</w:t>
      </w:r>
      <w:r w:rsidR="00866574">
        <w:t xml:space="preserve"> </w:t>
      </w:r>
      <w:r w:rsidR="00F04D13">
        <w:t>upisane u zemljišnoknjižni odjel Valpovo i to:</w:t>
      </w:r>
    </w:p>
    <w:p w:rsidRDefault="00F04D13" w:rsidP="00F04D13" w:rsidR="00F04D13">
      <w:pPr>
        <w:pStyle w:val="Odlomakpopisa"/>
        <w:numPr>
          <w:ilvl w:val="0"/>
          <w:numId w:val="14"/>
        </w:numPr>
        <w:jc w:val="both"/>
      </w:pPr>
      <w:proofErr w:type="spellStart"/>
      <w:r>
        <w:t>zk.ul</w:t>
      </w:r>
      <w:proofErr w:type="spellEnd"/>
      <w:r>
        <w:t xml:space="preserve">. 1361 k.o. </w:t>
      </w:r>
      <w:proofErr w:type="spellStart"/>
      <w:r>
        <w:t>Ladimirevci</w:t>
      </w:r>
      <w:proofErr w:type="spellEnd"/>
      <w:r>
        <w:t xml:space="preserve"> kč.br. 960 oranica </w:t>
      </w:r>
      <w:proofErr w:type="spellStart"/>
      <w:r>
        <w:t>Preslatinci</w:t>
      </w:r>
      <w:proofErr w:type="spellEnd"/>
      <w:r>
        <w:t xml:space="preserve"> 3138 m2 i</w:t>
      </w:r>
    </w:p>
    <w:p w:rsidRDefault="00F04D13" w:rsidP="00F04D13" w:rsidR="005A270B">
      <w:pPr>
        <w:ind w:firstLine="708"/>
        <w:jc w:val="both"/>
      </w:pPr>
      <w:proofErr w:type="spellStart"/>
      <w:r>
        <w:t>zk.ul</w:t>
      </w:r>
      <w:proofErr w:type="spellEnd"/>
      <w:r>
        <w:t xml:space="preserve">. 1255 k.o. </w:t>
      </w:r>
      <w:proofErr w:type="spellStart"/>
      <w:r>
        <w:t>Ladimirevci</w:t>
      </w:r>
      <w:proofErr w:type="spellEnd"/>
      <w:r>
        <w:t xml:space="preserve"> kč.br. 961 oranica u selu 3070 m2 </w:t>
      </w:r>
      <w:r w:rsidR="00312E10">
        <w:t xml:space="preserve">na kojoj nekretnini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>
        <w:t>RH MF</w:t>
      </w:r>
      <w:r w:rsidR="003C4055">
        <w:t xml:space="preserve"> te je ista prodana na javnoj dražbi pred Trgovačkim sudom u Osijeku za iznos od </w:t>
      </w:r>
      <w:r>
        <w:t>17.000,00</w:t>
      </w:r>
      <w:r w:rsidR="003C4055">
        <w:t xml:space="preserve"> 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F04D13">
        <w:t>28. veljače 2018.</w:t>
      </w:r>
      <w:r w:rsidR="00523D35">
        <w:t xml:space="preserve">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</w:t>
      </w:r>
      <w:r w:rsidR="00F04D13">
        <w:t xml:space="preserve">troškova utvrđenja i stvarnih troškova stečajnog postupka sukladno čl. 170 SZ a budući da su isti veći od </w:t>
      </w:r>
      <w:proofErr w:type="spellStart"/>
      <w:r w:rsidR="00F04D13">
        <w:t>kupovnine</w:t>
      </w:r>
      <w:proofErr w:type="spellEnd"/>
      <w:r w:rsidR="00F04D13">
        <w:t xml:space="preserve"> ne postoji mogućnost za namirenje </w:t>
      </w:r>
      <w:proofErr w:type="spellStart"/>
      <w:r w:rsidR="00F04D13">
        <w:t>razlučnog</w:t>
      </w:r>
      <w:proofErr w:type="spellEnd"/>
      <w:r w:rsidR="00F04D13">
        <w:t xml:space="preserve"> vjerovnika RH MF Porezna uprava, </w:t>
      </w:r>
      <w:r w:rsidR="003C4055">
        <w:t xml:space="preserve">u nazočnosti stečajnog upravitelja, </w:t>
      </w:r>
      <w:r w:rsidR="00F04D13">
        <w:t xml:space="preserve">odsutnosti uredno pozvanog </w:t>
      </w:r>
      <w:r w:rsidR="005A270B">
        <w:t>ŽDO,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BA4469" w:rsidP="00B57961" w:rsidR="00BA4469"/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F04D13">
        <w:t>20. ožujka 2018.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</w:p>
    <w:p w:rsidRDefault="00F04D13" w:rsidP="00F04D13" w:rsidR="00F04D13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ŽDO  Osijek</w:t>
      </w:r>
    </w:p>
    <w:p w:rsidRDefault="005B1841" w:rsidP="00F04D13" w:rsidR="005B1841" w:rsidRPr="00F04D13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F04D13">
        <w:rPr>
          <w:sz w:val="22"/>
          <w:szCs w:val="22"/>
        </w:rPr>
        <w:t xml:space="preserve">računovodstvo TS Osijek - </w:t>
      </w:r>
      <w:r w:rsidRPr="00F04D13"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F04D13">
        <w:rPr>
          <w:sz w:val="22"/>
          <w:szCs w:val="22"/>
        </w:rPr>
        <w:t>20.4.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556" w:rsidP="00752878" w:rsidR="00AE0556">
      <w:r>
        <w:separator/>
      </w:r>
    </w:p>
  </w:endnote>
  <w:endnote w:id="0" w:type="continuationSeparator">
    <w:p w:rsidRDefault="00AE0556" w:rsidP="00752878" w:rsidR="00AE0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556" w:rsidP="00752878" w:rsidR="00AE0556">
      <w:r>
        <w:separator/>
      </w:r>
    </w:p>
  </w:footnote>
  <w:footnote w:id="0" w:type="continuationSeparator">
    <w:p w:rsidRDefault="00AE0556" w:rsidP="00752878" w:rsidR="00AE0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584">
          <w:rPr>
            <w:noProof/>
          </w:rPr>
          <w:t>2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977B0F"/>
    <w:multiLevelType w:val="hybridMultilevel"/>
    <w:tmpl w:val="252A3A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9368D0"/>
    <w:multiLevelType w:val="hybridMultilevel"/>
    <w:tmpl w:val="1976105C"/>
    <w:lvl w:tplc="0A00FA9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1D79E5"/>
    <w:multiLevelType w:val="hybridMultilevel"/>
    <w:tmpl w:val="AAD41376"/>
    <w:lvl w:tplc="7A8E112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6"/>
  </w:num>
  <w:num w:numId="5">
    <w:abstractNumId w:val="5"/>
  </w:num>
  <w:num w:numId="6">
    <w:abstractNumId w:val="10"/>
  </w:num>
  <w:num w:numId="7">
    <w:abstractNumId w:val="8"/>
  </w:num>
  <w:num w:numId="8">
    <w:abstractNumId w:val="0"/>
  </w:num>
  <w:num w:numId="9">
    <w:abstractNumId w:val="3"/>
  </w:num>
  <w:num w:numId="10">
    <w:abstractNumId w:val="13"/>
  </w:num>
  <w:num w:numId="11">
    <w:abstractNumId w:val="14"/>
  </w:num>
  <w:num w:numId="12">
    <w:abstractNumId w:val="7"/>
  </w:num>
  <w:num w:numId="13">
    <w:abstractNumId w:val="11"/>
  </w:num>
  <w:num w:numId="14">
    <w:abstractNumId w:val="9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6585B"/>
    <w:rsid w:val="001673B7"/>
    <w:rsid w:val="00171F06"/>
    <w:rsid w:val="00193CDF"/>
    <w:rsid w:val="001E15EB"/>
    <w:rsid w:val="001F552C"/>
    <w:rsid w:val="00231ADE"/>
    <w:rsid w:val="00286473"/>
    <w:rsid w:val="0029617D"/>
    <w:rsid w:val="002E476F"/>
    <w:rsid w:val="002F474D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23D35"/>
    <w:rsid w:val="00533068"/>
    <w:rsid w:val="00555597"/>
    <w:rsid w:val="0055774B"/>
    <w:rsid w:val="00573E91"/>
    <w:rsid w:val="005A270B"/>
    <w:rsid w:val="005B1841"/>
    <w:rsid w:val="00644869"/>
    <w:rsid w:val="00650C92"/>
    <w:rsid w:val="006B39C8"/>
    <w:rsid w:val="006E5710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9A0F93"/>
    <w:rsid w:val="00A062DA"/>
    <w:rsid w:val="00A263BB"/>
    <w:rsid w:val="00A30E36"/>
    <w:rsid w:val="00A40595"/>
    <w:rsid w:val="00A57BF1"/>
    <w:rsid w:val="00A766E0"/>
    <w:rsid w:val="00AE0556"/>
    <w:rsid w:val="00AF50EB"/>
    <w:rsid w:val="00B57961"/>
    <w:rsid w:val="00B70336"/>
    <w:rsid w:val="00BA4469"/>
    <w:rsid w:val="00BC089F"/>
    <w:rsid w:val="00BC4D67"/>
    <w:rsid w:val="00C06C57"/>
    <w:rsid w:val="00C82FAD"/>
    <w:rsid w:val="00C910E8"/>
    <w:rsid w:val="00CA38CE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E14584"/>
    <w:rsid w:val="00E2127A"/>
    <w:rsid w:val="00EA7C26"/>
    <w:rsid w:val="00ED0369"/>
    <w:rsid w:val="00EE4459"/>
    <w:rsid w:val="00F02F2A"/>
    <w:rsid w:val="00F04D13"/>
    <w:rsid w:val="00F1297B"/>
    <w:rsid w:val="00F168F0"/>
    <w:rsid w:val="00F234F0"/>
    <w:rsid w:val="00F30DDE"/>
    <w:rsid w:val="00F43DEF"/>
    <w:rsid w:val="00F532F9"/>
    <w:rsid w:val="00F66D7C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5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4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5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5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4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5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8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9D506-6B25-4695-9DE6-2C3689950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2718</properties:Characters>
  <properties:Lines>106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2018-02-28T12:12:00Z</dcterms:created>
  <dc:creator>wsadmin</dc:creator>
  <cp:lastModifiedBy>Danijela Sekulić</cp:lastModifiedBy>
  <cp:lastPrinted>2018-03-20T12:58:00Z</cp:lastPrinted>
  <dcterms:modified xmlns:xsi="http://www.w3.org/2001/XMLSchema-instance" xsi:type="dcterms:W3CDTF">2018-03-20T12:58:00Z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(ZADRUGA BRANITELJA.docx)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