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f25df" w14:paraId="07f25df" w:rsidRDefault="00E44E8B" w:rsidP="00E44E8B" w:rsidR="00E44E8B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E44E8B" w:rsidP="00E44E8B" w:rsidR="00E44E8B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E44E8B" w:rsidP="00E44E8B" w:rsidR="00E44E8B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E44E8B" w:rsidP="00E44E8B" w:rsidR="00E44E8B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E44E8B" w:rsidP="00E44E8B" w:rsidR="00E44E8B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St-1287/2015</w:t>
      </w:r>
    </w:p>
    <w:p w:rsidRDefault="00E44E8B" w:rsidP="00E44E8B" w:rsidR="00E44E8B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E44E8B" w:rsidP="00E44E8B" w:rsidR="00E44E8B">
      <w:pPr>
        <w:jc w:val="center"/>
        <w:rPr>
          <w:rFonts w:hAnsi="Times New Roman" w:ascii="Times New Roman"/>
          <w:szCs w:val="24"/>
          <w:lang w:val="hr-HR"/>
        </w:rPr>
      </w:pPr>
    </w:p>
    <w:p w:rsidRDefault="00E44E8B" w:rsidP="00E44E8B" w:rsidR="00E44E8B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E8B" w:rsidP="00E44E8B" w:rsidR="00E44E8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44E8B" w:rsidP="00E44E8B" w:rsidR="00E44E8B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44E8B" w:rsidP="00E44E8B" w:rsidR="00E44E8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44E8B" w:rsidP="00E44E8B" w:rsidR="00E44E8B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MOTO LINE </w:t>
      </w:r>
      <w:proofErr w:type="spellStart"/>
      <w:r>
        <w:rPr>
          <w:rFonts w:hAnsi="Times New Roman" w:ascii="Times New Roman"/>
          <w:szCs w:val="24"/>
        </w:rPr>
        <w:t>d.o.o</w:t>
      </w:r>
      <w:proofErr w:type="spellEnd"/>
      <w:r>
        <w:rPr>
          <w:rFonts w:hAnsi="Times New Roman" w:ascii="Times New Roman"/>
          <w:szCs w:val="24"/>
        </w:rPr>
        <w:t xml:space="preserve">., OIB: 10797911061, Zagreb, </w:t>
      </w:r>
      <w:proofErr w:type="spellStart"/>
      <w:r>
        <w:rPr>
          <w:rFonts w:hAnsi="Times New Roman" w:ascii="Times New Roman"/>
          <w:szCs w:val="24"/>
        </w:rPr>
        <w:t>Maksimirska</w:t>
      </w:r>
      <w:proofErr w:type="spellEnd"/>
      <w:r>
        <w:rPr>
          <w:rFonts w:hAnsi="Times New Roman" w:ascii="Times New Roman"/>
          <w:szCs w:val="24"/>
        </w:rPr>
        <w:t xml:space="preserve"> 62,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11. ožujka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44E8B" w:rsidP="00E44E8B" w:rsidR="00E44E8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44E8B" w:rsidP="00E44E8B" w:rsidR="00E44E8B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E44E8B" w:rsidP="00E44E8B" w:rsidR="00E44E8B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44E8B" w:rsidP="00E44E8B" w:rsidR="00E44E8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A337A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MOTO LINE d.o.o., OIB: 10797911061, Zagreb, Maksimirska 62.</w:t>
      </w:r>
    </w:p>
    <w:p w:rsidRDefault="00E44E8B" w:rsidP="00E44E8B" w:rsidR="00E44E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44E8B" w:rsidP="00E44E8B" w:rsidR="00E44E8B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11. ožujka 2016. godine u 13 sati i 20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44E8B" w:rsidP="00E44E8B" w:rsidR="00E44E8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44E8B" w:rsidP="00E44E8B" w:rsidR="00E44E8B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David Jakovljević, OIB: 63014812654,  iz Sesveta, </w:t>
      </w: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7.</w:t>
      </w:r>
    </w:p>
    <w:p w:rsidRDefault="00E44E8B" w:rsidP="00E44E8B" w:rsidR="00E44E8B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44E8B" w:rsidP="00E44E8B" w:rsidR="00E44E8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MOTO LINE d.o.o., OIB: 10797911061, Zagreb, Maksimirska 62.</w:t>
      </w:r>
    </w:p>
    <w:p w:rsidRDefault="00E44E8B" w:rsidP="00E44E8B" w:rsidR="00E44E8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44E8B" w:rsidP="00E44E8B" w:rsidR="00E44E8B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E44E8B" w:rsidP="00E44E8B" w:rsidR="00E44E8B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44E8B" w:rsidP="00E44E8B" w:rsidR="00E44E8B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44E8B" w:rsidP="00E44E8B" w:rsidR="00E44E8B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44E8B" w:rsidP="00E44E8B" w:rsidR="00E44E8B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44E8B" w:rsidP="00E44E8B" w:rsidR="00E44E8B">
      <w:pPr>
        <w:jc w:val="both"/>
        <w:rPr>
          <w:rFonts w:hAnsi="Times New Roman" w:ascii="Times New Roman"/>
          <w:lang w:val="hr-HR"/>
        </w:rPr>
      </w:pPr>
    </w:p>
    <w:p w:rsidRDefault="00E44E8B" w:rsidP="00E44E8B" w:rsidR="00E44E8B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13. studenog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E44E8B" w:rsidP="00E44E8B" w:rsidR="00E44E8B">
      <w:pPr>
        <w:jc w:val="both"/>
        <w:rPr>
          <w:rFonts w:hAnsi="Times New Roman" w:ascii="Times New Roman"/>
        </w:rPr>
      </w:pPr>
    </w:p>
    <w:p w:rsidRDefault="00E44E8B" w:rsidP="00E44E8B" w:rsidR="00E44E8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E44E8B" w:rsidP="00E44E8B" w:rsidR="00E44E8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44E8B" w:rsidP="00E44E8B" w:rsidR="00E44E8B">
      <w:pPr>
        <w:jc w:val="both"/>
        <w:rPr>
          <w:rFonts w:hAnsi="Times New Roman" w:ascii="Times New Roman"/>
          <w:lang w:val="hr-HR"/>
        </w:rPr>
      </w:pPr>
    </w:p>
    <w:p w:rsidRDefault="00E44E8B" w:rsidP="00E44E8B" w:rsidR="00E44E8B">
      <w:pPr>
        <w:jc w:val="both"/>
        <w:rPr>
          <w:rFonts w:hAnsi="Times New Roman" w:ascii="Times New Roman"/>
          <w:lang w:val="hr-HR"/>
        </w:rPr>
      </w:pPr>
    </w:p>
    <w:p w:rsidRDefault="00E44E8B" w:rsidP="00E44E8B" w:rsidR="00E44E8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11. ožujka 2016. godine</w:t>
      </w:r>
    </w:p>
    <w:p w:rsidRDefault="00E44E8B" w:rsidP="00E44E8B" w:rsidR="00E44E8B">
      <w:pPr>
        <w:jc w:val="center"/>
        <w:rPr>
          <w:rFonts w:hAnsi="Times New Roman" w:ascii="Times New Roman"/>
          <w:lang w:val="hr-HR"/>
        </w:rPr>
      </w:pPr>
    </w:p>
    <w:p w:rsidRDefault="00E44E8B" w:rsidP="00E44E8B" w:rsidR="00E44E8B">
      <w:pPr>
        <w:jc w:val="center"/>
        <w:rPr>
          <w:rFonts w:hAnsi="Times New Roman" w:ascii="Times New Roman"/>
          <w:lang w:val="hr-HR"/>
        </w:rPr>
      </w:pPr>
    </w:p>
    <w:p w:rsidRDefault="00E44E8B" w:rsidP="00E44E8B" w:rsidR="00E44E8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44E8B" w:rsidP="00E44E8B" w:rsidR="00E44E8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E44E8B" w:rsidP="00E44E8B" w:rsidR="00E44E8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44E8B" w:rsidP="00E44E8B" w:rsidR="00E44E8B">
      <w:pPr>
        <w:jc w:val="both"/>
        <w:rPr>
          <w:rFonts w:hAnsi="Times New Roman" w:ascii="Times New Roman"/>
          <w:szCs w:val="24"/>
          <w:lang w:val="hr-HR"/>
        </w:rPr>
      </w:pPr>
    </w:p>
    <w:p w:rsidRDefault="00E44E8B" w:rsidP="00E44E8B" w:rsidR="00E44E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E8B" w:rsidP="00E44E8B" w:rsidR="00E44E8B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44E8B" w:rsidP="00E44E8B" w:rsidR="00E44E8B">
      <w:pPr>
        <w:jc w:val="both"/>
        <w:rPr>
          <w:rFonts w:hAnsi="Times New Roman" w:ascii="Times New Roman"/>
        </w:rPr>
      </w:pPr>
    </w:p>
    <w:p w:rsidRDefault="00E44E8B" w:rsidP="00E44E8B" w:rsidR="00E44E8B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44E8B" w:rsidP="00E44E8B" w:rsidR="00E44E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E44E8B" w:rsidP="00E44E8B" w:rsidR="00E44E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44E8B" w:rsidP="00E44E8B" w:rsidR="00E44E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E44E8B" w:rsidP="00E44E8B" w:rsidR="00E44E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E44E8B" w:rsidP="00E44E8B" w:rsidR="00E44E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E44E8B" w:rsidP="00E44E8B" w:rsidR="00E44E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E44E8B" w:rsidP="00E44E8B" w:rsidR="00E44E8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E44E8B" w:rsidP="00E44E8B" w:rsidR="00E44E8B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44E8B" w:rsidP="00E44E8B" w:rsidR="00E44E8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44E8B" w:rsidP="00E44E8B" w:rsidR="00E44E8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44E8B" w:rsidP="00E44E8B" w:rsidR="00E44E8B" w:rsidRPr="00D44D4F">
      <w:pPr>
        <w:jc w:val="center"/>
        <w:rPr>
          <w:sz w:val="32"/>
          <w:u w:val="single"/>
          <w:lang w:val="hr-HR"/>
        </w:rPr>
      </w:pPr>
    </w:p>
    <w:p w:rsidRDefault="00E44E8B" w:rsidP="00E44E8B" w:rsidR="00E44E8B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09E7" w:rsidR="00000000">
      <w:r>
        <w:separator/>
      </w:r>
    </w:p>
  </w:endnote>
  <w:endnote w:id="0" w:type="continuationSeparator">
    <w:p w:rsidRDefault="004809E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09E7" w:rsidR="00000000">
      <w:r>
        <w:separator/>
      </w:r>
    </w:p>
  </w:footnote>
  <w:footnote w:id="0" w:type="continuationSeparator">
    <w:p w:rsidRDefault="004809E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E44E8B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St-1287/2015</w:t>
        </w:r>
      </w:p>
    </w:sdtContent>
  </w:sdt>
  <w:p w:rsidRDefault="00E44E8B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E8B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4809E7" w:rsidP="00840E3D" w:rsidR="00840E3D">
    <w:pPr>
      <w:pStyle w:val="Zaglavlje"/>
      <w:rPr>
        <w:lang w:val="hr-HR"/>
      </w:rPr>
    </w:pPr>
  </w:p>
  <w:p w:rsidRDefault="00E44E8B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E44E8B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1730"/>
    <w:rsid w:val="00135025"/>
    <w:rsid w:val="00181F4E"/>
    <w:rsid w:val="004809E7"/>
    <w:rsid w:val="00711730"/>
    <w:rsid w:val="00C95241"/>
    <w:rsid w:val="00E4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E8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4E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4E8B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E44E8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E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E8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09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9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9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9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9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E8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4E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4E8B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E44E8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E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E8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809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9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9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9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9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St-1287/2015</izvorni_sadrzaj>
    <derivirana_varijabla naziv="DomainObject.Predmet.OznakaBroj_1">St-1287/2015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LINE d.o.o. zastupanog po punomoćniku Emir Halimić</izvorni_sadrzaj>
    <derivirana_varijabla naziv="DomainObject.Predmet.ProtustrankaFormated_1">  MOTO LINE d.o.o. zastupanog po punomoćniku Emir Halimić</derivirana_varijabla>
  </DomainObject.Predmet.ProtustrankaFormated>
  <DomainObject.Predmet.ProtustrankaFormatedOIB>
    <izvorni_sadrzaj>  MOTO LINE d.o.o., OIB 10797911061 zastupanog po punomoćniku Emir Halimić</izvorni_sadrzaj>
    <derivirana_varijabla naziv="DomainObject.Predmet.ProtustrankaFormatedOIB_1">  MOTO LINE d.o.o., OIB 10797911061 zastupanog po punomoćniku Emir Halimić</derivirana_varijabla>
  </DomainObject.Predmet.ProtustrankaFormatedOIB>
  <DomainObject.Predmet.ProtustrankaFormatedWithAdress>
    <izvorni_sadrzaj> MOTO LINE d.o.o., Maksimirska 62, 10000 Zagreb zastupanog po punomoćniku Emir Halimić</izvorni_sadrzaj>
    <derivirana_varijabla naziv="DomainObject.Predmet.ProtustrankaFormatedWithAdress_1"> MOTO LINE d.o.o., Maksimirska 62, 10000 Zagreb zastupanog po punomoćniku Emir Halimić</derivirana_varijabla>
  </DomainObject.Predmet.ProtustrankaFormatedWithAdress>
  <DomainObject.Predmet.ProtustrankaFormatedWithAdressOIB>
    <izvorni_sadrzaj> MOTO LINE d.o.o., OIB 10797911061, Maksimirska 62, 10000 Zagreb zastupanog po punomoćniku Emir Halimić</izvorni_sadrzaj>
    <derivirana_varijabla naziv="DomainObject.Predmet.ProtustrankaFormatedWithAdressOIB_1"> MOTO LINE d.o.o., OIB 10797911061, Maksimirska 62, 10000 Zagreb zastupanog po punomoćniku Emir Halimić</derivirana_varijabla>
  </DomainObject.Predmet.ProtustrankaFormatedWithAdressOIB>
  <DomainObject.Predmet.ProtustrankaWithAdress>
    <izvorni_sadrzaj>MOTO LINE d.o.o. Maksimirska 62, 10000 Zagreb</izvorni_sadrzaj>
    <derivirana_varijabla naziv="DomainObject.Predmet.ProtustrankaWithAdress_1">MOTO LINE d.o.o. Maksimirska 62, 10000 Zagreb</derivirana_varijabla>
  </DomainObject.Predmet.ProtustrankaWithAdress>
  <DomainObject.Predmet.ProtustrankaWithAdressOIB>
    <izvorni_sadrzaj>MOTO LINE d.o.o., OIB 10797911061, Maksimirska 62, 10000 Zagreb</izvorni_sadrzaj>
    <derivirana_varijabla naziv="DomainObject.Predmet.ProtustrankaWithAdressOIB_1">MOTO LINE d.o.o., OIB 10797911061, Maksimirska 62, 10000 Zagreb</derivirana_varijabla>
  </DomainObject.Predmet.ProtustrankaWithAdressOIB>
  <DomainObject.Predmet.ProtustrankaNazivFormated>
    <izvorni_sadrzaj>MOTO LINE d.o.o.</izvorni_sadrzaj>
    <derivirana_varijabla naziv="DomainObject.Predmet.ProtustrankaNazivFormated_1">MOTO LINE d.o.o.</derivirana_varijabla>
  </DomainObject.Predmet.ProtustrankaNazivFormated>
  <DomainObject.Predmet.ProtustrankaNazivFormatedOIB>
    <izvorni_sadrzaj>MOTO LINE d.o.o., OIB 10797911061</izvorni_sadrzaj>
    <derivirana_varijabla naziv="DomainObject.Predmet.ProtustrankaNazivFormatedOIB_1">MOTO LINE d.o.o., OIB 10797911061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 LINE d.o.o. zastupanog po punomoćniku Emir Halimić</item>
    </izvorni_sadrzaj>
    <derivirana_varijabla naziv="DomainObject.Predmet.ProtuStrankaListFormated_1">
      <item>MOTO LINE d.o.o. zastupanog po punomoćniku Emir Halimić</item>
    </derivirana_varijabla>
  </DomainObject.Predmet.ProtuStrankaListFormated>
  <DomainObject.Predmet.ProtuStrankaListFormatedOIB>
    <izvorni_sadrzaj>
      <item>MOTO LINE d.o.o., OIB 10797911061 zastupanog po punomoćniku Emir Halimić</item>
    </izvorni_sadrzaj>
    <derivirana_varijabla naziv="DomainObject.Predmet.ProtuStrankaListFormatedOIB_1">
      <item>MOTO LINE d.o.o., OIB 10797911061 zastupanog po punomoćniku Emir Halimić</item>
    </derivirana_varijabla>
  </DomainObject.Predmet.ProtuStrankaListFormatedOIB>
  <DomainObject.Predmet.ProtuStrankaListFormatedWithAdress>
    <izvorni_sadrzaj>
      <item>MOTO LINE d.o.o., Maksimirska 62, 10000 Zagreb zastupanog po punomoćniku Emir Halimić</item>
    </izvorni_sadrzaj>
    <derivirana_varijabla naziv="DomainObject.Predmet.ProtuStrankaListFormatedWithAdress_1">
      <item>MOTO LINE d.o.o., Maksimirska 62, 10000 Zagreb zastupanog po punomoćniku Emir Halimić</item>
    </derivirana_varijabla>
  </DomainObject.Predmet.ProtuStrankaListFormatedWithAdress>
  <DomainObject.Predmet.ProtuStrankaListFormatedWithAdressOIB>
    <izvorni_sadrzaj>
      <item>MOTO LINE d.o.o., OIB 10797911061, Maksimirska 62, 10000 Zagreb zastupanog po punomoćniku Emir Halimić</item>
    </izvorni_sadrzaj>
    <derivirana_varijabla naziv="DomainObject.Predmet.ProtuStrankaListFormatedWithAdressOIB_1">
      <item>MOTO LINE d.o.o., OIB 10797911061, Maksimirska 62, 10000 Zagreb zastupanog po punomoćniku Emir Halimić</item>
    </derivirana_varijabla>
  </DomainObject.Predmet.ProtuStrankaListFormatedWithAdressOIB>
  <DomainObject.Predmet.ProtuStrankaListNazivFormated>
    <izvorni_sadrzaj>
      <item>MOTO LINE d.o.o.</item>
    </izvorni_sadrzaj>
    <derivirana_varijabla naziv="DomainObject.Predmet.ProtuStrankaListNazivFormated_1">
      <item>MOTO LINE d.o.o.</item>
    </derivirana_varijabla>
  </DomainObject.Predmet.ProtuStrankaListNazivFormated>
  <DomainObject.Predmet.ProtuStrankaListNazivFormatedOIB>
    <izvorni_sadrzaj>
      <item>MOTO LINE d.o.o., OIB 10797911061</item>
    </izvorni_sadrzaj>
    <derivirana_varijabla naziv="DomainObject.Predmet.ProtuStrankaListNazivFormatedOIB_1">
      <item>MOTO LINE d.o.o., OIB 10797911061</item>
    </derivirana_varijabla>
  </DomainObject.Predmet.ProtuStrankaListNazivFormatedOIB>
  <DomainObject.Predmet.OstaliListFormated>
    <izvorni_sadrzaj>
      <item>Emir Halimić punomoćnik sudionika u postupku MOTO LINE d.o.o.</item>
    </izvorni_sadrzaj>
    <derivirana_varijabla naziv="DomainObject.Predmet.OstaliListFormated_1">
      <item>Emir Halimić punomoćnik sudionika u postupku MOTO LINE d.o.o.</item>
    </derivirana_varijabla>
  </DomainObject.Predmet.OstaliListFormated>
  <DomainObject.Predmet.OstaliListFormatedOIB>
    <izvorni_sadrzaj>
      <item>Emir Halimić, OIB 46249211757 punomoćnik sudionika u postupku MOTO LINE d.o.o.</item>
    </izvorni_sadrzaj>
    <derivirana_varijabla naziv="DomainObject.Predmet.OstaliListFormatedOIB_1">
      <item>Emir Halimić, OIB 46249211757 punomoćnik sudionika u postupku MOTO LINE d.o.o.</item>
    </derivirana_varijabla>
  </DomainObject.Predmet.OstaliListFormatedOIB>
  <DomainObject.Predmet.OstaliListFormatedWithAdress>
    <izvorni_sadrzaj>
      <item>Emir Halimić, Maksimirska Cesta 62/2, Zagreb punomoćnik sudionika u postupku MOTO LINE d.o.o.</item>
    </izvorni_sadrzaj>
    <derivirana_varijabla naziv="DomainObject.Predmet.OstaliListFormatedWithAdress_1">
      <item>Emir Halimić, Maksimirska Cesta 62/2, Zagreb punomoćnik sudionika u postupku MOTO LINE d.o.o.</item>
    </derivirana_varijabla>
  </DomainObject.Predmet.OstaliListFormatedWithAdress>
  <DomainObject.Predmet.OstaliListFormatedWithAdressOIB>
    <izvorni_sadrzaj>
      <item>Emir Halimić, OIB 46249211757, Maksimirska Cesta 62/2, Zagreb punomoćnik sudionika u postupku MOTO LINE d.o.o.</item>
    </izvorni_sadrzaj>
    <derivirana_varijabla naziv="DomainObject.Predmet.OstaliListFormatedWithAdressOIB_1">
      <item>Emir Halimić, OIB 46249211757, Maksimirska Cesta 62/2, Zagreb punomoćnik sudionika u postupku MOTO LINE d.o.o.</item>
    </derivirana_varijabla>
  </DomainObject.Predmet.OstaliListFormatedWithAdressOIB>
  <DomainObject.Predmet.OstaliListNazivFormated>
    <izvorni_sadrzaj>
      <item>Emir Halimić</item>
    </izvorni_sadrzaj>
    <derivirana_varijabla naziv="DomainObject.Predmet.OstaliListNazivFormated_1">
      <item>Emir Halimić</item>
    </derivirana_varijabla>
  </DomainObject.Predmet.OstaliListNazivFormated>
  <DomainObject.Predmet.OstaliListNazivFormatedOIB>
    <izvorni_sadrzaj>
      <item>Emir Halimić, OIB 46249211757</item>
    </izvorni_sadrzaj>
    <derivirana_varijabla naziv="DomainObject.Predmet.OstaliListNazivFormatedOIB_1">
      <item>Emir Halimić, OIB 46249211757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 LINE d.o.o.</izvorni_sadrzaj>
    <derivirana_varijabla naziv="DomainObject.Predmet.ProtustrankaIDrugi_1">MOTO LINE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 LINE d.o.o., OIB 10797911061, Maksimirska 62, 10000 Zagreb</izvorni_sadrzaj>
    <derivirana_varijabla naziv="DomainObject.Predmet.ProtustrankaIDrugiAdressOIB_1">MOTO LINE d.o.o., OIB 10797911061, Maksimirska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 LINE d.o.o.</item>
      <item>Emir Halimić</item>
    </izvorni_sadrzaj>
    <derivirana_varijabla naziv="DomainObject.Predmet.SudioniciListNaziv_1">
      <item>FINA Regionalni centar Zagreb</item>
      <item>MOTO LINE d.o.o.</item>
      <item>Emir Halimić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MOTO LINE d.o.o., OIB 10797911061, Maksimirska 62,10000 Zagreb</item>
      <item>Emir Halimić, OIB 46249211757, Maksimirska Cesta 62/2,Zagreb</item>
    </izvorni_sadrzaj>
    <derivirana_varijabla naziv="DomainObject.Predmet.SudioniciListAdressOIB_1">
      <item>FINA Regionalni centar Zagreb, OIB 85821130368, Trg svibanjskih žrtava 1995. 1,10000 Zagreb</item>
      <item>MOTO LINE d.o.o., OIB 10797911061, Maksimirska 62,10000 Zagreb</item>
      <item>Emir Halimić, OIB 46249211757, Maksimirska Cesta 62/2,Zagreb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10797911061</item>
      <item>, OIB 46249211757</item>
    </izvorni_sadrzaj>
    <derivirana_varijabla naziv="DomainObject.Predmet.SudioniciListNazivOIB_1">
      <item>, OIB 85821130368</item>
      <item>, OIB 10797911061</item>
      <item>, OIB 46249211757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2008</properties:Characters>
  <properties:Lines>75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2016-03-11T11:56:00Z</dcterms:created>
  <dc:creator>Marija Lukić</dc:creator>
  <dc:description/>
  <cp:keywords/>
  <cp:lastModifiedBy>Marija Lukić</cp:lastModifiedBy>
  <cp:lastPrinted>2016-03-11T11:57:00Z</cp:lastPrinted>
  <dcterms:modified xmlns:xsi="http://www.w3.org/2001/XMLSchema-instance" xsi:type="dcterms:W3CDTF">2016-03-11T11:58:00Z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