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eb5b" w14:paraId="60deb5b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B57E52">
        <w:t>REPUBLIKA HRVATSKA – Ministarstvo financija, zastupano po Županijskom državnom odvjetništvu u Osijeku, OIB: 52634238587</w:t>
      </w:r>
      <w:r w:rsidR="003F3A5A">
        <w:t xml:space="preserve">, </w:t>
      </w:r>
      <w:r>
        <w:t xml:space="preserve">za otvaranje stečajnog postupka nad dužnikom </w:t>
      </w:r>
      <w:r w:rsidR="00B57E52">
        <w:t>FURKA d.o.o., Beli Manastir, Matije Gupca 54, MBS: 030104938, OIB: 70451021100</w:t>
      </w:r>
      <w:r w:rsidR="00A16C5A">
        <w:rPr>
          <w:color w:val="000000"/>
        </w:rPr>
        <w:t xml:space="preserve">, dana </w:t>
      </w:r>
      <w:r w:rsidR="00B57E52">
        <w:rPr>
          <w:color w:val="000000"/>
        </w:rPr>
        <w:t>9</w:t>
      </w:r>
      <w:r w:rsidR="00A32B37">
        <w:rPr>
          <w:color w:val="000000"/>
        </w:rPr>
        <w:t>. svibnja</w:t>
      </w:r>
      <w:r w:rsidR="00A16C5A">
        <w:rPr>
          <w:color w:val="000000"/>
        </w:rPr>
        <w:t xml:space="preserve"> 2018. godine</w:t>
      </w:r>
    </w:p>
    <w:p w:rsidRDefault="00B57E52" w:rsidP="00EA232D" w:rsidR="00B57E52">
      <w:pPr>
        <w:ind w:firstLine="708"/>
        <w:jc w:val="both"/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B57E52">
        <w:t>FURKA d.o.o., Beli Manastir, Matije Gupca 54, MBS: 030104938, OIB: 70451021100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F23A0A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7. lipanj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A1210B">
        <w:rPr>
          <w:b/>
          <w:u w:val="single"/>
        </w:rPr>
        <w:t>1</w:t>
      </w:r>
      <w:r w:rsidR="00B57E52">
        <w:rPr>
          <w:b/>
          <w:u w:val="single"/>
        </w:rPr>
        <w:t>0</w:t>
      </w:r>
      <w:r w:rsidR="005504D6">
        <w:rPr>
          <w:b/>
          <w:u w:val="single"/>
        </w:rPr>
        <w:t>,</w:t>
      </w:r>
      <w:r w:rsidR="00B57E52">
        <w:rPr>
          <w:b/>
          <w:u w:val="single"/>
        </w:rPr>
        <w:t>4</w:t>
      </w:r>
      <w:r w:rsidR="00C11680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 w:rsidRPr="009775D2">
      <w:r w:rsidRPr="009775D2">
        <w:t>Na ročište se pozivaju:</w:t>
      </w:r>
    </w:p>
    <w:p w:rsidRDefault="009775D2" w:rsidP="009775D2" w:rsidR="009775D2">
      <w:pPr>
        <w:jc w:val="both"/>
      </w:pPr>
      <w:r>
        <w:t>-FINA</w:t>
      </w:r>
    </w:p>
    <w:p w:rsidRDefault="009775D2" w:rsidP="009775D2" w:rsidR="009775D2">
      <w:pPr>
        <w:jc w:val="both"/>
      </w:pPr>
      <w:r>
        <w:t xml:space="preserve">-ŽDO GUO Osijek </w:t>
      </w:r>
    </w:p>
    <w:p w:rsidRDefault="009775D2" w:rsidP="009775D2" w:rsidR="009775D2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9775D2">
        <w:t xml:space="preserve">Dino </w:t>
      </w:r>
      <w:proofErr w:type="spellStart"/>
      <w:r w:rsidRPr="009775D2">
        <w:t>Perović</w:t>
      </w:r>
      <w:proofErr w:type="spellEnd"/>
      <w:r w:rsidRPr="009775D2">
        <w:t>, OIB: 95276920699</w:t>
      </w:r>
      <w:r>
        <w:t xml:space="preserve">, </w:t>
      </w:r>
      <w:r w:rsidRPr="009775D2">
        <w:t>Beli Manastir, Matije Gupca 54</w:t>
      </w:r>
    </w:p>
    <w:p w:rsidRDefault="00A170A4" w:rsidP="00A170A4" w:rsidR="00A170A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775D2">
        <w:t>9</w:t>
      </w:r>
      <w:r w:rsidR="00A170A4">
        <w:t>. svibnja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9775D2" w:rsidP="009775D2" w:rsidR="009775D2" w:rsidRPr="009775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775D2">
        <w:rPr>
          <w:color w:val="000000"/>
        </w:rPr>
        <w:t>FINA</w:t>
      </w:r>
    </w:p>
    <w:p w:rsidRDefault="009775D2" w:rsidP="009775D2" w:rsidR="009775D2" w:rsidRPr="009775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775D2">
        <w:rPr>
          <w:color w:val="000000"/>
        </w:rPr>
        <w:t xml:space="preserve">ŽDO GUO Osijek </w:t>
      </w:r>
    </w:p>
    <w:p w:rsidRDefault="009775D2" w:rsidP="00102043" w:rsidR="0010204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9775D2">
        <w:rPr>
          <w:color w:val="000000"/>
        </w:rPr>
        <w:t>eOgl</w:t>
      </w:r>
      <w:proofErr w:type="spellEnd"/>
      <w:r w:rsidRPr="009775D2">
        <w:rPr>
          <w:color w:val="000000"/>
        </w:rPr>
        <w:t xml:space="preserve">. ploča </w:t>
      </w:r>
    </w:p>
    <w:p w:rsidRDefault="009775D2" w:rsidP="00102043" w:rsidR="00102043" w:rsidRPr="0010204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102043">
        <w:rPr>
          <w:color w:val="000000"/>
        </w:rPr>
        <w:t>zz</w:t>
      </w:r>
      <w:proofErr w:type="spellEnd"/>
      <w:r w:rsidRPr="00102043">
        <w:rPr>
          <w:color w:val="000000"/>
        </w:rPr>
        <w:t xml:space="preserve"> dužnika </w:t>
      </w:r>
      <w:r w:rsidR="00102043">
        <w:t xml:space="preserve">Dino </w:t>
      </w:r>
      <w:proofErr w:type="spellStart"/>
      <w:r w:rsidR="00102043">
        <w:t>Perović</w:t>
      </w:r>
      <w:proofErr w:type="spellEnd"/>
      <w:r w:rsidR="00102043">
        <w:t>, Beli Manastir, Matije Gupca 54</w:t>
      </w:r>
    </w:p>
    <w:p w:rsidRDefault="009775D2" w:rsidP="009775D2" w:rsidR="0033460E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775D2">
        <w:rPr>
          <w:color w:val="000000"/>
        </w:rPr>
        <w:t xml:space="preserve">R </w:t>
      </w:r>
      <w:r w:rsidR="00102043">
        <w:rPr>
          <w:color w:val="000000"/>
        </w:rPr>
        <w:t>0</w:t>
      </w:r>
      <w:r w:rsidRPr="009775D2">
        <w:rPr>
          <w:color w:val="000000"/>
        </w:rPr>
        <w:t>7.</w:t>
      </w:r>
      <w:r w:rsidR="00102043">
        <w:rPr>
          <w:color w:val="000000"/>
        </w:rPr>
        <w:t>0</w:t>
      </w:r>
      <w:r w:rsidRPr="009775D2">
        <w:rPr>
          <w:color w:val="000000"/>
        </w:rPr>
        <w:t>6.</w:t>
      </w:r>
      <w:r w:rsidR="00102043">
        <w:rPr>
          <w:color w:val="000000"/>
        </w:rPr>
        <w:t>20</w:t>
      </w:r>
      <w:r w:rsidRPr="009775D2">
        <w:rPr>
          <w:color w:val="000000"/>
        </w:rPr>
        <w:t>18. u 10,40</w:t>
      </w:r>
    </w:p>
    <w:sectPr w:rsidR="0033460E" w:rsidRPr="003A37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97" w:rsidR="009C2B97">
      <w:r>
        <w:separator/>
      </w:r>
    </w:p>
  </w:endnote>
  <w:endnote w:id="0" w:type="continuationSeparator">
    <w:p w:rsidRDefault="009C2B97" w:rsidR="009C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97" w:rsidR="009C2B97">
      <w:r>
        <w:separator/>
      </w:r>
    </w:p>
  </w:footnote>
  <w:footnote w:id="0" w:type="continuationSeparator">
    <w:p w:rsidRDefault="009C2B97" w:rsidR="009C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0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2E7" w:rsidP="006462E7" w:rsidR="006462E7">
    <w:pPr>
      <w:jc w:val="right"/>
    </w:pPr>
    <w:r>
      <w:t>7 St-8</w:t>
    </w:r>
    <w:r w:rsidR="00465716">
      <w:t>20</w:t>
    </w:r>
    <w:r>
      <w:t>/18-1</w:t>
    </w:r>
    <w:r w:rsidR="00465716">
      <w:t>2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2043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50AE7"/>
    <w:rsid w:val="004512E3"/>
    <w:rsid w:val="00453E1C"/>
    <w:rsid w:val="00465716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645"/>
    <w:rsid w:val="0060773A"/>
    <w:rsid w:val="00611947"/>
    <w:rsid w:val="00614301"/>
    <w:rsid w:val="0062266E"/>
    <w:rsid w:val="00637939"/>
    <w:rsid w:val="00640861"/>
    <w:rsid w:val="00642323"/>
    <w:rsid w:val="006462E7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07E"/>
    <w:rsid w:val="009225E3"/>
    <w:rsid w:val="0092297E"/>
    <w:rsid w:val="00923E3F"/>
    <w:rsid w:val="009305E7"/>
    <w:rsid w:val="0094162B"/>
    <w:rsid w:val="00941920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775D2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2B97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210B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57E52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CF77A6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14BC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76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7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76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7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53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St-820/2018</izvorni_sadrzaj>
    <derivirana_varijabla naziv="DomainObject.Predmet.OznakaBroj_1">St-820/2018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FURKA d.o.o. za informatičke usluge</izvorni_sadrzaj>
    <derivirana_varijabla naziv="DomainObject.Predmet.ProtustrankaFormated_1">  FURKA d.o.o. za informatičke usluge</derivirana_varijabla>
  </DomainObject.Predmet.ProtustrankaFormated>
  <DomainObject.Predmet.ProtustrankaFormatedOIB>
    <izvorni_sadrzaj>  FURKA d.o.o. za informatičke usluge, OIB 70451021100</izvorni_sadrzaj>
    <derivirana_varijabla naziv="DomainObject.Predmet.ProtustrankaFormatedOIB_1">  FURKA d.o.o. za informatičke usluge, OIB 70451021100</derivirana_varijabla>
  </DomainObject.Predmet.ProtustrankaFormatedOIB>
  <DomainObject.Predmet.ProtustrankaFormatedWithAdress>
    <izvorni_sadrzaj> FURKA d.o.o. za informatičke usluge, Matije Gupca 54 , 31300 Beli Manastir</izvorni_sadrzaj>
    <derivirana_varijabla naziv="DomainObject.Predmet.ProtustrankaFormatedWithAdress_1"> FURKA d.o.o. za informatičke usluge, Matije Gupca 54 , 31300 Beli Manastir</derivirana_varijabla>
  </DomainObject.Predmet.ProtustrankaFormatedWithAdress>
  <DomainObject.Predmet.ProtustrankaFormatedWithAdressOIB>
    <izvorni_sadrzaj> FURKA d.o.o. za informatičke usluge, OIB 70451021100, Matije Gupca 54 , 31300 Beli Manastir</izvorni_sadrzaj>
    <derivirana_varijabla naziv="DomainObject.Predmet.ProtustrankaFormatedWithAdressOIB_1"> FURKA d.o.o. za informatičke usluge, OIB 70451021100, Matije Gupca 54 , 31300 Beli Manastir</derivirana_varijabla>
  </DomainObject.Predmet.ProtustrankaFormatedWithAdressOIB>
  <DomainObject.Predmet.ProtustrankaWithAdress>
    <izvorni_sadrzaj>FURKA d.o.o. za informatičke usluge Matije Gupca 54 , 31300 Beli Manastir</izvorni_sadrzaj>
    <derivirana_varijabla naziv="DomainObject.Predmet.ProtustrankaWithAdress_1">FURKA d.o.o. za informatičke usluge Matije Gupca 54 , 31300 Beli Manastir</derivirana_varijabla>
  </DomainObject.Predmet.ProtustrankaWithAdress>
  <DomainObject.Predmet.ProtustrankaWithAdressOIB>
    <izvorni_sadrzaj>FURKA d.o.o. za informatičke usluge, OIB 70451021100, Matije Gupca 54 , 31300 Beli Manastir</izvorni_sadrzaj>
    <derivirana_varijabla naziv="DomainObject.Predmet.ProtustrankaWithAdressOIB_1">FURKA d.o.o. za informatičke usluge, OIB 70451021100, Matije Gupca 54 , 31300 Beli Manastir</derivirana_varijabla>
  </DomainObject.Predmet.ProtustrankaWithAdressOIB>
  <DomainObject.Predmet.ProtustrankaNazivFormated>
    <izvorni_sadrzaj>FURKA d.o.o. za informatičke usluge</izvorni_sadrzaj>
    <derivirana_varijabla naziv="DomainObject.Predmet.ProtustrankaNazivFormated_1">FURKA d.o.o. za informatičke usluge</derivirana_varijabla>
  </DomainObject.Predmet.ProtustrankaNazivFormated>
  <DomainObject.Predmet.ProtustrankaNazivFormatedOIB>
    <izvorni_sadrzaj>FURKA d.o.o. za informatičke usluge, OIB 70451021100</izvorni_sadrzaj>
    <derivirana_varijabla naziv="DomainObject.Predmet.ProtustrankaNazivFormatedOIB_1">FURKA d.o.o. za informatičke usluge, OIB 70451021100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</izvorni_sadrzaj>
    <derivirana_varijabla naziv="DomainObject.Predmet.StrankaFormated_1">  RH MF</derivirana_varijabla>
  </DomainObject.Predmet.StrankaFormated>
  <DomainObject.Predmet.StrankaFormatedOIB>
    <izvorni_sadrzaj>  RH MF, OIB 52634238587</izvorni_sadrzaj>
    <derivirana_varijabla naziv="DomainObject.Predmet.StrankaFormatedOIB_1">  RH MF, OIB 52634238587</derivirana_varijabla>
  </DomainObject.Predmet.StrankaFormatedOIB>
  <DomainObject.Predmet.StrankaFormatedWithAdress>
    <izvorni_sadrzaj> RH MF</izvorni_sadrzaj>
    <derivirana_varijabla naziv="DomainObject.Predmet.StrankaFormatedWithAdress_1"> RH MF</derivirana_varijabla>
  </DomainObject.Predmet.StrankaFormatedWithAdress>
  <DomainObject.Predmet.StrankaFormatedWithAdressOIB>
    <izvorni_sadrzaj> RH MF, OIB 52634238587</izvorni_sadrzaj>
    <derivirana_varijabla naziv="DomainObject.Predmet.StrankaFormatedWithAdressOIB_1"> RH MF, OIB 52634238587</derivirana_varijabla>
  </DomainObject.Predmet.StrankaFormatedWithAdressOIB>
  <DomainObject.Predmet.StrankaWithAdress>
    <izvorni_sadrzaj>RH MF </izvorni_sadrzaj>
    <derivirana_varijabla naziv="DomainObject.Predmet.StrankaWithAdress_1">RH MF </derivirana_varijabla>
  </DomainObject.Predmet.StrankaWithAdress>
  <DomainObject.Predmet.StrankaWithAdressOIB>
    <izvorni_sadrzaj>RH MF, OIB 52634238587</izvorni_sadrzaj>
    <derivirana_varijabla naziv="DomainObject.Predmet.StrankaWithAdressOIB_1">RH MF, OIB 52634238587</derivirana_varijabla>
  </DomainObject.Predmet.StrankaWithAdressOIB>
  <DomainObject.Predmet.StrankaNazivFormated>
    <izvorni_sadrzaj>RH MF</izvorni_sadrzaj>
    <derivirana_varijabla naziv="DomainObject.Predmet.StrankaNazivFormated_1">RH MF</derivirana_varijabla>
  </DomainObject.Predmet.StrankaNazivFormated>
  <DomainObject.Predmet.StrankaNazivFormatedOIB>
    <izvorni_sadrzaj>RH MF, OIB 52634238587</izvorni_sadrzaj>
    <derivirana_varijabla naziv="DomainObject.Predmet.StrankaNazivFormatedOIB_1">RH MF,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</item>
    </izvorni_sadrzaj>
    <derivirana_varijabla naziv="DomainObject.Predmet.StrankaListFormated_1">
      <item>RH MF</item>
    </derivirana_varijabla>
  </DomainObject.Predmet.StrankaListFormated>
  <DomainObject.Predmet.StrankaListFormatedOIB>
    <izvorni_sadrzaj>
      <item>RH MF, OIB 52634238587</item>
    </izvorni_sadrzaj>
    <derivirana_varijabla naziv="DomainObject.Predmet.StrankaListFormatedOIB_1">
      <item>RH MF, OIB 52634238587</item>
    </derivirana_varijabla>
  </DomainObject.Predmet.StrankaListFormatedOIB>
  <DomainObject.Predmet.StrankaListFormatedWithAdress>
    <izvorni_sadrzaj>
      <item>RH MF</item>
    </izvorni_sadrzaj>
    <derivirana_varijabla naziv="DomainObject.Predmet.StrankaListFormatedWithAdress_1">
      <item>RH MF</item>
    </derivirana_varijabla>
  </DomainObject.Predmet.StrankaListFormatedWithAdress>
  <DomainObject.Predmet.StrankaListFormatedWithAdressOIB>
    <izvorni_sadrzaj>
      <item>RH MF, OIB 52634238587</item>
    </izvorni_sadrzaj>
    <derivirana_varijabla naziv="DomainObject.Predmet.StrankaListFormatedWithAdressOIB_1">
      <item>RH MF, OIB 52634238587</item>
    </derivirana_varijabla>
  </DomainObject.Predmet.StrankaListFormatedWithAdressOIB>
  <DomainObject.Predmet.StrankaListNazivFormated>
    <izvorni_sadrzaj>
      <item>RH MF</item>
    </izvorni_sadrzaj>
    <derivirana_varijabla naziv="DomainObject.Predmet.StrankaListNazivFormated_1">
      <item>RH MF</item>
    </derivirana_varijabla>
  </DomainObject.Predmet.StrankaListNazivFormated>
  <DomainObject.Predmet.StrankaListNazivFormatedOIB>
    <izvorni_sadrzaj>
      <item>RH MF, OIB 52634238587</item>
    </izvorni_sadrzaj>
    <derivirana_varijabla naziv="DomainObject.Predmet.StrankaListNazivFormatedOIB_1">
      <item>RH MF, OIB 52634238587</item>
    </derivirana_varijabla>
  </DomainObject.Predmet.StrankaListNazivFormatedOIB>
  <DomainObject.Predmet.ProtuStrankaListFormated>
    <izvorni_sadrzaj>
      <item>FURKA d.o.o. za informatičke usluge</item>
    </izvorni_sadrzaj>
    <derivirana_varijabla naziv="DomainObject.Predmet.ProtuStrankaListFormated_1">
      <item>FURKA d.o.o. za informatičke usluge</item>
    </derivirana_varijabla>
  </DomainObject.Predmet.ProtuStrankaListFormated>
  <DomainObject.Predmet.ProtuStrankaListFormatedOIB>
    <izvorni_sadrzaj>
      <item>FURKA d.o.o. za informatičke usluge, OIB 70451021100</item>
    </izvorni_sadrzaj>
    <derivirana_varijabla naziv="DomainObject.Predmet.ProtuStrankaListFormatedOIB_1">
      <item>FURKA d.o.o. za informatičke usluge, OIB 70451021100</item>
    </derivirana_varijabla>
  </DomainObject.Predmet.ProtuStrankaListFormatedOIB>
  <DomainObject.Predmet.ProtuStrankaListFormatedWithAdress>
    <izvorni_sadrzaj>
      <item>FURKA d.o.o. za informatičke usluge, Matije Gupca 54 , 31300 Beli Manastir</item>
    </izvorni_sadrzaj>
    <derivirana_varijabla naziv="DomainObject.Predmet.ProtuStrankaListFormatedWithAdress_1">
      <item>FURKA d.o.o. za informatičke usluge, Matije Gupca 54 , 31300 Beli Manastir</item>
    </derivirana_varijabla>
  </DomainObject.Predmet.ProtuStrankaListFormatedWithAdress>
  <DomainObject.Predmet.ProtuStrankaListFormatedWithAdressOIB>
    <izvorni_sadrzaj>
      <item>FURKA d.o.o. za informatičke usluge, OIB 70451021100, Matije Gupca 54 , 31300 Beli Manastir</item>
    </izvorni_sadrzaj>
    <derivirana_varijabla naziv="DomainObject.Predmet.ProtuStrankaListFormatedWithAdressOIB_1">
      <item>FURKA d.o.o. za informatičke usluge, OIB 70451021100, Matije Gupca 54 , 31300 Beli Manastir</item>
    </derivirana_varijabla>
  </DomainObject.Predmet.ProtuStrankaListFormatedWithAdressOIB>
  <DomainObject.Predmet.ProtuStrankaListNazivFormated>
    <izvorni_sadrzaj>
      <item>FURKA d.o.o. za informatičke usluge</item>
    </izvorni_sadrzaj>
    <derivirana_varijabla naziv="DomainObject.Predmet.ProtuStrankaListNazivFormated_1">
      <item>FURKA d.o.o. za informatičke usluge</item>
    </derivirana_varijabla>
  </DomainObject.Predmet.ProtuStrankaListNazivFormated>
  <DomainObject.Predmet.ProtuStrankaListNazivFormatedOIB>
    <izvorni_sadrzaj>
      <item>FURKA d.o.o. za informatičke usluge, OIB 70451021100</item>
    </izvorni_sadrzaj>
    <derivirana_varijabla naziv="DomainObject.Predmet.ProtuStrankaListNazivFormatedOIB_1">
      <item>FURKA d.o.o. za informatičke usluge, OIB 70451021100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</izvorni_sadrzaj>
    <derivirana_varijabla naziv="DomainObject.Predmet.StrankaIDrugi_1">RH MF</derivirana_varijabla>
  </DomainObject.Predmet.StrankaIDrugi>
  <DomainObject.Predmet.ProtustrankaIDrugi>
    <izvorni_sadrzaj>FURKA d.o.o. za informatičke usluge</izvorni_sadrzaj>
    <derivirana_varijabla naziv="DomainObject.Predmet.ProtustrankaIDrugi_1">FURKA d.o.o. za informatičke usluge</derivirana_varijabla>
  </DomainObject.Predmet.ProtustrankaIDrugi>
  <DomainObject.Predmet.StrankaIDrugiAdressOIB>
    <izvorni_sadrzaj>RH MF, OIB 52634238587</izvorni_sadrzaj>
    <derivirana_varijabla naziv="DomainObject.Predmet.StrankaIDrugiAdressOIB_1">RH MF, OIB 52634238587</derivirana_varijabla>
  </DomainObject.Predmet.StrankaIDrugiAdressOIB>
  <DomainObject.Predmet.ProtustrankaIDrugiAdressOIB>
    <izvorni_sadrzaj>FURKA d.o.o. za informatičke usluge, OIB 70451021100, Matije Gupca 54 , 31300 Beli Manastir</izvorni_sadrzaj>
    <derivirana_varijabla naziv="DomainObject.Predmet.ProtustrankaIDrugiAdressOIB_1">FURKA d.o.o. za informatičke usluge, OIB 70451021100, Matije Gupca 54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FURKA d.o.o. za informatičke usluge</item>
      <item>RH MF</item>
    </izvorni_sadrzaj>
    <derivirana_varijabla naziv="DomainObject.Predmet.SudioniciListNaziv_1">
      <item>FURKA d.o.o. za informatičke usluge</item>
      <item>RH MF</item>
    </derivirana_varijabla>
  </DomainObject.Predmet.SudioniciListNaziv>
  <DomainObject.Predmet.SudioniciListAdressOIB>
    <izvorni_sadrzaj>
      <item>FURKA d.o.o. za informatičke usluge, OIB 70451021100, Matije Gupca 54 ,31300 Beli Manastir</item>
      <item>RH MF, OIB 52634238587</item>
    </izvorni_sadrzaj>
    <derivirana_varijabla naziv="DomainObject.Predmet.SudioniciListAdressOIB_1">
      <item>FURKA d.o.o. za informatičke usluge, OIB 70451021100, Matije Gupca 54 ,31300 Beli Manastir</item>
      <item>RH MF,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70451021100</item>
      <item>, OIB 52634238587</item>
    </izvorni_sadrzaj>
    <derivirana_varijabla naziv="DomainObject.Predmet.SudioniciListNazivOIB_1">
      <item>, OIB 70451021100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992</properties:Characters>
  <properties:Lines>45</properties:Lines>
  <properties:Paragraphs>23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2018-05-09T09:40:00Z</cp:lastPrinted>
  <dcterms:modified xmlns:xsi="http://www.w3.org/2001/XMLSchema-instance" xsi:type="dcterms:W3CDTF">2018-05-09T11:24:00Z</dcterms:modified>
  <cp:revision>179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(-12).docx)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