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8852" w14:paraId="36e8852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94B18">
        <w:rPr>
          <w:rFonts w:cs="Times New Roman" w:eastAsia="Times New Roman" w:hAnsi="Times New Roman" w:ascii="Times New Roman"/>
          <w:sz w:val="24"/>
          <w:szCs w:val="24"/>
          <w:lang w:eastAsia="hr-HR"/>
        </w:rPr>
        <w:t>9 St-622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B94B18">
        <w:rPr>
          <w:rFonts w:cs="Times New Roman" w:eastAsia="Times New Roman" w:hAnsi="Times New Roman" w:ascii="Times New Roman"/>
          <w:sz w:val="24"/>
          <w:szCs w:val="24"/>
          <w:lang w:eastAsia="hr-HR"/>
        </w:rPr>
        <w:t>DALMACIJA ENERGIJA d.o.o. Šibenik, Put Vida 19, MBS:110031343, OIB:13943503102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B94B18">
        <w:rPr>
          <w:rFonts w:cs="Times New Roman" w:eastAsia="Times New Roman" w:hAnsi="Times New Roman" w:ascii="Times New Roman"/>
          <w:sz w:val="24"/>
          <w:szCs w:val="24"/>
          <w:lang w:eastAsia="hr-HR"/>
        </w:rPr>
        <w:t>DALMACIJA ENERGIJA d.o.o. Šibenik, Put Vida 19, MBS:110031343, OIB:13943503102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20B97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B20B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11,35 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B420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Branko </w:t>
      </w:r>
      <w:proofErr w:type="spellStart"/>
      <w:r w:rsidR="00B420CC">
        <w:rPr>
          <w:rFonts w:cs="Times New Roman" w:eastAsia="Times New Roman" w:hAnsi="Times New Roman" w:ascii="Times New Roman"/>
          <w:sz w:val="24"/>
          <w:szCs w:val="24"/>
          <w:lang w:eastAsia="hr-HR"/>
        </w:rPr>
        <w:t>Morić</w:t>
      </w:r>
      <w:proofErr w:type="spellEnd"/>
      <w:r w:rsidR="00B420C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Zadra.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B94B18">
        <w:rPr>
          <w:rFonts w:cs="Times New Roman" w:eastAsia="Times New Roman" w:hAnsi="Times New Roman" w:ascii="Times New Roman"/>
          <w:sz w:val="24"/>
          <w:szCs w:val="24"/>
          <w:lang w:eastAsia="hr-HR"/>
        </w:rPr>
        <w:t>DALMACIJA ENERGIJA d.o.o. Šibenik, Put Vida 19, MBS:110031343, OIB:13943503102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9466A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B94B18">
        <w:rPr>
          <w:rFonts w:cs="Times New Roman" w:eastAsia="Times New Roman" w:hAnsi="Times New Roman" w:ascii="Times New Roman"/>
          <w:sz w:val="24"/>
          <w:szCs w:val="24"/>
          <w:lang w:eastAsia="hr-HR"/>
        </w:rPr>
        <w:t>DALMACIJA ENERGIJA d.o.o. Šibenik, Put Vida 19, MBS:110031343, OIB:13943503102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0045B0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B94B18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godine, sud je pokrenuo skraćeni stečajni postupak nad dužnikom, te sukladno članku 430. Stečajnog zakona (Narodne novine 71/15 dalje: SZ) pozvao zakonskog zastupnika dužnika na podnošenje javnobilježničkog ovjerovljenog </w:t>
      </w:r>
      <w:proofErr w:type="spellStart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prokaznog</w:t>
      </w:r>
      <w:proofErr w:type="spellEnd"/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siječnja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Terezija Goreta, v.r.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0B97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07A" w:rsidP="00345FCD" w:rsidR="00D1107A">
      <w:pPr>
        <w:spacing w:lineRule="auto" w:line="240" w:after="0"/>
      </w:pPr>
      <w:r>
        <w:separator/>
      </w:r>
    </w:p>
  </w:endnote>
  <w:endnote w:id="0" w:type="continuationSeparator">
    <w:p w:rsidRDefault="00D1107A" w:rsidP="00345FCD" w:rsidR="00D1107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07A" w:rsidP="00345FCD" w:rsidR="00D1107A">
      <w:pPr>
        <w:spacing w:lineRule="auto" w:line="240" w:after="0"/>
      </w:pPr>
      <w:r>
        <w:separator/>
      </w:r>
    </w:p>
  </w:footnote>
  <w:footnote w:id="0" w:type="continuationSeparator">
    <w:p w:rsidRDefault="00D1107A" w:rsidP="00345FCD" w:rsidR="00D1107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20B97">
      <w:rPr>
        <w:noProof/>
      </w:rPr>
      <w:t>2</w:t>
    </w:r>
    <w:r>
      <w:fldChar w:fldCharType="end"/>
    </w:r>
    <w:r>
      <w:t xml:space="preserve">                            </w:t>
    </w:r>
    <w:r w:rsidR="00486D95">
      <w:t xml:space="preserve">                        9 St-6</w:t>
    </w:r>
    <w:r w:rsidR="00B94B18">
      <w:t>22</w:t>
    </w:r>
    <w:r>
      <w:t>/15</w:t>
    </w:r>
  </w:p>
  <w:p w:rsidRDefault="00B20B97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45B0"/>
    <w:rsid w:val="000F3F1B"/>
    <w:rsid w:val="00345FCD"/>
    <w:rsid w:val="00486D95"/>
    <w:rsid w:val="00617318"/>
    <w:rsid w:val="0072140D"/>
    <w:rsid w:val="007F555B"/>
    <w:rsid w:val="008E5891"/>
    <w:rsid w:val="00A95A7E"/>
    <w:rsid w:val="00AF4CA6"/>
    <w:rsid w:val="00B20B97"/>
    <w:rsid w:val="00B420CC"/>
    <w:rsid w:val="00B94B18"/>
    <w:rsid w:val="00C3745E"/>
    <w:rsid w:val="00D1107A"/>
    <w:rsid w:val="00D9466A"/>
    <w:rsid w:val="00DB713E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0F3F1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3F1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3F1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3F1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3F1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0F3F1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3F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3F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3F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3F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St-622/2015-7</izvorni_sadrzaj>
    <derivirana_varijabla naziv="DomainObject.Oznaka_1">St-622/2015-7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St-622/2015</izvorni_sadrzaj>
    <derivirana_varijabla naziv="DomainObject.Predmet.OznakaBroj_1">St-622/2015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DALMACIJA ENERGIJA d.o.o. za razvoj i realizaciju obnovljive energije i projekte</izvorni_sadrzaj>
    <derivirana_varijabla naziv="DomainObject.Predmet.ProtustrankaFormated_1">  DALMACIJA ENERGIJA d.o.o. za razvoj i realizaciju obnovljive energije i projekte</derivirana_varijabla>
  </DomainObject.Predmet.ProtustrankaFormated>
  <DomainObject.Predmet.ProtustrankaFormatedOIB>
    <izvorni_sadrzaj>  DALMACIJA ENERGIJA d.o.o. za razvoj i realizaciju obnovljive energije i projekte, OIB 13943503102</izvorni_sadrzaj>
    <derivirana_varijabla naziv="DomainObject.Predmet.ProtustrankaFormatedOIB_1">  DALMACIJA ENERGIJA d.o.o. za razvoj i realizaciju obnovljive energije i projekte, OIB 13943503102</derivirana_varijabla>
  </DomainObject.Predmet.ProtustrankaFormatedOIB>
  <DomainObject.Predmet.ProtustrankaFormatedWithAdress>
    <izvorni_sadrzaj> DALMACIJA ENERGIJA d.o.o. za razvoj i realizaciju obnovljive energije i projekte, Put Vida 19 , 22000 Šibenik</izvorni_sadrzaj>
    <derivirana_varijabla naziv="DomainObject.Predmet.ProtustrankaFormatedWithAdress_1"> DALMACIJA ENERGIJA d.o.o. za razvoj i realizaciju obnovljive energije i projekte, Put Vida 19 , 22000 Šibenik</derivirana_varijabla>
  </DomainObject.Predmet.ProtustrankaFormatedWithAdress>
  <DomainObject.Predmet.ProtustrankaFormatedWithAdressOIB>
    <izvorni_sadrzaj> DALMACIJA ENERGIJA d.o.o. za razvoj i realizaciju obnovljive energije i projekte, OIB 13943503102, Put Vida 19 , 22000 Šibenik</izvorni_sadrzaj>
    <derivirana_varijabla naziv="DomainObject.Predmet.ProtustrankaFormatedWithAdressOIB_1"> DALMACIJA ENERGIJA d.o.o. za razvoj i realizaciju obnovljive energije i projekte, OIB 13943503102, Put Vida 19 , 22000 Šibenik</derivirana_varijabla>
  </DomainObject.Predmet.ProtustrankaFormatedWithAdressOIB>
  <DomainObject.Predmet.ProtustrankaWithAdress>
    <izvorni_sadrzaj>DALMACIJA ENERGIJA d.o.o. za razvoj i realizaciju obnovljive energije i projekte Put Vida 19 , 22000 Šibenik</izvorni_sadrzaj>
    <derivirana_varijabla naziv="DomainObject.Predmet.ProtustrankaWithAdress_1">DALMACIJA ENERGIJA d.o.o. za razvoj i realizaciju obnovljive energije i projekte Put Vida 19 , 22000 Šibenik</derivirana_varijabla>
  </DomainObject.Predmet.ProtustrankaWithAdress>
  <DomainObject.Predmet.ProtustrankaWithAdressOIB>
    <izvorni_sadrzaj>DALMACIJA ENERGIJA d.o.o. za razvoj i realizaciju obnovljive energije i projekte, OIB 13943503102, Put Vida 19 , 22000 Šibenik</izvorni_sadrzaj>
    <derivirana_varijabla naziv="DomainObject.Predmet.ProtustrankaWithAdressOIB_1">DALMACIJA ENERGIJA d.o.o. za razvoj i realizaciju obnovljive energije i projekte, OIB 13943503102, Put Vida 19 , 22000 Šibenik</derivirana_varijabla>
  </DomainObject.Predmet.ProtustrankaWithAdressOIB>
  <DomainObject.Predmet.ProtustrankaNazivFormated>
    <izvorni_sadrzaj>DALMACIJA ENERGIJA d.o.o. za razvoj i realizaciju obnovljive energije i projekte</izvorni_sadrzaj>
    <derivirana_varijabla naziv="DomainObject.Predmet.ProtustrankaNazivFormated_1">DALMACIJA ENERGIJA d.o.o. za razvoj i realizaciju obnovljive energije i projekte</derivirana_varijabla>
  </DomainObject.Predmet.ProtustrankaNazivFormated>
  <DomainObject.Predmet.ProtustrankaNazivFormatedOIB>
    <izvorni_sadrzaj>DALMACIJA ENERGIJA d.o.o. za razvoj i realizaciju obnovljive energije i projekte, OIB 13943503102</izvorni_sadrzaj>
    <derivirana_varijabla naziv="DomainObject.Predmet.ProtustrankaNazivFormatedOIB_1">DALMACIJA ENERGIJA d.o.o. za razvoj i realizaciju obnovljive energije i projekte, OIB 13943503102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DALMACIJA ENERGIJA d.o.o. za razvoj i realizaciju obnovljive energije i projekte</item>
    </izvorni_sadrzaj>
    <derivirana_varijabla naziv="DomainObject.Predmet.ProtuStrankaListFormated_1">
      <item>DALMACIJA ENERGIJA d.o.o. za razvoj i realizaciju obnovljive energije i projekte</item>
    </derivirana_varijabla>
  </DomainObject.Predmet.ProtuStrankaListFormated>
  <DomainObject.Predmet.ProtuStrankaListFormatedOIB>
    <izvorni_sadrzaj>
      <item>DALMACIJA ENERGIJA d.o.o. za razvoj i realizaciju obnovljive energije i projekte, OIB 13943503102</item>
    </izvorni_sadrzaj>
    <derivirana_varijabla naziv="DomainObject.Predmet.ProtuStrankaListFormatedOIB_1">
      <item>DALMACIJA ENERGIJA d.o.o. za razvoj i realizaciju obnovljive energije i projekte, OIB 13943503102</item>
    </derivirana_varijabla>
  </DomainObject.Predmet.ProtuStrankaListFormatedOIB>
  <DomainObject.Predmet.ProtuStrankaListFormatedWithAdress>
    <izvorni_sadrzaj>
      <item>DALMACIJA ENERGIJA d.o.o. za razvoj i realizaciju obnovljive energije i projekte, Put Vida 19 , 22000 Šibenik</item>
    </izvorni_sadrzaj>
    <derivirana_varijabla naziv="DomainObject.Predmet.ProtuStrankaListFormatedWithAdress_1">
      <item>DALMACIJA ENERGIJA d.o.o. za razvoj i realizaciju obnovljive energije i projekte, Put Vida 19 , 22000 Šibenik</item>
    </derivirana_varijabla>
  </DomainObject.Predmet.ProtuStrankaListFormatedWithAdress>
  <DomainObject.Predmet.ProtuStrankaListFormatedWithAdressOIB>
    <izvorni_sadrzaj>
      <item>DALMACIJA ENERGIJA d.o.o. za razvoj i realizaciju obnovljive energije i projekte, OIB 13943503102, Put Vida 19 , 22000 Šibenik</item>
    </izvorni_sadrzaj>
    <derivirana_varijabla naziv="DomainObject.Predmet.ProtuStrankaListFormatedWithAdressOIB_1">
      <item>DALMACIJA ENERGIJA d.o.o. za razvoj i realizaciju obnovljive energije i projekte, OIB 13943503102, Put Vida 19 , 22000 Šibenik</item>
    </derivirana_varijabla>
  </DomainObject.Predmet.ProtuStrankaListFormatedWithAdressOIB>
  <DomainObject.Predmet.ProtuStrankaListNazivFormated>
    <izvorni_sadrzaj>
      <item>DALMACIJA ENERGIJA d.o.o. za razvoj i realizaciju obnovljive energije i projekte</item>
    </izvorni_sadrzaj>
    <derivirana_varijabla naziv="DomainObject.Predmet.ProtuStrankaListNazivFormated_1">
      <item>DALMACIJA ENERGIJA d.o.o. za razvoj i realizaciju obnovljive energije i projekte</item>
    </derivirana_varijabla>
  </DomainObject.Predmet.ProtuStrankaListNazivFormated>
  <DomainObject.Predmet.ProtuStrankaListNazivFormatedOIB>
    <izvorni_sadrzaj>
      <item>DALMACIJA ENERGIJA d.o.o. za razvoj i realizaciju obnovljive energije i projekte, OIB 13943503102</item>
    </izvorni_sadrzaj>
    <derivirana_varijabla naziv="DomainObject.Predmet.ProtuStrankaListNazivFormatedOIB_1">
      <item>DALMACIJA ENERGIJA d.o.o. za razvoj i realizaciju obnovljive energije i projekte, OIB 13943503102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St-622/2015-7</izvorni_sadrzaj>
    <derivirana_varijabla naziv="DomainObject.PoslovniBrojDokumenta_1">St-622/2015-7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DALMACIJA ENERGIJA d.o.o. za razvoj i realizaciju obnovljive energije i projekte</izvorni_sadrzaj>
    <derivirana_varijabla naziv="DomainObject.Predmet.ProtustrankaIDrugi_1">DALMACIJA ENERGIJA d.o.o. za razvoj i realizaciju obnovljive energije i projekte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DALMACIJA ENERGIJA d.o.o. za razvoj i realizaciju obnovljive energije i projekte, OIB 13943503102, Put Vida 19 , 22000 Šibenik</izvorni_sadrzaj>
    <derivirana_varijabla naziv="DomainObject.Predmet.ProtustrankaIDrugiAdressOIB_1">DALMACIJA ENERGIJA d.o.o. za razvoj i realizaciju obnovljive energije i projekte, OIB 13943503102, Put Vida 19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DALMACIJA ENERGIJA d.o.o. za razvoj i realizaciju obnovljive energije i projekte</item>
    </izvorni_sadrzaj>
    <derivirana_varijabla naziv="DomainObject.Predmet.SudioniciListNaziv_1">
      <item>FINA - Podružnica Šibenik</item>
      <item>DALMACIJA ENERGIJA d.o.o. za razvoj i realizaciju obnovljive energije i projekte</item>
    </derivirana_varijabla>
  </DomainObject.Predmet.SudioniciListNaziv>
  <DomainObject.Predmet.SudioniciListAdressOIB>
    <izvorni_sadrzaj>
      <item>FINA - Podružnica Šibenik, OIB 85821130368, Perivoj L. Marune 1,22000 Šibenik</item>
      <item>DALMACIJA ENERGIJA d.o.o. za razvoj i realizaciju obnovljive energije i projekte, OIB 13943503102, Put Vida 19 ,22000 Šibenik</item>
    </izvorni_sadrzaj>
    <derivirana_varijabla naziv="DomainObject.Predmet.SudioniciListAdressOIB_1">
      <item>FINA - Podružnica Šibenik, OIB 85821130368, Perivoj L. Marune 1,22000 Šibenik</item>
      <item>DALMACIJA ENERGIJA d.o.o. za razvoj i realizaciju obnovljive energije i projekte, OIB 13943503102, Put Vida 19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13943503102</item>
    </izvorni_sadrzaj>
    <derivirana_varijabla naziv="DomainObject.Predmet.SudioniciListNazivOIB_1">
      <item>, OIB 85821130368</item>
      <item>, OIB 13943503102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2544</properties:Characters>
  <properties:Lines>98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2016-01-12T13:30:00Z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2016-01-18T10:38:00Z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St-622/2015-7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