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cbee" w14:paraId="6cccbe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B14A1D" w:rsidP="00B14A1D" w:rsidR="00B14A1D">
      <w:pPr>
        <w:pStyle w:val="Bezproreda"/>
        <w:ind w:firstLine="708" w:left="4956"/>
        <w:rPr>
          <w:noProof/>
        </w:rPr>
      </w:pPr>
      <w:r>
        <w:rPr>
          <w:noProof/>
        </w:rPr>
        <w:t>1 St-1394/2016-7</w:t>
      </w:r>
    </w:p>
    <w:p w:rsidRDefault="00B14A1D" w:rsidP="00B14A1D" w:rsidR="00B14A1D">
      <w:pPr>
        <w:pStyle w:val="Bezproreda"/>
        <w:jc w:val="center"/>
        <w:rPr>
          <w:noProof/>
        </w:rPr>
      </w:pPr>
    </w:p>
    <w:p w:rsidRDefault="00B14A1D" w:rsidP="00B14A1D" w:rsidR="00B14A1D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B14A1D" w:rsidP="00B14A1D" w:rsidR="00B14A1D">
      <w:pPr>
        <w:pStyle w:val="Bezproreda"/>
        <w:jc w:val="center"/>
        <w:rPr>
          <w:noProof/>
        </w:rPr>
      </w:pPr>
    </w:p>
    <w:p w:rsidRDefault="00B14A1D" w:rsidP="00B14A1D" w:rsidR="00B14A1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bookmarkStart w:name="_GoBack" w:id="0"/>
      <w:bookmarkEnd w:id="0"/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Bjelovar,  nad trgovačkim društvom  UNIMONT d.o.o. za građevinarstvo, proizvodnju i trgovinu SLATINA, Nikole Šubića Zrinskog 28, OIB: 41823302575,  dana  21. veljače 2017. godine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>Obustavlja se postupak za otvaranje stečajnog postupka nad dužnikom UNIMONT d.o.o. za građevinarstvo, proizvodnju i trgovinu SLATINA, Nikole Šubića Zrinskog 28, OIB: 41823302575.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>Dana 4. studenog 2016.  godine FINA Zagreb, Podružnica Bjelovar,  je podnijela  prijedlog  sudu da se nad dužnikom UNIMONT d.o.o. za građevinarstvo, proizvodnju i trgovinu SLATINA, Nikole Šubića Zrinskog 28, OIB: 41823302575 otvori  stečajni postupak.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>Podenskom od 25. siječnja 2017. godine zastupnik po zakonu dužnika  izvjestio je  sud da ne postoje razlozi za pokretanje stečajnog postupka jer je društvo UNIMONT d.o.o. za građevinarstvo, proizvodnju i trgovinu SLATINA, Nikole Šubića Zrinskog 28, OIB: 41823302575, pripojeno društvu VS GRADNJA d.o.o. Slatina, Nikole Šubića Zrinskog 28, temeljem Rješenja Trgovačkog suda u Bjelovaru br. Tt-16/2798-2 od 13. prosinca 2016. godine,  pa stoga predlaže da sud obustavi postupak.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EUROVOĆE PLANT d.o.o. za proizvodnju, trgovinu i usluge Orahovica, Vladimira Nazora bb, OIB. 81582358402 i riješio kao u izreci ovog rješenja. 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>Bjelovar,  21. veljače  2017.</w:t>
      </w: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lastRenderedPageBreak/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>Rj.</w:t>
      </w: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>Dna: pun. z.z. dužnika – putem e-oglasne ploče suda i putem pošte</w:t>
      </w: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 xml:space="preserve">         FINI RC Zagreb, Podružnica Bjelovar-putem e-oglasne ploče suda</w:t>
      </w: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B14A1D" w:rsidP="00B14A1D" w:rsidR="00B14A1D">
      <w:pPr>
        <w:pStyle w:val="Bezproreda"/>
        <w:rPr>
          <w:noProof/>
        </w:rPr>
      </w:pPr>
      <w:r>
        <w:rPr>
          <w:noProof/>
        </w:rPr>
        <w:t xml:space="preserve">Bjelovar, 21. 02. 2017.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4A1D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1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St-1394/2016-7</izvorni_sadrzaj>
    <derivirana_varijabla naziv="DomainObject.Oznaka_1">St-1394/2016-7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UNIMONT društvo s ograničenom odgovornošću za građevinarstvo, proizvodnju i trgovinu</izvorni_sadrzaj>
    <derivirana_varijabla naziv="DomainObject.Predmet.ProtustrankaFormated_1">  UNIMONT društvo s ograničenom odgovornošću za građevinarstvo, proizvodnju i trgovinu</derivirana_varijabla>
  </DomainObject.Predmet.ProtustrankaFormated>
  <DomainObject.Predmet.ProtustrankaFormatedOIB>
    <izvorni_sadrzaj>  UNIMONT društvo s ograničenom odgovornošću za građevinarstvo, proizvodnju i trgovinu, OIB 41823302575</izvorni_sadrzaj>
    <derivirana_varijabla naziv="DomainObject.Predmet.ProtustrankaFormatedOIB_1">  UNIMONT društvo s ograničenom odgovornošću za građevinarstvo, proizvodnju i trgovinu, OIB 41823302575</derivirana_varijabla>
  </DomainObject.Predmet.ProtustrankaFormatedOIB>
  <DomainObject.Predmet.ProtustrankaFormatedWithAdress>
    <izvorni_sadrzaj> UNIMONT društvo s ograničenom odgovornošću za građevinarstvo, proizvodnju i trgovinu, Nikole Šubića Zrinskog 28, 33520 Slatina</izvorni_sadrzaj>
    <derivirana_varijabla naziv="DomainObject.Predmet.ProtustrankaFormatedWithAdress_1"> UNIMONT društvo s ograničenom odgovornošću za građevinarstvo, proizvodnju i trgovinu, Nikole Šubića Zrinskog 28, 33520 Slatina</derivirana_varijabla>
  </DomainObject.Predmet.ProtustrankaFormatedWithAdress>
  <DomainObject.Predmet.ProtustrankaFormatedWithAdressOIB>
    <izvorni_sadrzaj> UNIMONT društvo s ograničenom odgovornošću za građevinarstvo, proizvodnju i trgovinu, OIB 41823302575, Nikole Šubića Zrinskog 28, 33520 Slatina</izvorni_sadrzaj>
    <derivirana_varijabla naziv="DomainObject.Predmet.ProtustrankaFormatedWithAdressOIB_1"> UNIMONT društvo s ograničenom odgovornošću za građevinarstvo, proizvodnju i trgovinu, OIB 41823302575, Nikole Šubića Zrinskog 28, 33520 Slatina</derivirana_varijabla>
  </DomainObject.Predmet.ProtustrankaFormatedWithAdressOIB>
  <DomainObject.Predmet.ProtustrankaWithAdress>
    <izvorni_sadrzaj>UNIMONT društvo s ograničenom odgovornošću za građevinarstvo, proizvodnju i trgovinu Nikole Šubića Zrinskog 28, 33520 Slatina</izvorni_sadrzaj>
    <derivirana_varijabla naziv="DomainObject.Predmet.ProtustrankaWithAdress_1">UNIMONT društvo s ograničenom odgovornošću za građevinarstvo, proizvodnju i trgovinu Nikole Šubića Zrinskog 28, 33520 Slatina</derivirana_varijabla>
  </DomainObject.Predmet.ProtustrankaWithAdress>
  <DomainObject.Predmet.ProtustrankaWithAdressOIB>
    <izvorni_sadrzaj>UNIMONT društvo s ograničenom odgovornošću za građevinarstvo, proizvodnju i trgovinu, OIB 41823302575, Nikole Šubića Zrinskog 28, 33520 Slatina</izvorni_sadrzaj>
    <derivirana_varijabla naziv="DomainObject.Predmet.ProtustrankaWithAdressOIB_1">UNIMONT društvo s ograničenom odgovornošću za građevinarstvo, proizvodnju i trgovinu, OIB 41823302575, Nikole Šubića Zrinskog 28, 33520 Slatina</derivirana_varijabla>
  </DomainObject.Predmet.ProtustrankaWithAdressOIB>
  <DomainObject.Predmet.ProtustrankaNazivFormated>
    <izvorni_sadrzaj>UNIMONT društvo s ograničenom odgovornošću za građevinarstvo, proizvodnju i trgovinu</izvorni_sadrzaj>
    <derivirana_varijabla naziv="DomainObject.Predmet.ProtustrankaNazivFormated_1">UNIMONT društvo s ograničenom odgovornošću za građevinarstvo, proizvodnju i trgovinu</derivirana_varijabla>
  </DomainObject.Predmet.ProtustrankaNazivFormated>
  <DomainObject.Predmet.ProtustrankaNazivFormatedOIB>
    <izvorni_sadrzaj>UNIMONT društvo s ograničenom odgovornošću za građevinarstvo, proizvodnju i trgovinu, OIB 41823302575</izvorni_sadrzaj>
    <derivirana_varijabla naziv="DomainObject.Predmet.ProtustrankaNazivFormatedOIB_1">UNIMONT društvo s ograničenom odgovornošću za građevinarstvo, proizvodnju i trgovinu, OIB 41823302575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UNIMONT društvo s ograničenom odgovornošću za građevinarstvo, proizvodnju i trgovinu</item>
    </izvorni_sadrzaj>
    <derivirana_varijabla naziv="DomainObject.Predmet.ProtuStrankaListFormated_1">
      <item>UNIMONT društvo s ograničenom odgovornošću za građevinarstvo, proizvodnju i trgovinu</item>
    </derivirana_varijabla>
  </DomainObject.Predmet.ProtuStrankaListFormated>
  <DomainObject.Predmet.ProtuStrankaListFormatedOIB>
    <izvorni_sadrzaj>
      <item>UNIMONT društvo s ograničenom odgovornošću za građevinarstvo, proizvodnju i trgovinu, OIB 41823302575</item>
    </izvorni_sadrzaj>
    <derivirana_varijabla naziv="DomainObject.Predmet.ProtuStrankaListFormatedOIB_1">
      <item>UNIMONT društvo s ograničenom odgovornošću za građevinarstvo, proizvodnju i trgovinu, OIB 41823302575</item>
    </derivirana_varijabla>
  </DomainObject.Predmet.ProtuStrankaListFormatedOIB>
  <DomainObject.Predmet.ProtuStrankaListFormatedWithAdress>
    <izvorni_sadrzaj>
      <item>UNIMONT društvo s ograničenom odgovornošću za građevinarstvo, proizvodnju i trgovinu, Nikole Šubića Zrinskog 28, 33520 Slatina</item>
    </izvorni_sadrzaj>
    <derivirana_varijabla naziv="DomainObject.Predmet.ProtuStrankaListFormatedWithAdress_1">
      <item>UNIMONT društvo s ograničenom odgovornošću za građevinarstvo, proizvodnju i trgovinu, Nikole Šubića Zrinskog 28, 33520 Slatina</item>
    </derivirana_varijabla>
  </DomainObject.Predmet.ProtuStrankaListFormatedWithAdress>
  <DomainObject.Predmet.ProtuStrankaListFormatedWithAdressOIB>
    <izvorni_sadrzaj>
      <item>UNIMONT društvo s ograničenom odgovornošću za građevinarstvo, proizvodnju i trgovinu, OIB 41823302575, Nikole Šubića Zrinskog 28, 33520 Slatina</item>
    </izvorni_sadrzaj>
    <derivirana_varijabla naziv="DomainObject.Predmet.ProtuStrankaListFormatedWithAdressOIB_1">
      <item>UNIMONT društvo s ograničenom odgovornošću za građevinarstvo, proizvodnju i trgovinu, OIB 41823302575, Nikole Šubića Zrinskog 28, 33520 Slatina</item>
    </derivirana_varijabla>
  </DomainObject.Predmet.ProtuStrankaListFormatedWithAdressOIB>
  <DomainObject.Predmet.ProtuStrankaListNazivFormated>
    <izvorni_sadrzaj>
      <item>UNIMONT društvo s ograničenom odgovornošću za građevinarstvo, proizvodnju i trgovinu</item>
    </izvorni_sadrzaj>
    <derivirana_varijabla naziv="DomainObject.Predmet.ProtuStrankaListNazivFormated_1">
      <item>UNIMONT društvo s ograničenom odgovornošću za građevinarstvo, proizvodnju i trgovinu</item>
    </derivirana_varijabla>
  </DomainObject.Predmet.ProtuStrankaListNazivFormated>
  <DomainObject.Predmet.ProtuStrankaListNazivFormatedOIB>
    <izvorni_sadrzaj>
      <item>UNIMONT društvo s ograničenom odgovornošću za građevinarstvo, proizvodnju i trgovinu, OIB 41823302575</item>
    </izvorni_sadrzaj>
    <derivirana_varijabla naziv="DomainObject.Predmet.ProtuStrankaListNazivFormatedOIB_1">
      <item>UNIMONT društvo s ograničenom odgovornošću za građevinarstvo, proizvodnju i trgovinu, OIB 41823302575</item>
    </derivirana_varijabla>
  </DomainObject.Predmet.ProtuStrankaListNazivFormatedOIB>
  <DomainObject.Predmet.OstaliListFormated>
    <izvorni_sadrzaj>
      <item>Dragutin Sokačić</item>
    </izvorni_sadrzaj>
    <derivirana_varijabla naziv="DomainObject.Predmet.OstaliListFormated_1">
      <item>Dragutin Sokačić</item>
    </derivirana_varijabla>
  </DomainObject.Predmet.OstaliListFormated>
  <DomainObject.Predmet.OstaliListFormatedOIB>
    <izvorni_sadrzaj>
      <item>Dragutin Sokačić, OIB 57453085196</item>
    </izvorni_sadrzaj>
    <derivirana_varijabla naziv="DomainObject.Predmet.OstaliListFormatedOIB_1">
      <item>Dragutin Sokačić, OIB 57453085196</item>
    </derivirana_varijabla>
  </DomainObject.Predmet.OstaliListFormatedOIB>
  <DomainObject.Predmet.OstaliListFormatedWithAdress>
    <izvorni_sadrzaj>
      <item>Dragutin Sokačić, S.S. Kranjčevića 2., 33520 Slatina</item>
    </izvorni_sadrzaj>
    <derivirana_varijabla naziv="DomainObject.Predmet.OstaliListFormatedWithAdress_1">
      <item>Dragutin Sokačić, S.S. Kranjčevića 2., 33520 Slatina</item>
    </derivirana_varijabla>
  </DomainObject.Predmet.OstaliListFormatedWithAdress>
  <DomainObject.Predmet.OstaliListFormatedWithAdressOIB>
    <izvorni_sadrzaj>
      <item>Dragutin Sokačić, OIB 57453085196, S.S. Kranjčevića 2., 33520 Slatina</item>
    </izvorni_sadrzaj>
    <derivirana_varijabla naziv="DomainObject.Predmet.OstaliListFormatedWithAdressOIB_1">
      <item>Dragutin Sokačić, OIB 57453085196, S.S. Kranjčevića 2., 33520 Slatina</item>
    </derivirana_varijabla>
  </DomainObject.Predmet.OstaliListFormatedWithAdressOIB>
  <DomainObject.Predmet.OstaliListNazivFormated>
    <izvorni_sadrzaj>
      <item>Dragutin Sokačić</item>
    </izvorni_sadrzaj>
    <derivirana_varijabla naziv="DomainObject.Predmet.OstaliListNazivFormated_1">
      <item>Dragutin Sokačić</item>
    </derivirana_varijabla>
  </DomainObject.Predmet.OstaliListNazivFormated>
  <DomainObject.Predmet.OstaliListNazivFormatedOIB>
    <izvorni_sadrzaj>
      <item>Dragutin Sokačić, OIB 57453085196</item>
    </izvorni_sadrzaj>
    <derivirana_varijabla naziv="DomainObject.Predmet.OstaliListNazivFormatedOIB_1">
      <item>Dragutin Sokačić, OIB 57453085196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St-1394/2016-7</izvorni_sadrzaj>
    <derivirana_varijabla naziv="DomainObject.PoslovniBrojDokumenta_1">St-1394/2016-7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UNIMONT društvo s ograničenom odgovornošću za građevinarstvo, proizvodnju i trgovinu</izvorni_sadrzaj>
    <derivirana_varijabla naziv="DomainObject.Predmet.ProtustrankaIDrugi_1">UNIMONT društvo s ograničenom odgovornošću za građevinarstvo,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UNIMONT društvo s ograničenom odgovornošću za građevinarstvo, proizvodnju i trgovinu, OIB 41823302575, Nikole Šubića Zrinskog 28, 33520 Slatina</izvorni_sadrzaj>
    <derivirana_varijabla naziv="DomainObject.Predmet.ProtustrankaIDrugiAdressOIB_1">UNIMONT društvo s ograničenom odgovornošću za građevinarstvo, proizvodnju i trgovinu, OIB 41823302575, Nikole Šubića Zrinskog 28,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UNIMONT društvo s ograničenom odgovornošću za građevinarstvo, proizvodnju i trgovinu</item>
      <item>Dragutin Sokačić</item>
    </izvorni_sadrzaj>
    <derivirana_varijabla naziv="DomainObject.Predmet.SudioniciListNaziv_1">
      <item>FINA, RC ZAGREB, Podružnica Bjelovar</item>
      <item>UNIMONT društvo s ograničenom odgovornošću za građevinarstvo, proizvodnju i trgovinu</item>
      <item>Dragutin Sokačić</item>
    </derivirana_varijabla>
  </DomainObject.Predmet.SudioniciListNaziv>
  <DomainObject.Predmet.SudioniciListAdressOIB>
    <izvorni_sadrzaj>
      <item>FINA, RC ZAGREB, Podružnica Bjelovar, OIB 85821130368, F. Supila 4,43000 Bjelovar</item>
      <item>UNIMONT društvo s ograničenom odgovornošću za građevinarstvo, proizvodnju i trgovinu, OIB 41823302575, Nikole Šubića Zrinskog 28,33520 Slatina</item>
      <item>Dragutin Sokačić, OIB 57453085196, S.S. Kranjčevića 2.,33520 Slatina</item>
    </izvorni_sadrzaj>
    <derivirana_varijabla naziv="DomainObject.Predmet.SudioniciListAdressOIB_1">
      <item>FINA, RC ZAGREB, Podružnica Bjelovar, OIB 85821130368, F. Supila 4,43000 Bjelovar</item>
      <item>UNIMONT društvo s ograničenom odgovornošću za građevinarstvo, proizvodnju i trgovinu, OIB 41823302575, Nikole Šubića Zrinskog 28,33520 Slatina</item>
      <item>Dragutin Sokačić, OIB 57453085196, S.S. Kranjčevića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0BA6C-C924-4658-9D5D-0D3FDC3E9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1758</properties:Characters>
  <properties:Lines>58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2017-02-21T07:33:00Z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St-1394/2016-7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