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1f85" w14:paraId="5dd1f85" w:rsidRDefault="00D81A66" w:rsidP="00D81A66" w:rsidR="00D81A66">
      <w:pPr>
        <w15:collapsed w:val="false"/>
        <w:rPr>
          <w:lang w:val="hr-HR"/>
        </w:rPr>
      </w:pPr>
      <w:bookmarkStart w:name="_GoBack" w:id="0"/>
      <w:bookmarkEnd w:id="0"/>
    </w:p>
    <w:p w:rsidRDefault="004614D8" w:rsidP="00D81A66" w:rsidR="004614D8">
      <w:pPr>
        <w:rPr>
          <w:lang w:val="hr-HR"/>
        </w:rPr>
      </w:pPr>
    </w:p>
    <w:p w:rsidRDefault="004614D8" w:rsidP="00D81A66" w:rsidR="004614D8" w:rsidRPr="000664E3">
      <w:pPr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73C2D">
        <w:rPr>
          <w:lang w:val="hr-HR"/>
        </w:rPr>
        <w:t xml:space="preserve">    </w:t>
      </w:r>
      <w:r w:rsidR="00DE1BF5">
        <w:rPr>
          <w:lang w:val="hr-HR"/>
        </w:rPr>
        <w:t xml:space="preserve">      </w:t>
      </w:r>
      <w:r w:rsidR="00573C2D">
        <w:rPr>
          <w:lang w:val="hr-HR"/>
        </w:rPr>
        <w:t xml:space="preserve">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73C2D">
        <w:rPr>
          <w:lang w:val="hr-HR"/>
        </w:rPr>
        <w:t>2</w:t>
      </w:r>
      <w:r w:rsidR="00DE1BF5">
        <w:rPr>
          <w:lang w:val="hr-HR"/>
        </w:rPr>
        <w:t>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E1BF5">
        <w:rPr>
          <w:lang w:val="hr-HR"/>
        </w:rPr>
        <w:t>K&amp;S</w:t>
      </w:r>
      <w:r w:rsidR="00573C2D">
        <w:rPr>
          <w:lang w:val="hr-HR"/>
        </w:rPr>
        <w:t xml:space="preserve"> jednostavno</w:t>
      </w:r>
      <w:r w:rsidR="005712AE">
        <w:rPr>
          <w:lang w:val="hr-HR"/>
        </w:rPr>
        <w:t xml:space="preserve"> društvo s ograničenom odgovornošću za </w:t>
      </w:r>
      <w:r w:rsidR="00DE1BF5">
        <w:rPr>
          <w:lang w:val="hr-HR"/>
        </w:rPr>
        <w:t xml:space="preserve">proizvodnju, </w:t>
      </w:r>
      <w:r w:rsidR="005712AE">
        <w:rPr>
          <w:lang w:val="hr-HR"/>
        </w:rPr>
        <w:t>trgovinu i usluge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712AE">
        <w:rPr>
          <w:lang w:val="hr-HR"/>
        </w:rPr>
        <w:t>0100</w:t>
      </w:r>
      <w:r w:rsidR="00DE1BF5">
        <w:rPr>
          <w:lang w:val="hr-HR"/>
        </w:rPr>
        <w:t>88434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E1BF5">
        <w:rPr>
          <w:lang w:val="hr-HR"/>
        </w:rPr>
        <w:t>07203154184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73C2D">
        <w:rPr>
          <w:lang w:val="hr-HR"/>
        </w:rPr>
        <w:t>2</w:t>
      </w:r>
      <w:r w:rsidR="00DE1BF5">
        <w:rPr>
          <w:lang w:val="hr-HR"/>
        </w:rPr>
        <w:t>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E1BF5">
        <w:rPr>
          <w:lang w:val="hr-HR"/>
        </w:rPr>
        <w:t xml:space="preserve">13.052,46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E1BF5">
        <w:rPr>
          <w:lang w:val="hr-HR"/>
        </w:rPr>
        <w:t>Zoran Sabljak</w:t>
      </w:r>
      <w:r w:rsidR="005712AE">
        <w:rPr>
          <w:lang w:val="hr-HR"/>
        </w:rPr>
        <w:t xml:space="preserve">, iz </w:t>
      </w:r>
      <w:r w:rsidR="00DE1BF5">
        <w:rPr>
          <w:lang w:val="hr-HR"/>
        </w:rPr>
        <w:t xml:space="preserve">Novih </w:t>
      </w:r>
      <w:proofErr w:type="spellStart"/>
      <w:r w:rsidR="00DE1BF5">
        <w:rPr>
          <w:lang w:val="hr-HR"/>
        </w:rPr>
        <w:t>Pavljana</w:t>
      </w:r>
      <w:proofErr w:type="spellEnd"/>
      <w:r w:rsidR="00DE1BF5">
        <w:rPr>
          <w:lang w:val="hr-HR"/>
        </w:rPr>
        <w:t xml:space="preserve">, Novi </w:t>
      </w:r>
      <w:proofErr w:type="spellStart"/>
      <w:r w:rsidR="00DE1BF5">
        <w:rPr>
          <w:lang w:val="hr-HR"/>
        </w:rPr>
        <w:t>Pavljani</w:t>
      </w:r>
      <w:proofErr w:type="spellEnd"/>
      <w:r w:rsidR="00DE1BF5">
        <w:rPr>
          <w:lang w:val="hr-HR"/>
        </w:rPr>
        <w:t xml:space="preserve"> 48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D335B">
        <w:rPr>
          <w:lang w:val="hr-HR"/>
        </w:rPr>
        <w:t>92560330719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73C2D">
        <w:rPr>
          <w:lang w:val="hr-HR"/>
        </w:rPr>
        <w:t>13</w:t>
      </w:r>
      <w:r w:rsidR="00E8008F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13E25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73C2D">
        <w:rPr>
          <w:lang w:val="hr-HR"/>
        </w:rPr>
        <w:t>13</w:t>
      </w:r>
      <w:r w:rsidR="00E8008F">
        <w:rPr>
          <w:lang w:val="hr-HR"/>
        </w:rPr>
        <w:t>.01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</w:p>
    <w:sectPr w:rsidSect="004614D8" w:rsidR="000E2229" w:rsidRPr="00913E25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C04" w:rsidR="00724C04">
      <w:r>
        <w:separator/>
      </w:r>
    </w:p>
  </w:endnote>
  <w:endnote w:id="0" w:type="continuationSeparator">
    <w:p w:rsidRDefault="00724C04" w:rsidR="0072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C04" w:rsidR="00724C04">
      <w:r>
        <w:separator/>
      </w:r>
    </w:p>
  </w:footnote>
  <w:footnote w:id="0" w:type="continuationSeparator">
    <w:p w:rsidRDefault="00724C04" w:rsidR="00724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D335B"/>
    <w:rsid w:val="0032457F"/>
    <w:rsid w:val="003E0954"/>
    <w:rsid w:val="003E56D2"/>
    <w:rsid w:val="004525DA"/>
    <w:rsid w:val="004614D8"/>
    <w:rsid w:val="004629E7"/>
    <w:rsid w:val="004B7E8E"/>
    <w:rsid w:val="0052619D"/>
    <w:rsid w:val="005712AE"/>
    <w:rsid w:val="00573C2D"/>
    <w:rsid w:val="005A21BE"/>
    <w:rsid w:val="00605F99"/>
    <w:rsid w:val="006107FD"/>
    <w:rsid w:val="00617995"/>
    <w:rsid w:val="00674F9D"/>
    <w:rsid w:val="006767EE"/>
    <w:rsid w:val="006A510D"/>
    <w:rsid w:val="006B32F7"/>
    <w:rsid w:val="00724C04"/>
    <w:rsid w:val="007E27E0"/>
    <w:rsid w:val="008259B1"/>
    <w:rsid w:val="00831DA7"/>
    <w:rsid w:val="008A217A"/>
    <w:rsid w:val="008E00AB"/>
    <w:rsid w:val="008E3DB0"/>
    <w:rsid w:val="00913E25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66755"/>
    <w:rsid w:val="00CA6057"/>
    <w:rsid w:val="00CD08D1"/>
    <w:rsid w:val="00CD6B0C"/>
    <w:rsid w:val="00D46E25"/>
    <w:rsid w:val="00D81A66"/>
    <w:rsid w:val="00DC7979"/>
    <w:rsid w:val="00DD78DD"/>
    <w:rsid w:val="00DE1BF5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St-22/2016-2</izvorni_sadrzaj>
    <derivirana_varijabla naziv="DomainObject.Oznaka_1">St-22/2016-2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K&amp;S jednostavno društvo s ograničenom odgovornošću za proizvodnju, trgovinu i usluge, Novi Pavljani</izvorni_sadrzaj>
    <derivirana_varijabla naziv="DomainObject.Predmet.ProtustrankaFormated_1">  K&amp;S jednostavno društvo s ograničenom odgovornošću za proizvodnju, trgovinu i usluge, Novi Pavljani</derivirana_varijabla>
  </DomainObject.Predmet.ProtustrankaFormated>
  <DomainObject.Predmet.ProtustrankaFormatedOIB>
    <izvorni_sadrzaj>  K&amp;S jednostavno društvo s ograničenom odgovornošću za proizvodnju, trgovinu i usluge, Novi Pavljani, OIB 07203154184</izvorni_sadrzaj>
    <derivirana_varijabla naziv="DomainObject.Predmet.ProtustrankaFormatedOIB_1">  K&amp;S jednostavno društvo s ograničenom odgovornošću za proizvodnju, trgovinu i usluge, Novi Pavljani, OIB 07203154184</derivirana_varijabla>
  </DomainObject.Predmet.ProtustrankaFormatedOIB>
  <DomainObject.Predmet.ProtustrankaFormatedWithAdress>
    <izvorni_sadrzaj> K&amp;S jednostavno društvo s ograničenom odgovornošću za proizvodnju, trgovinu i usluge, Novi Pavljani, Novi Pavljani 48, 43000 Novi Pavljani</izvorni_sadrzaj>
    <derivirana_varijabla naziv="DomainObject.Predmet.ProtustrankaFormatedWithAdress_1"> K&amp;S jednostavno društvo s ograničenom odgovornošću za proizvodnju, trgovinu i usluge, Novi Pavljani, Novi Pavljani 48, 43000 Novi Pavljani</derivirana_varijabla>
  </DomainObject.Predmet.ProtustrankaFormatedWithAdress>
  <DomainObject.Predmet.ProtustrankaFormatedWithAdressOIB>
    <izvorni_sadrzaj> K&amp;S jednostavno društvo s ograničenom odgovornošću za proizvodnju, trgovinu i usluge, Novi Pavljani, OIB 07203154184, Novi Pavljani 48, 43000 Novi Pavljani</izvorni_sadrzaj>
    <derivirana_varijabla naziv="DomainObject.Predmet.ProtustrankaFormatedWithAdressOIB_1"> K&amp;S jednostavno društvo s ograničenom odgovornošću za proizvodnju, trgovinu i usluge, Novi Pavljani, OIB 07203154184, Novi Pavljani 48, 43000 Novi Pavljani</derivirana_varijabla>
  </DomainObject.Predmet.ProtustrankaFormatedWithAdressOIB>
  <DomainObject.Predmet.ProtustrankaWithAdress>
    <izvorni_sadrzaj>K&amp;S jednostavno društvo s ograničenom odgovornošću za proizvodnju, trgovinu i usluge, Novi Pavljani Novi Pavljani 48, 43000 Novi Pavljani</izvorni_sadrzaj>
    <derivirana_varijabla naziv="DomainObject.Predmet.ProtustrankaWithAdress_1">K&amp;S jednostavno društvo s ograničenom odgovornošću za proizvodnju, trgovinu i usluge, Novi Pavljani Novi Pavljani 48, 43000 Novi Pavljani</derivirana_varijabla>
  </DomainObject.Predmet.ProtustrankaWithAdress>
  <DomainObject.Predmet.ProtustrankaWithAdressOIB>
    <izvorni_sadrzaj>K&amp;S jednostavno društvo s ograničenom odgovornošću za proizvodnju, trgovinu i usluge, Novi Pavljani, OIB 07203154184, Novi Pavljani 48, 43000 Novi Pavljani</izvorni_sadrzaj>
    <derivirana_varijabla naziv="DomainObject.Predmet.ProtustrankaWithAdressOIB_1">K&amp;S jednostavno društvo s ograničenom odgovornošću za proizvodnju, trgovinu i usluge, Novi Pavljani, OIB 07203154184, Novi Pavljani 48, 43000 Novi Pavljani</derivirana_varijabla>
  </DomainObject.Predmet.ProtustrankaWithAdressOIB>
  <DomainObject.Predmet.ProtustrankaNazivFormated>
    <izvorni_sadrzaj>K&amp;S jednostavno društvo s ograničenom odgovornošću za proizvodnju, trgovinu i usluge, Novi Pavljani</izvorni_sadrzaj>
    <derivirana_varijabla naziv="DomainObject.Predmet.ProtustrankaNazivFormated_1">K&amp;S jednostavno društvo s ograničenom odgovornošću za proizvodnju, trgovinu i usluge, Novi Pavljani</derivirana_varijabla>
  </DomainObject.Predmet.ProtustrankaNazivFormated>
  <DomainObject.Predmet.ProtustrankaNazivFormatedOIB>
    <izvorni_sadrzaj>K&amp;S jednostavno društvo s ograničenom odgovornošću za proizvodnju, trgovinu i usluge, Novi Pavljani, OIB 07203154184</izvorni_sadrzaj>
    <derivirana_varijabla naziv="DomainObject.Predmet.ProtustrankaNazivFormatedOIB_1">K&amp;S jednostavno društvo s ograničenom odgovornošću za proizvodnju, trgovinu i usluge, Novi Pavljani, OIB 07203154184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K&amp;S jednostavno društvo s ograničenom odgovornošću za proizvodnju, trgovinu i usluge, Novi Pavljani</item>
    </izvorni_sadrzaj>
    <derivirana_varijabla naziv="DomainObject.Predmet.ProtuStrankaListFormated_1">
      <item>K&amp;S jednostavno društvo s ograničenom odgovornošću za proizvodnju, trgovinu i usluge, Novi Pavljani</item>
    </derivirana_varijabla>
  </DomainObject.Predmet.ProtuStrankaListFormated>
  <DomainObject.Predmet.ProtuStrankaListFormatedOIB>
    <izvorni_sadrzaj>
      <item>K&amp;S jednostavno društvo s ograničenom odgovornošću za proizvodnju, trgovinu i usluge, Novi Pavljani, OIB 07203154184</item>
    </izvorni_sadrzaj>
    <derivirana_varijabla naziv="DomainObject.Predmet.ProtuStrankaListFormatedOIB_1">
      <item>K&amp;S jednostavno društvo s ograničenom odgovornošću za proizvodnju, trgovinu i usluge, Novi Pavljani, OIB 07203154184</item>
    </derivirana_varijabla>
  </DomainObject.Predmet.ProtuStrankaListFormatedOIB>
  <DomainObject.Predmet.ProtuStrankaListFormatedWithAdress>
    <izvorni_sadrzaj>
      <item>K&amp;S jednostavno društvo s ograničenom odgovornošću za proizvodnju, trgovinu i usluge, Novi Pavljani, Novi Pavljani 48, 43000 Novi Pavljani</item>
    </izvorni_sadrzaj>
    <derivirana_varijabla naziv="DomainObject.Predmet.ProtuStrankaListFormatedWithAdress_1">
      <item>K&amp;S jednostavno društvo s ograničenom odgovornošću za proizvodnju, trgovinu i usluge, Novi Pavljani, Novi Pavljani 48, 43000 Novi Pavljani</item>
    </derivirana_varijabla>
  </DomainObject.Predmet.ProtuStrankaListFormatedWithAdress>
  <DomainObject.Predmet.ProtuStrankaListFormatedWithAdressOIB>
    <izvorni_sadrzaj>
      <item>K&amp;S jednostavno društvo s ograničenom odgovornošću za proizvodnju, trgovinu i usluge, Novi Pavljani, OIB 07203154184, Novi Pavljani 48, 43000 Novi Pavljani</item>
    </izvorni_sadrzaj>
    <derivirana_varijabla naziv="DomainObject.Predmet.ProtuStrankaListFormatedWithAdressOIB_1">
      <item>K&amp;S jednostavno društvo s ograničenom odgovornošću za proizvodnju, trgovinu i usluge, Novi Pavljani, OIB 07203154184, Novi Pavljani 48, 43000 Novi Pavljani</item>
    </derivirana_varijabla>
  </DomainObject.Predmet.ProtuStrankaListFormatedWithAdressOIB>
  <DomainObject.Predmet.ProtuStrankaListNazivFormated>
    <izvorni_sadrzaj>
      <item>K&amp;S jednostavno društvo s ograničenom odgovornošću za proizvodnju, trgovinu i usluge, Novi Pavljani</item>
    </izvorni_sadrzaj>
    <derivirana_varijabla naziv="DomainObject.Predmet.ProtuStrankaListNazivFormated_1">
      <item>K&amp;S jednostavno društvo s ograničenom odgovornošću za proizvodnju, trgovinu i usluge, Novi Pavljani</item>
    </derivirana_varijabla>
  </DomainObject.Predmet.ProtuStrankaListNazivFormated>
  <DomainObject.Predmet.ProtuStrankaListNazivFormatedOIB>
    <izvorni_sadrzaj>
      <item>K&amp;S jednostavno društvo s ograničenom odgovornošću za proizvodnju, trgovinu i usluge, Novi Pavljani, OIB 07203154184</item>
    </izvorni_sadrzaj>
    <derivirana_varijabla naziv="DomainObject.Predmet.ProtuStrankaListNazivFormatedOIB_1">
      <item>K&amp;S jednostavno društvo s ograničenom odgovornošću za proizvodnju, trgovinu i usluge, Novi Pavljani, OIB 07203154184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St-22/2016-2</izvorni_sadrzaj>
    <derivirana_varijabla naziv="DomainObject.PoslovniBrojDokumenta_1">St-22/2016-2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K&amp;S jednostavno društvo s ograničenom odgovornošću za proizvodnju, trgovinu i usluge, Novi Pavljani</izvorni_sadrzaj>
    <derivirana_varijabla naziv="DomainObject.Predmet.ProtustrankaIDrugi_1">K&amp;S jednostavno društvo s ograničenom odgovornošću za proizvodnju, trgovinu i usluge, Novi Pavljani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K&amp;S jednostavno društvo s ograničenom odgovornošću za proizvodnju, trgovinu i usluge, Novi Pavljani, OIB 07203154184, Novi Pavljani 48, 43000 Novi Pavljani</izvorni_sadrzaj>
    <derivirana_varijabla naziv="DomainObject.Predmet.ProtustrankaIDrugiAdressOIB_1">K&amp;S jednostavno društvo s ograničenom odgovornošću za proizvodnju, trgovinu i usluge, Novi Pavljani, OIB 07203154184, Novi Pavljani 48, 43000 Novi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K&amp;S jednostavno društvo s ograničenom odgovornošću za proizvodnju, trgovinu i usluge, Novi Pavljani</item>
    </izvorni_sadrzaj>
    <derivirana_varijabla naziv="DomainObject.Predmet.SudioniciListNaziv_1">
      <item>FINA, RC ZAGREB, Podružnica Bjelovar</item>
      <item>K&amp;S jednostavno društvo s ograničenom odgovornošću za proizvodnju, trgovinu i usluge, Novi Pavljani</item>
    </derivirana_varijabla>
  </DomainObject.Predmet.SudioniciListNaziv>
  <DomainObject.Predmet.SudioniciListAdressOIB>
    <izvorni_sadrzaj>
      <item>FINA, RC ZAGREB, Podružnica Bjelovar, OIB 85821130368, F. Supila 4,43000 Bjelovar</item>
      <item>K&amp;S jednostavno društvo s ograničenom odgovornošću za proizvodnju, trgovinu i usluge, Novi Pavljani, OIB 07203154184, Novi Pavljani 48,43000 Novi Pavljani</item>
    </izvorni_sadrzaj>
    <derivirana_varijabla naziv="DomainObject.Predmet.SudioniciListAdressOIB_1">
      <item>FINA, RC ZAGREB, Podružnica Bjelovar, OIB 85821130368, F. Supila 4,43000 Bjelovar</item>
      <item>K&amp;S jednostavno društvo s ograničenom odgovornošću za proizvodnju, trgovinu i usluge, Novi Pavljani, OIB 07203154184, Novi Pavljani 48,43000 Novi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07203154184</item>
    </izvorni_sadrzaj>
    <derivirana_varijabla naziv="DomainObject.Predmet.SudioniciListNazivOIB_1">
      <item>, OIB 85821130368</item>
      <item>, OIB 07203154184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645E6-03E0-4EA8-A876-056FEBC49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1737</properties:Characters>
  <properties:Lines>51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2016-01-13T13:18:00Z</dcterms:created>
  <dc:creator>ssabljic</dc:creator>
  <cp:lastModifiedBy>Miroslav Lovreković</cp:lastModifiedBy>
  <cp:lastPrinted>2016-01-13T13:25:00Z</cp:lastPrinted>
  <dcterms:modified xmlns:xsi="http://www.w3.org/2001/XMLSchema-instance" xsi:type="dcterms:W3CDTF">2016-01-13T13:26:00Z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