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72e6" w14:paraId="6ef72e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</w:t>
      </w:r>
      <w:r w:rsidR="007B7F27">
        <w:t>4</w:t>
      </w:r>
      <w:r w:rsidR="002B71D8">
        <w:t>9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2B71D8" w:rsidRPr="002B71D8">
        <w:t>POTOČNIK KAMI j.d.o.o.</w:t>
      </w:r>
      <w:r w:rsidR="002B71D8">
        <w:t xml:space="preserve"> za usluge, Sesvete, Sesvetska cesta 84, MBS: </w:t>
      </w:r>
      <w:r w:rsidR="00165557" w:rsidRPr="00165557">
        <w:t>080930689</w:t>
      </w:r>
      <w:r w:rsidR="00165557">
        <w:t xml:space="preserve">, OIB: </w:t>
      </w:r>
      <w:r w:rsidR="00165557" w:rsidRPr="00165557">
        <w:t>19639538797</w:t>
      </w:r>
      <w:r w:rsidR="00165557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165557">
        <w:t xml:space="preserve">POTOČNIK KAMI j.d.o.o. za usluge, Sesvete, Sesvetska cesta 84, MBS: 080930689, OIB: 19639538797 </w:t>
      </w:r>
      <w:r>
        <w:t>na temelju neizvršenih osnova za plaćanje iznosi</w:t>
      </w:r>
      <w:r w:rsidR="00554444">
        <w:t xml:space="preserve"> </w:t>
      </w:r>
      <w:r w:rsidR="00165557">
        <w:t xml:space="preserve">5.118.999,27 kn. </w:t>
      </w:r>
      <w:r w:rsidR="00ED0810">
        <w:t xml:space="preserve">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4F6C6C" w:rsidRPr="004F6C6C">
        <w:t>Cariba Agnes George, OIB: 51216592487Velika Britanija i Sj. Irska, Northolt, Merlin Close 011</w:t>
      </w:r>
      <w:r w:rsidR="004F6C6C">
        <w:rPr>
          <w:rFonts w:cs="Arial" w:hAnsi="Arial" w:ascii="Arial"/>
          <w:color w:val="003366"/>
          <w:sz w:val="18"/>
          <w:szCs w:val="18"/>
        </w:rPr>
        <w:t xml:space="preserve"> </w:t>
      </w:r>
      <w:r w:rsidR="00CA269E">
        <w:t>d</w:t>
      </w:r>
      <w:r w:rsidR="006C5C92">
        <w:t>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CA269E">
        <w:t>4</w:t>
      </w:r>
      <w:r w:rsidR="004F6C6C">
        <w:t>9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4F6C6C">
        <w:t>2</w:t>
      </w:r>
      <w:r w:rsidR="003337FC">
        <w:t>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C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EF1C9C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C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C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C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C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C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St-1049/2017</izvorni_sadrzaj>
    <derivirana_varijabla naziv="DomainObject.Predmet.OznakaBroj_1">St-1049/2017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POTOČNIK KAMI j.d.o.o.</izvorni_sadrzaj>
    <derivirana_varijabla naziv="DomainObject.Predmet.ProtustrankaFormated_1">  POTOČNIK KAMI j.d.o.o.</derivirana_varijabla>
  </DomainObject.Predmet.ProtustrankaFormated>
  <DomainObject.Predmet.ProtustrankaFormatedOIB>
    <izvorni_sadrzaj>  POTOČNIK KAMI j.d.o.o., OIB 19639538797</izvorni_sadrzaj>
    <derivirana_varijabla naziv="DomainObject.Predmet.ProtustrankaFormatedOIB_1">  POTOČNIK KAMI j.d.o.o., OIB 19639538797</derivirana_varijabla>
  </DomainObject.Predmet.ProtustrankaFormatedOIB>
  <DomainObject.Predmet.ProtustrankaFormatedWithAdress>
    <izvorni_sadrzaj> POTOČNIK KAMI j.d.o.o., Savska cesta 84, 10360 Sesvete</izvorni_sadrzaj>
    <derivirana_varijabla naziv="DomainObject.Predmet.ProtustrankaFormatedWithAdress_1"> POTOČNIK KAMI j.d.o.o., Savska cesta 84, 10360 Sesvete</derivirana_varijabla>
  </DomainObject.Predmet.ProtustrankaFormatedWithAdress>
  <DomainObject.Predmet.ProtustrankaFormatedWithAdressOIB>
    <izvorni_sadrzaj> POTOČNIK KAMI j.d.o.o., OIB 19639538797, Savska cesta 84, 10360 Sesvete</izvorni_sadrzaj>
    <derivirana_varijabla naziv="DomainObject.Predmet.ProtustrankaFormatedWithAdressOIB_1"> POTOČNIK KAMI j.d.o.o., OIB 19639538797, Savska cesta 84, 10360 Sesvete</derivirana_varijabla>
  </DomainObject.Predmet.ProtustrankaFormatedWithAdressOIB>
  <DomainObject.Predmet.ProtustrankaWithAdress>
    <izvorni_sadrzaj>POTOČNIK KAMI j.d.o.o. Savska cesta 84, 10360 Sesvete</izvorni_sadrzaj>
    <derivirana_varijabla naziv="DomainObject.Predmet.ProtustrankaWithAdress_1">POTOČNIK KAMI j.d.o.o. Savska cesta 84, 10360 Sesvete</derivirana_varijabla>
  </DomainObject.Predmet.ProtustrankaWithAdress>
  <DomainObject.Predmet.ProtustrankaWithAdressOIB>
    <izvorni_sadrzaj>POTOČNIK KAMI j.d.o.o., OIB 19639538797, Savska cesta 84, 10360 Sesvete</izvorni_sadrzaj>
    <derivirana_varijabla naziv="DomainObject.Predmet.ProtustrankaWithAdressOIB_1">POTOČNIK KAMI j.d.o.o., OIB 19639538797, Savska cesta 84, 10360 Sesvete</derivirana_varijabla>
  </DomainObject.Predmet.ProtustrankaWithAdressOIB>
  <DomainObject.Predmet.ProtustrankaNazivFormated>
    <izvorni_sadrzaj>POTOČNIK KAMI j.d.o.o.</izvorni_sadrzaj>
    <derivirana_varijabla naziv="DomainObject.Predmet.ProtustrankaNazivFormated_1">POTOČNIK KAMI j.d.o.o.</derivirana_varijabla>
  </DomainObject.Predmet.ProtustrankaNazivFormated>
  <DomainObject.Predmet.ProtustrankaNazivFormatedOIB>
    <izvorni_sadrzaj>POTOČNIK KAMI j.d.o.o., OIB 19639538797</izvorni_sadrzaj>
    <derivirana_varijabla naziv="DomainObject.Predmet.ProtustrankaNazivFormatedOIB_1">POTOČNIK KAMI j.d.o.o., OIB 19639538797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POTOČNIK KAMI j.d.o.o.</item>
    </izvorni_sadrzaj>
    <derivirana_varijabla naziv="DomainObject.Predmet.ProtuStrankaListFormated_1">
      <item>POTOČNIK KAMI j.d.o.o.</item>
    </derivirana_varijabla>
  </DomainObject.Predmet.ProtuStrankaListFormated>
  <DomainObject.Predmet.ProtuStrankaListFormatedOIB>
    <izvorni_sadrzaj>
      <item>POTOČNIK KAMI j.d.o.o., OIB 19639538797</item>
    </izvorni_sadrzaj>
    <derivirana_varijabla naziv="DomainObject.Predmet.ProtuStrankaListFormatedOIB_1">
      <item>POTOČNIK KAMI j.d.o.o., OIB 19639538797</item>
    </derivirana_varijabla>
  </DomainObject.Predmet.ProtuStrankaListFormatedOIB>
  <DomainObject.Predmet.ProtuStrankaListFormatedWithAdress>
    <izvorni_sadrzaj>
      <item>POTOČNIK KAMI j.d.o.o., Savska cesta 84, 10360 Sesvete</item>
    </izvorni_sadrzaj>
    <derivirana_varijabla naziv="DomainObject.Predmet.ProtuStrankaListFormatedWithAdress_1">
      <item>POTOČNIK KAMI j.d.o.o., Savska cesta 84, 10360 Sesvete</item>
    </derivirana_varijabla>
  </DomainObject.Predmet.ProtuStrankaListFormatedWithAdress>
  <DomainObject.Predmet.ProtuStrankaListFormatedWithAdressOIB>
    <izvorni_sadrzaj>
      <item>POTOČNIK KAMI j.d.o.o., OIB 19639538797, Savska cesta 84, 10360 Sesvete</item>
    </izvorni_sadrzaj>
    <derivirana_varijabla naziv="DomainObject.Predmet.ProtuStrankaListFormatedWithAdressOIB_1">
      <item>POTOČNIK KAMI j.d.o.o., OIB 19639538797, Savska cesta 84, 10360 Sesvete</item>
    </derivirana_varijabla>
  </DomainObject.Predmet.ProtuStrankaListFormatedWithAdressOIB>
  <DomainObject.Predmet.ProtuStrankaListNazivFormated>
    <izvorni_sadrzaj>
      <item>POTOČNIK KAMI j.d.o.o.</item>
    </izvorni_sadrzaj>
    <derivirana_varijabla naziv="DomainObject.Predmet.ProtuStrankaListNazivFormated_1">
      <item>POTOČNIK KAMI j.d.o.o.</item>
    </derivirana_varijabla>
  </DomainObject.Predmet.ProtuStrankaListNazivFormated>
  <DomainObject.Predmet.ProtuStrankaListNazivFormatedOIB>
    <izvorni_sadrzaj>
      <item>POTOČNIK KAMI j.d.o.o., OIB 19639538797</item>
    </izvorni_sadrzaj>
    <derivirana_varijabla naziv="DomainObject.Predmet.ProtuStrankaListNazivFormatedOIB_1">
      <item>POTOČNIK KAMI j.d.o.o., OIB 19639538797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POTOČNIK KAMI j.d.o.o.</izvorni_sadrzaj>
    <derivirana_varijabla naziv="DomainObject.Predmet.ProtustrankaIDrugi_1">POTOČNIK KAMI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POTOČNIK KAMI j.d.o.o., OIB 19639538797, Savska cesta 84, 10360 Sesvete</izvorni_sadrzaj>
    <derivirana_varijabla naziv="DomainObject.Predmet.ProtustrankaIDrugiAdressOIB_1">POTOČNIK KAMI j.d.o.o., OIB 19639538797,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POTOČNIK KAMI j.d.o.o.</item>
      <item>FINA Regionalni centar Zagreb</item>
    </izvorni_sadrzaj>
    <derivirana_varijabla naziv="DomainObject.Predmet.SudioniciListNaziv_1">
      <item>POTOČNIK KAMI j.d.o.o.</item>
      <item>FINA Regionalni centar Zagreb</item>
    </derivirana_varijabla>
  </DomainObject.Predmet.SudioniciListNaziv>
  <DomainObject.Predmet.SudioniciListAdressOIB>
    <izvorni_sadrzaj>
      <item>POTOČNIK KAMI j.d.o.o., OIB 19639538797, Savska cesta 84,10360 Sesvete</item>
      <item>FINA Regionalni centar Zagreb, OIB 85821130368, Trg svibanjskih žrtava 1995. 1,10000 Zagreb</item>
    </izvorni_sadrzaj>
    <derivirana_varijabla naziv="DomainObject.Predmet.SudioniciListAdressOIB_1">
      <item>POTOČNIK KAMI j.d.o.o., OIB 19639538797, Savska cesta 84,10360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19639538797</item>
      <item>, OIB 85821130368</item>
    </izvorni_sadrzaj>
    <derivirana_varijabla naziv="DomainObject.Predmet.SudioniciListNazivOIB_1">
      <item>, OIB 19639538797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20A23-51D5-4007-BC35-4B81278E3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2171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2017-08-04T04:57:00Z</dcterms:created>
  <dc:creator>Korisnik</dc:creator>
  <cp:lastModifiedBy>Sanja Ban</cp:lastModifiedBy>
  <cp:lastPrinted>2017-08-04T04:57:00Z</cp:lastPrinted>
  <dcterms:modified xmlns:xsi="http://www.w3.org/2001/XMLSchema-instance" xsi:type="dcterms:W3CDTF">2017-08-04T04:57:00Z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