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9ef" w14:paraId="baa39e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564E" w:rsidP="0070564E" w:rsidR="0070564E" w:rsidRPr="0070564E">
      <w:pPr>
        <w:spacing w:after="0"/>
        <w:rPr>
          <w:rFonts w:cs="Times New Roman" w:eastAsia="Times New Roman"/>
          <w:b/>
          <w:lang w:eastAsia="hr-HR"/>
        </w:rPr>
      </w:pPr>
      <w:r w:rsidRPr="0070564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70564E">
        <w:rPr>
          <w:rFonts w:cs="Times New Roman" w:eastAsia="Times New Roman"/>
          <w:b/>
          <w:lang w:eastAsia="hr-HR"/>
        </w:rPr>
        <w:t>Broj: 14. St-1737/2016.</w:t>
      </w:r>
    </w:p>
    <w:p w:rsidRDefault="0070564E" w:rsidP="0070564E" w:rsidR="0070564E" w:rsidRPr="0070564E">
      <w:pPr>
        <w:spacing w:after="0"/>
        <w:rPr>
          <w:rFonts w:cs="Times New Roman" w:eastAsia="Times New Roman"/>
          <w:b/>
          <w:lang w:eastAsia="hr-HR"/>
        </w:rPr>
      </w:pPr>
      <w:r w:rsidRPr="0070564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0564E">
        <w:rPr>
          <w:rFonts w:cs="Times New Roman" w:eastAsia="Times New Roman"/>
          <w:b/>
          <w:lang w:eastAsia="hr-HR"/>
        </w:rPr>
        <w:t xml:space="preserve"> </w:t>
      </w:r>
      <w:r w:rsidRPr="0070564E">
        <w:rPr>
          <w:rFonts w:cs="Times New Roman" w:eastAsia="Times New Roman"/>
          <w:lang w:eastAsia="hr-HR"/>
        </w:rPr>
        <w:t xml:space="preserve">                                             (Ex: 22. St-1461/2015).</w:t>
      </w:r>
    </w:p>
    <w:p w:rsidRDefault="0070564E" w:rsidP="0070564E" w:rsidR="0070564E" w:rsidRPr="0070564E">
      <w:pPr>
        <w:spacing w:after="0"/>
        <w:rPr>
          <w:rFonts w:cs="Times New Roman" w:eastAsia="Times New Roman"/>
          <w:b/>
          <w:lang w:eastAsia="hr-HR"/>
        </w:rPr>
      </w:pPr>
      <w:r w:rsidRPr="0070564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564E">
        <w:rPr>
          <w:rFonts w:cs="Times New Roman" w:eastAsia="Times New Roman"/>
          <w:b/>
          <w:lang w:eastAsia="hr-HR"/>
        </w:rPr>
        <w:t>R E P U B L I K A  H R V A T S K A</w:t>
      </w:r>
    </w:p>
    <w:p w:rsidRDefault="0070564E" w:rsidP="0070564E" w:rsidR="0070564E" w:rsidRPr="007056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564E" w:rsidP="0070564E" w:rsidR="0070564E" w:rsidRPr="007056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564E">
        <w:rPr>
          <w:rFonts w:cs="Times New Roman" w:eastAsia="Times New Roman"/>
          <w:b/>
          <w:lang w:eastAsia="hr-HR"/>
        </w:rPr>
        <w:t>Z A K L J U Č A K</w:t>
      </w:r>
    </w:p>
    <w:p w:rsidRDefault="0070564E" w:rsidP="0070564E" w:rsidR="0070564E" w:rsidRPr="007056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b/>
          <w:lang w:eastAsia="hr-HR"/>
        </w:rPr>
        <w:tab/>
      </w:r>
      <w:r w:rsidRPr="0070564E">
        <w:rPr>
          <w:rFonts w:cs="Times New Roman" w:eastAsia="Times New Roman"/>
          <w:lang w:eastAsia="hr-HR"/>
        </w:rPr>
        <w:t>Trgovački sud u Splitu, po sudcu Jozi Ćaleti, u skraćenome stečajnom postupku nad bivšim stečajnim Dužnikom: MORKAN d.o.o. za turizam, Split, Smiljanićeva 2, OIB: 22900662787, 05. srpnja 2017. godine</w:t>
      </w: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center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z a k l j u č i o    j e</w:t>
      </w:r>
    </w:p>
    <w:p w:rsidRDefault="0070564E" w:rsidP="0070564E" w:rsidR="0070564E" w:rsidRPr="007056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b/>
          <w:lang w:eastAsia="hr-HR"/>
        </w:rPr>
        <w:t xml:space="preserve">1. </w:t>
      </w:r>
      <w:r w:rsidRPr="0070564E">
        <w:rPr>
          <w:rFonts w:cs="Times New Roman" w:eastAsia="Times New Roman"/>
          <w:lang w:eastAsia="hr-HR"/>
        </w:rPr>
        <w:t>Poziva se Marin Giovanelli, iz Splita, Antuna Gustava Matoša 81, u roku od 20. dana dostaviti ovom Sudu Popis imovine i obveza uvodno navedenog Dužnika i to sadržajno određenog sukladno članku 17, Stečajnog zakona (</w:t>
      </w:r>
      <w:r w:rsidRPr="0070564E">
        <w:rPr>
          <w:rFonts w:cs="Times New Roman" w:eastAsia="Times New Roman"/>
          <w:i/>
          <w:lang w:eastAsia="hr-HR"/>
        </w:rPr>
        <w:t>Narodne novine</w:t>
      </w:r>
      <w:r w:rsidRPr="0070564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0564E" w:rsidP="0070564E" w:rsidR="0070564E" w:rsidRPr="007056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U Splitu, 05. srpnja 2017. godine</w:t>
      </w:r>
    </w:p>
    <w:p w:rsidRDefault="0070564E" w:rsidP="0070564E" w:rsidR="0070564E" w:rsidRPr="0070564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S U D A C</w:t>
      </w:r>
    </w:p>
    <w:p w:rsidRDefault="0070564E" w:rsidP="0070564E" w:rsidR="0070564E" w:rsidRPr="0070564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Jozo Ćaleta</w:t>
      </w: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0564E" w:rsidP="0070564E" w:rsidR="0070564E" w:rsidRPr="0070564E">
      <w:pPr>
        <w:spacing w:after="0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DNA:  1) Marin Giovanelli, Split, Antuna Gustava Matoša 81 ,</w:t>
      </w: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 xml:space="preserve">            3) Spis.</w:t>
      </w: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64E" w:rsidP="0070564E" w:rsidR="0070564E" w:rsidRPr="0070564E">
      <w:pPr>
        <w:spacing w:after="0"/>
        <w:jc w:val="both"/>
        <w:rPr>
          <w:rFonts w:cs="Times New Roman" w:eastAsia="Times New Roman"/>
          <w:lang w:eastAsia="hr-HR"/>
        </w:rPr>
      </w:pPr>
      <w:r w:rsidRPr="0070564E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70564E" w:rsidP="0070564E" w:rsidR="00AE649C" w:rsidRPr="00B76F3C">
      <w:pPr>
        <w:spacing w:after="0"/>
        <w:jc w:val="both"/>
      </w:pPr>
      <w:r w:rsidRPr="0070564E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64E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D11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8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St-1737/2016-2</izvorni_sadrzaj>
    <derivirana_varijabla naziv="DomainObject.Oznaka_1">St-1737/2016-2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St-1737/2016</izvorni_sadrzaj>
    <derivirana_varijabla naziv="DomainObject.Predmet.OznakaBroj_1">St-1737/2016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MORKAN d.o.o. za turizam</izvorni_sadrzaj>
    <derivirana_varijabla naziv="DomainObject.Predmet.ProtustrankaFormated_1">  MORKAN d.o.o. za turizam</derivirana_varijabla>
  </DomainObject.Predmet.ProtustrankaFormated>
  <DomainObject.Predmet.ProtustrankaFormatedOIB>
    <izvorni_sadrzaj>  MORKAN d.o.o. za turizam, OIB 22900662787</izvorni_sadrzaj>
    <derivirana_varijabla naziv="DomainObject.Predmet.ProtustrankaFormatedOIB_1">  MORKAN d.o.o. za turizam, OIB 22900662787</derivirana_varijabla>
  </DomainObject.Predmet.ProtustrankaFormatedOIB>
  <DomainObject.Predmet.ProtustrankaFormatedWithAdress>
    <izvorni_sadrzaj> MORKAN d.o.o. za turizam, Smiljanićeva 2, 21000 Split</izvorni_sadrzaj>
    <derivirana_varijabla naziv="DomainObject.Predmet.ProtustrankaFormatedWithAdress_1"> MORKAN d.o.o. za turizam, Smiljanićeva 2, 21000 Split</derivirana_varijabla>
  </DomainObject.Predmet.ProtustrankaFormatedWithAdress>
  <DomainObject.Predmet.ProtustrankaFormatedWithAdressOIB>
    <izvorni_sadrzaj> MORKAN d.o.o. za turizam, OIB 22900662787, Smiljanićeva 2, 21000 Split</izvorni_sadrzaj>
    <derivirana_varijabla naziv="DomainObject.Predmet.ProtustrankaFormatedWithAdressOIB_1"> MORKAN d.o.o. za turizam, OIB 22900662787, Smiljanićeva 2, 21000 Split</derivirana_varijabla>
  </DomainObject.Predmet.ProtustrankaFormatedWithAdressOIB>
  <DomainObject.Predmet.ProtustrankaWithAdress>
    <izvorni_sadrzaj>MORKAN d.o.o. za turizam Smiljanićeva 2, 21000 Split</izvorni_sadrzaj>
    <derivirana_varijabla naziv="DomainObject.Predmet.ProtustrankaWithAdress_1">MORKAN d.o.o. za turizam Smiljanićeva 2, 21000 Split</derivirana_varijabla>
  </DomainObject.Predmet.ProtustrankaWithAdress>
  <DomainObject.Predmet.ProtustrankaWithAdressOIB>
    <izvorni_sadrzaj>MORKAN d.o.o. za turizam, OIB 22900662787, Smiljanićeva 2, 21000 Split</izvorni_sadrzaj>
    <derivirana_varijabla naziv="DomainObject.Predmet.ProtustrankaWithAdressOIB_1">MORKAN d.o.o. za turizam, OIB 22900662787, Smiljanićeva 2, 21000 Split</derivirana_varijabla>
  </DomainObject.Predmet.ProtustrankaWithAdressOIB>
  <DomainObject.Predmet.ProtustrankaNazivFormated>
    <izvorni_sadrzaj>MORKAN d.o.o. za turizam</izvorni_sadrzaj>
    <derivirana_varijabla naziv="DomainObject.Predmet.ProtustrankaNazivFormated_1">MORKAN d.o.o. za turizam</derivirana_varijabla>
  </DomainObject.Predmet.ProtustrankaNazivFormated>
  <DomainObject.Predmet.ProtustrankaNazivFormatedOIB>
    <izvorni_sadrzaj>MORKAN d.o.o. za turizam, OIB 22900662787</izvorni_sadrzaj>
    <derivirana_varijabla naziv="DomainObject.Predmet.ProtustrankaNazivFormatedOIB_1">MORKAN d.o.o. za turizam, OIB 22900662787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2529892.90</izvorni_sadrzaj>
    <derivirana_varijabla naziv="DomainObject.Predmet.TrenutnaVrijednost_1">2529892.90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MORKAN d.o.o. za turizam</item>
    </izvorni_sadrzaj>
    <derivirana_varijabla naziv="DomainObject.Predmet.ProtuStrankaListFormated_1">
      <item>MORKAN d.o.o. za turizam</item>
    </derivirana_varijabla>
  </DomainObject.Predmet.ProtuStrankaListFormated>
  <DomainObject.Predmet.ProtuStrankaListFormatedOIB>
    <izvorni_sadrzaj>
      <item>MORKAN d.o.o. za turizam, OIB 22900662787</item>
    </izvorni_sadrzaj>
    <derivirana_varijabla naziv="DomainObject.Predmet.ProtuStrankaListFormatedOIB_1">
      <item>MORKAN d.o.o. za turizam, OIB 22900662787</item>
    </derivirana_varijabla>
  </DomainObject.Predmet.ProtuStrankaListFormatedOIB>
  <DomainObject.Predmet.ProtuStrankaListFormatedWithAdress>
    <izvorni_sadrzaj>
      <item>MORKAN d.o.o. za turizam, Smiljanićeva 2, 21000 Split</item>
    </izvorni_sadrzaj>
    <derivirana_varijabla naziv="DomainObject.Predmet.ProtuStrankaListFormatedWithAdress_1">
      <item>MORKAN d.o.o. za turizam, Smiljanićeva 2, 21000 Split</item>
    </derivirana_varijabla>
  </DomainObject.Predmet.ProtuStrankaListFormatedWithAdress>
  <DomainObject.Predmet.ProtuStrankaListFormatedWithAdressOIB>
    <izvorni_sadrzaj>
      <item>MORKAN d.o.o. za turizam, OIB 22900662787, Smiljanićeva 2, 21000 Split</item>
    </izvorni_sadrzaj>
    <derivirana_varijabla naziv="DomainObject.Predmet.ProtuStrankaListFormatedWithAdressOIB_1">
      <item>MORKAN d.o.o. za turizam, OIB 22900662787, Smiljanićeva 2, 21000 Split</item>
    </derivirana_varijabla>
  </DomainObject.Predmet.ProtuStrankaListFormatedWithAdressOIB>
  <DomainObject.Predmet.ProtuStrankaListNazivFormated>
    <izvorni_sadrzaj>
      <item>MORKAN d.o.o. za turizam</item>
    </izvorni_sadrzaj>
    <derivirana_varijabla naziv="DomainObject.Predmet.ProtuStrankaListNazivFormated_1">
      <item>MORKAN d.o.o. za turizam</item>
    </derivirana_varijabla>
  </DomainObject.Predmet.ProtuStrankaListNazivFormated>
  <DomainObject.Predmet.ProtuStrankaListNazivFormatedOIB>
    <izvorni_sadrzaj>
      <item>MORKAN d.o.o. za turizam, OIB 22900662787</item>
    </izvorni_sadrzaj>
    <derivirana_varijabla naziv="DomainObject.Predmet.ProtuStrankaListNazivFormatedOIB_1">
      <item>MORKAN d.o.o. za turizam, OIB 22900662787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St-1737/2016-2</izvorni_sadrzaj>
    <derivirana_varijabla naziv="DomainObject.PoslovniBrojDokumenta_1">St-1737/2016-2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MORKAN d.o.o. za turizam</izvorni_sadrzaj>
    <derivirana_varijabla naziv="DomainObject.Predmet.ProtustrankaIDrugi_1">MORKAN d.o.o. za turizam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MORKAN d.o.o. za turizam, OIB 22900662787, Smiljanićeva 2, 21000 Split</izvorni_sadrzaj>
    <derivirana_varijabla naziv="DomainObject.Predmet.ProtustrankaIDrugiAdressOIB_1">MORKAN d.o.o. za turizam, OIB 22900662787,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MORKAN d.o.o. za turizam</item>
      <item>ŽUPANIJSKO DRŽAVNO ODVJETNIŠTVO</item>
    </izvorni_sadrzaj>
    <derivirana_varijabla naziv="DomainObject.Predmet.SudioniciListNaziv_1">
      <item>MORKAN d.o.o. za turizam</item>
      <item>ŽUPANIJSKO DRŽAVNO ODVJETNIŠTVO</item>
    </derivirana_varijabla>
  </DomainObject.Predmet.SudioniciListNaziv>
  <DomainObject.Predmet.SudioniciListAdressOIB>
    <izvorni_sadrzaj>
      <item>MORKAN d.o.o. za turizam, OIB 22900662787, Smiljanićeva 2,21000 Split</item>
      <item>ŽUPANIJSKO DRŽAVNO ODVJETNIŠTVO, OIB 70793241859, Gundulićeva 29a,21000 Split</item>
    </izvorni_sadrzaj>
    <derivirana_varijabla naziv="DomainObject.Predmet.SudioniciListAdressOIB_1">
      <item>MORKAN d.o.o. za turizam, OIB 22900662787, Smiljanićeva 2,21000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AEF04-DAB1-464A-AC89-99A216CA0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800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St-1737/2016-2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