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465e" w14:paraId="043465e" w:rsidRDefault="00887789" w:rsidP="00887789" w:rsidR="00887789">
      <w:pPr>
        <w:spacing w:after="120" w:before="120"/>
        <w:ind w:firstLine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BANOVINAPROMET d.d.-u stečaju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20 St – 1874/13</w:t>
      </w:r>
    </w:p>
    <w:p w:rsidRDefault="00887789" w:rsidP="0039030C" w:rsidR="00887789">
      <w:pPr>
        <w:spacing w:lineRule="auto" w:line="240" w:before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TABLICA </w:t>
      </w:r>
      <w:r>
        <w:rPr>
          <w:rFonts w:hAnsi="Times New Roman" w:ascii="Times New Roman"/>
          <w:b/>
          <w:sz w:val="24"/>
          <w:szCs w:val="24"/>
        </w:rPr>
        <w:t>TRAŽBINA DRUGOG  ( II )  VIŠEG ISPLATNOG REDA</w:t>
      </w:r>
    </w:p>
    <w:p w:rsidRDefault="00887789" w:rsidP="00A214BB" w:rsidR="00887789">
      <w:pPr>
        <w:spacing w:lineRule="auto" w:line="240" w:before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STEČAJNOG UPRAVITELJ ZA I POSEBNO ISPITNO ROČIŠTE  </w:t>
      </w:r>
      <w:r w:rsidR="00312B41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</w:t>
      </w:r>
      <w:r w:rsidR="00312B41">
        <w:rPr>
          <w:rFonts w:hAnsi="Times New Roman" w:ascii="Times New Roman"/>
          <w:sz w:val="24"/>
          <w:szCs w:val="24"/>
        </w:rPr>
        <w:t xml:space="preserve"> l</w:t>
      </w:r>
      <w:r w:rsidR="00A214BB">
        <w:rPr>
          <w:rFonts w:hAnsi="Times New Roman" w:ascii="Times New Roman"/>
          <w:sz w:val="24"/>
          <w:szCs w:val="24"/>
        </w:rPr>
        <w:t>ipnja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312B41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.godine</w:t>
      </w:r>
    </w:p>
    <w:p w:rsidRDefault="0039030C" w:rsidP="0039030C" w:rsidR="0039030C">
      <w:pPr>
        <w:spacing w:lineRule="auto" w:line="240" w:before="0"/>
        <w:ind w:firstLine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02"/>
        <w:gridCol w:w="3766"/>
        <w:gridCol w:w="4179"/>
        <w:gridCol w:w="1673"/>
        <w:gridCol w:w="1676"/>
        <w:gridCol w:w="1682"/>
      </w:tblGrid>
      <w:tr w:rsidTr="00887789" w:rsidR="00887789">
        <w:trPr>
          <w:trHeight w:val="669"/>
        </w:trPr>
        <w:tc>
          <w:tcPr>
            <w:tcW w:type="dxa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87789" w:rsidP="0039030C" w:rsidR="00887789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Red.br.,</w:t>
            </w:r>
          </w:p>
          <w:p w:rsidRDefault="00887789" w:rsidP="0039030C" w:rsidR="00887789">
            <w:pPr>
              <w:spacing w:lineRule="auto" w:line="240" w:after="120" w:before="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</w:rPr>
              <w:t>Dat.zapr</w:t>
            </w:r>
            <w:r w:rsidR="0039030C">
              <w:rPr>
                <w:rFonts w:hAnsi="Times New Roman" w:ascii="Times New Roman"/>
              </w:rPr>
              <w:t>i</w:t>
            </w:r>
            <w:proofErr w:type="spellEnd"/>
            <w:r w:rsidR="0039030C">
              <w:rPr>
                <w:rFonts w:hAnsi="Times New Roman" w:ascii="Times New Roman"/>
              </w:rPr>
              <w:t>-manja :</w:t>
            </w:r>
          </w:p>
        </w:tc>
        <w:tc>
          <w:tcPr>
            <w:tcW w:type="dxa" w:w="37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41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</w:t>
            </w:r>
          </w:p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 OSNOV ZA PRIJAVU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87789" w:rsidR="00887789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PRIZNATE </w:t>
            </w:r>
          </w:p>
          <w:p w:rsidRDefault="00887789" w:rsidR="00887789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1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87789" w:rsidR="00887789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</w:t>
            </w:r>
          </w:p>
          <w:p w:rsidRDefault="00887789" w:rsidR="00887789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1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NAPOMENA</w:t>
            </w:r>
          </w:p>
        </w:tc>
      </w:tr>
      <w:tr w:rsidTr="00887789" w:rsidR="00887789">
        <w:tc>
          <w:tcPr>
            <w:tcW w:type="dxa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312B41" w:rsidP="00312B41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</w:t>
            </w:r>
            <w:r w:rsidR="00887789">
              <w:rPr>
                <w:rFonts w:hAnsi="Times New Roman" w:ascii="Times New Roman"/>
                <w:sz w:val="24"/>
                <w:szCs w:val="24"/>
              </w:rPr>
              <w:t>. 0</w:t>
            </w: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887789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2015.g.</w:t>
            </w:r>
          </w:p>
        </w:tc>
        <w:tc>
          <w:tcPr>
            <w:tcW w:type="dxa" w:w="37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2B41" w:rsidR="00887789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HRVATSKA KOSTAJNICA,</w:t>
            </w:r>
          </w:p>
          <w:p w:rsidRDefault="00312B41" w:rsidR="00312B4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r w:rsidR="00736EC4">
              <w:rPr>
                <w:rFonts w:hAnsi="Times New Roman" w:ascii="Times New Roman"/>
                <w:sz w:val="24"/>
                <w:szCs w:val="24"/>
              </w:rPr>
              <w:t>06208368082,</w:t>
            </w:r>
          </w:p>
          <w:p w:rsidRDefault="00312B41" w:rsidP="00312B41" w:rsidR="00312B4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Nikole Šubića Zrinskog 1,</w:t>
            </w:r>
          </w:p>
          <w:p w:rsidRDefault="00312B41" w:rsidP="00312B41" w:rsidR="00312B4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44 430 Hrvatska Kostajnica</w:t>
            </w:r>
          </w:p>
        </w:tc>
        <w:tc>
          <w:tcPr>
            <w:tcW w:type="dxa" w:w="41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C4" w:rsidR="00887789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469.842,36</w:t>
            </w:r>
            <w:r w:rsidR="00887789">
              <w:rPr>
                <w:rFonts w:hAnsi="Times New Roman" w:ascii="Times New Roman"/>
                <w:b/>
                <w:sz w:val="24"/>
                <w:szCs w:val="24"/>
              </w:rPr>
              <w:t xml:space="preserve"> kuna</w:t>
            </w:r>
          </w:p>
          <w:p w:rsidRDefault="009E0B68" w:rsidP="009E0B68" w:rsidR="009E0B68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a) Glavnica iznosa komunalne naknade</w:t>
            </w:r>
          </w:p>
          <w:p w:rsidRDefault="009E0B68" w:rsidP="009E0B68" w:rsidR="009E0B68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279.483,77 kuna</w:t>
            </w:r>
          </w:p>
          <w:p w:rsidRDefault="009E0B68" w:rsidP="009E0B68" w:rsidR="009E0B68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b) Kamate na neplaćene komunalne naknade</w:t>
            </w:r>
          </w:p>
          <w:p w:rsidRDefault="009E0B68" w:rsidR="009E0B68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190.258,59 kuna</w:t>
            </w:r>
          </w:p>
          <w:p w:rsidRDefault="009E0B68" w:rsidP="009E0B68" w:rsidR="009E0B68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E0B68">
              <w:rPr>
                <w:rFonts w:hAnsi="Times New Roman" w:ascii="Times New Roman"/>
                <w:sz w:val="18"/>
                <w:szCs w:val="18"/>
              </w:rPr>
              <w:t>PRAVNI OSNOV TRAŽBINE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:</w:t>
            </w:r>
          </w:p>
          <w:p w:rsidRDefault="009E0B68" w:rsidR="00887789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Rješenja o komunalnoj naknadi prema Odluci o komunalnoj naknadi (Službeni vjesnik – 34/07, 6/10 i 14/11</w:t>
            </w:r>
          </w:p>
          <w:p w:rsidRDefault="009E0B68" w:rsidP="00797996" w:rsidR="009E0B68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r w:rsidR="00797996">
              <w:rPr>
                <w:rFonts w:hAnsi="Times New Roman" w:ascii="Times New Roman"/>
                <w:sz w:val="20"/>
                <w:szCs w:val="20"/>
              </w:rPr>
              <w:t>Š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NE </w:t>
            </w:r>
            <w:r w:rsidR="00797996">
              <w:rPr>
                <w:rFonts w:hAnsi="Times New Roman" w:ascii="Times New Roman"/>
                <w:sz w:val="20"/>
                <w:szCs w:val="20"/>
              </w:rPr>
              <w:t xml:space="preserve">ISPRAVE </w:t>
            </w:r>
            <w:r>
              <w:rPr>
                <w:rFonts w:hAnsi="Times New Roman" w:ascii="Times New Roman"/>
                <w:sz w:val="20"/>
                <w:szCs w:val="20"/>
              </w:rPr>
              <w:t>:</w:t>
            </w:r>
          </w:p>
          <w:p w:rsidRDefault="00797996" w:rsidP="00797996" w:rsidR="00797996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komunalne naknade na iznos od 217.533,80 kuna. Ovršno dana 29.12.2008. god.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C4" w:rsidR="00887789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469.842,36</w:t>
            </w:r>
            <w:r w:rsidR="00887789">
              <w:rPr>
                <w:rFonts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1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7789" w:rsidR="00887789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7789" w:rsidR="00887789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87789" w:rsidR="00887789">
        <w:tc>
          <w:tcPr>
            <w:tcW w:type="dxa" w:w="10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</w:tcPr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7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SVEUKUPNO</w:t>
            </w:r>
          </w:p>
        </w:tc>
        <w:tc>
          <w:tcPr>
            <w:tcW w:type="dxa" w:w="41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PRIJAVLJENIH TRAŽBINA</w:t>
            </w:r>
          </w:p>
          <w:p w:rsidRDefault="00736EC4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469.842,36</w:t>
            </w:r>
            <w:r w:rsidR="00887789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kuna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87789" w:rsidR="00887789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PRIZNATIH</w:t>
            </w:r>
          </w:p>
          <w:p w:rsidRDefault="00887789" w:rsidR="00887789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TRAŽBINA</w:t>
            </w:r>
          </w:p>
          <w:p w:rsidRDefault="00736EC4" w:rsidR="00887789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469.842,36</w:t>
            </w:r>
            <w:r w:rsidR="00887789">
              <w:rPr>
                <w:rFonts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1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OSPORENE TRAŽBINE</w:t>
            </w:r>
          </w:p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87789" w:rsidR="00887789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NAPOMENA</w:t>
            </w:r>
          </w:p>
        </w:tc>
      </w:tr>
    </w:tbl>
    <w:p w:rsidRDefault="00887789" w:rsidP="00887789" w:rsidR="00887789">
      <w:pPr>
        <w:spacing w:after="120" w:before="120"/>
        <w:ind w:firstLine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PODACI IZ TABLICE TRAŽBINA II VIŠEG </w:t>
      </w:r>
    </w:p>
    <w:p w:rsidRDefault="00887789" w:rsidP="00917473" w:rsidR="00887789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ISPLATNOG REDA </w:t>
      </w:r>
      <w:r>
        <w:rPr>
          <w:rFonts w:hAnsi="Times New Roman" w:ascii="Times New Roman"/>
          <w:b/>
        </w:rPr>
        <w:t xml:space="preserve">NA ROČ. </w:t>
      </w:r>
      <w:r w:rsidR="00917473">
        <w:rPr>
          <w:rFonts w:hAnsi="Times New Roman" w:ascii="Times New Roman"/>
          <w:b/>
        </w:rPr>
        <w:t>09</w:t>
      </w:r>
      <w:r>
        <w:rPr>
          <w:rFonts w:hAnsi="Times New Roman" w:ascii="Times New Roman"/>
          <w:b/>
        </w:rPr>
        <w:t xml:space="preserve">. </w:t>
      </w:r>
      <w:r w:rsidR="00917473">
        <w:rPr>
          <w:rFonts w:hAnsi="Times New Roman" w:ascii="Times New Roman"/>
          <w:b/>
        </w:rPr>
        <w:t>12</w:t>
      </w:r>
      <w:r>
        <w:rPr>
          <w:rFonts w:hAnsi="Times New Roman" w:ascii="Times New Roman"/>
          <w:b/>
        </w:rPr>
        <w:t>. 201</w:t>
      </w:r>
      <w:r w:rsidR="00917473">
        <w:rPr>
          <w:rFonts w:hAnsi="Times New Roman" w:ascii="Times New Roman"/>
          <w:b/>
        </w:rPr>
        <w:t>4</w:t>
      </w:r>
      <w:r>
        <w:rPr>
          <w:rFonts w:hAnsi="Times New Roman" w:ascii="Times New Roman"/>
          <w:b/>
        </w:rPr>
        <w:t>.g.</w:t>
      </w:r>
      <w:r>
        <w:rPr>
          <w:rFonts w:hAnsi="Times New Roman" w:ascii="Times New Roman"/>
        </w:rPr>
        <w:tab/>
        <w:t>_________________</w:t>
      </w:r>
      <w:r w:rsidR="00917473" w:rsidRPr="00917473">
        <w:rPr>
          <w:rFonts w:hAnsi="Times New Roman" w:ascii="Times New Roman"/>
          <w:b/>
          <w:bCs/>
        </w:rPr>
        <w:t>19.248.433,40</w:t>
      </w:r>
      <w:r>
        <w:rPr>
          <w:rFonts w:hAnsi="Times New Roman" w:ascii="Times New Roman"/>
          <w:b/>
          <w:sz w:val="24"/>
          <w:szCs w:val="24"/>
        </w:rPr>
        <w:t xml:space="preserve"> kn</w:t>
      </w:r>
      <w:r>
        <w:rPr>
          <w:rFonts w:hAnsi="Times New Roman" w:ascii="Times New Roman"/>
          <w:b/>
        </w:rPr>
        <w:t>____________</w:t>
      </w:r>
      <w:r w:rsidR="00312B41">
        <w:rPr>
          <w:rFonts w:hAnsi="Times New Roman" w:ascii="Times New Roman"/>
          <w:b/>
        </w:rPr>
        <w:t>19.183.913,36</w:t>
      </w:r>
      <w:r>
        <w:rPr>
          <w:rFonts w:hAnsi="Times New Roman" w:ascii="Times New Roman"/>
          <w:b/>
          <w:sz w:val="24"/>
          <w:szCs w:val="24"/>
        </w:rPr>
        <w:t xml:space="preserve"> kn</w:t>
      </w:r>
    </w:p>
    <w:p w:rsidRDefault="00887789" w:rsidP="0039030C" w:rsidR="00887789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UKUPNI IZNOS za ročišta </w:t>
      </w:r>
      <w:r w:rsidR="00917473">
        <w:rPr>
          <w:rFonts w:hAnsi="Times New Roman" w:ascii="Times New Roman"/>
          <w:b/>
          <w:sz w:val="24"/>
          <w:szCs w:val="24"/>
        </w:rPr>
        <w:t>09</w:t>
      </w:r>
      <w:r>
        <w:rPr>
          <w:rFonts w:hAnsi="Times New Roman" w:ascii="Times New Roman"/>
          <w:b/>
          <w:sz w:val="24"/>
          <w:szCs w:val="24"/>
        </w:rPr>
        <w:t xml:space="preserve">. </w:t>
      </w:r>
      <w:r w:rsidR="00917473">
        <w:rPr>
          <w:rFonts w:hAnsi="Times New Roman" w:ascii="Times New Roman"/>
          <w:b/>
          <w:sz w:val="24"/>
          <w:szCs w:val="24"/>
        </w:rPr>
        <w:t>12</w:t>
      </w:r>
      <w:r>
        <w:rPr>
          <w:rFonts w:hAnsi="Times New Roman" w:ascii="Times New Roman"/>
          <w:b/>
          <w:sz w:val="24"/>
          <w:szCs w:val="24"/>
        </w:rPr>
        <w:t>. 201</w:t>
      </w:r>
      <w:r w:rsidR="00917473">
        <w:rPr>
          <w:rFonts w:hAnsi="Times New Roman" w:ascii="Times New Roman"/>
          <w:b/>
          <w:sz w:val="24"/>
          <w:szCs w:val="24"/>
        </w:rPr>
        <w:t>4</w:t>
      </w:r>
      <w:r>
        <w:rPr>
          <w:rFonts w:hAnsi="Times New Roman" w:ascii="Times New Roman"/>
          <w:b/>
          <w:sz w:val="24"/>
          <w:szCs w:val="24"/>
        </w:rPr>
        <w:t xml:space="preserve"> i </w:t>
      </w:r>
      <w:r w:rsidR="00312B41">
        <w:rPr>
          <w:rFonts w:hAnsi="Times New Roman" w:ascii="Times New Roman"/>
          <w:b/>
          <w:sz w:val="24"/>
          <w:szCs w:val="24"/>
        </w:rPr>
        <w:t>14. 6.</w:t>
      </w:r>
      <w:r>
        <w:rPr>
          <w:rFonts w:hAnsi="Times New Roman" w:ascii="Times New Roman"/>
          <w:b/>
          <w:sz w:val="24"/>
          <w:szCs w:val="24"/>
        </w:rPr>
        <w:t xml:space="preserve"> 201</w:t>
      </w:r>
      <w:r w:rsidR="00312B41">
        <w:rPr>
          <w:rFonts w:hAnsi="Times New Roman" w:ascii="Times New Roman"/>
          <w:b/>
          <w:sz w:val="24"/>
          <w:szCs w:val="24"/>
        </w:rPr>
        <w:t>7</w:t>
      </w:r>
      <w:r>
        <w:rPr>
          <w:rFonts w:hAnsi="Times New Roman" w:ascii="Times New Roman"/>
          <w:b/>
          <w:sz w:val="24"/>
          <w:szCs w:val="24"/>
        </w:rPr>
        <w:t>. _</w:t>
      </w:r>
      <w:r>
        <w:rPr>
          <w:rFonts w:hAnsi="Times New Roman" w:ascii="Times New Roman"/>
          <w:sz w:val="24"/>
          <w:szCs w:val="24"/>
        </w:rPr>
        <w:t>____</w:t>
      </w:r>
      <w:r w:rsidR="00917473" w:rsidRPr="0039030C">
        <w:rPr>
          <w:rFonts w:hAnsi="Times New Roman" w:ascii="Times New Roman"/>
          <w:b/>
          <w:bCs/>
          <w:sz w:val="24"/>
          <w:szCs w:val="24"/>
        </w:rPr>
        <w:t>19.718.289</w:t>
      </w:r>
      <w:r w:rsidR="0039030C" w:rsidRPr="0039030C">
        <w:rPr>
          <w:rFonts w:hAnsi="Times New Roman" w:ascii="Times New Roman"/>
          <w:b/>
          <w:bCs/>
          <w:sz w:val="24"/>
          <w:szCs w:val="24"/>
        </w:rPr>
        <w:t>,76</w:t>
      </w:r>
      <w:r>
        <w:rPr>
          <w:rFonts w:hAnsi="Times New Roman" w:ascii="Times New Roman"/>
          <w:b/>
          <w:sz w:val="24"/>
          <w:szCs w:val="24"/>
        </w:rPr>
        <w:t xml:space="preserve"> kn__________</w:t>
      </w:r>
      <w:r w:rsidR="00736EC4">
        <w:rPr>
          <w:rFonts w:hAnsi="Times New Roman" w:ascii="Times New Roman"/>
          <w:b/>
          <w:sz w:val="24"/>
          <w:szCs w:val="24"/>
        </w:rPr>
        <w:t>19.653.755,72</w:t>
      </w:r>
      <w:r>
        <w:rPr>
          <w:rFonts w:hAnsi="Times New Roman" w:ascii="Times New Roman"/>
          <w:b/>
          <w:sz w:val="24"/>
          <w:szCs w:val="24"/>
        </w:rPr>
        <w:t xml:space="preserve"> kn</w:t>
      </w:r>
    </w:p>
    <w:p w:rsidRDefault="00887789" w:rsidP="00887789" w:rsidR="00887789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887789" w:rsidP="0039030C" w:rsidR="00961A3C" w:rsidRPr="00887789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0</w:t>
      </w:r>
      <w:r w:rsidR="00312B41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</w:t>
      </w:r>
      <w:r w:rsidR="00312B41">
        <w:rPr>
          <w:rFonts w:hAnsi="Times New Roman" w:ascii="Times New Roman"/>
          <w:sz w:val="24"/>
          <w:szCs w:val="24"/>
        </w:rPr>
        <w:t>lipnja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312B41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.godine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39030C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tečajni upravitelj dužnika </w:t>
      </w:r>
      <w:r w:rsidR="00312B41">
        <w:rPr>
          <w:rFonts w:hAnsi="Times New Roman" w:ascii="Times New Roman"/>
          <w:sz w:val="24"/>
          <w:szCs w:val="24"/>
        </w:rPr>
        <w:t>BANOVINAPROMET</w:t>
      </w:r>
      <w:r>
        <w:rPr>
          <w:rFonts w:hAnsi="Times New Roman" w:ascii="Times New Roman"/>
          <w:sz w:val="24"/>
          <w:szCs w:val="24"/>
        </w:rPr>
        <w:t xml:space="preserve"> d.</w:t>
      </w:r>
      <w:r w:rsidR="00312B41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>.-u stečaju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39030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>Miljenko Požgaj</w:t>
      </w:r>
    </w:p>
    <w:sectPr w:rsidSect="00887789" w:rsidR="00961A3C" w:rsidRPr="00887789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789"/>
    <w:rsid w:val="000F53A3"/>
    <w:rsid w:val="00312B41"/>
    <w:rsid w:val="0039030C"/>
    <w:rsid w:val="00736EC4"/>
    <w:rsid w:val="00750517"/>
    <w:rsid w:val="00797996"/>
    <w:rsid w:val="00887789"/>
    <w:rsid w:val="00917473"/>
    <w:rsid w:val="00961A3C"/>
    <w:rsid w:val="009E0B68"/>
    <w:rsid w:val="00A2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789"/>
    <w:pPr>
      <w:spacing w:lineRule="auto" w:line="276" w:after="0" w:before="480"/>
      <w:ind w:firstLine="340"/>
      <w:jc w:val="both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887789"/>
    <w:pPr>
      <w:spacing w:lineRule="auto" w:line="240" w:after="0"/>
      <w:ind w:firstLine="340"/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214BB"/>
    <w:pPr>
      <w:spacing w:lineRule="auto" w:line="240" w:before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4BB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F5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3A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3A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3A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3A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789"/>
    <w:pPr>
      <w:spacing w:after="0" w:before="480" w:line="276" w:lineRule="auto"/>
      <w:ind w:firstLine="340"/>
      <w:jc w:val="both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887789"/>
    <w:pPr>
      <w:spacing w:after="0" w:line="240" w:lineRule="auto"/>
      <w:ind w:firstLine="340"/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214BB"/>
    <w:pPr>
      <w:spacing w:before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4BB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F5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3A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3A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3A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3A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03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St-1874/2013-146</izvorni_sadrzaj>
    <derivirana_varijabla naziv="DomainObject.Oznaka_1">St-1874/2013-146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1099</properties:Characters>
  <properties:Lines>59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2017-06-07T11:41:00Z</dcterms:created>
  <dc:creator>Miljenko Požgaj</dc:creator>
  <cp:lastModifiedBy>Valentina Kranjčić</cp:lastModifiedBy>
  <cp:lastPrinted>2017-06-04T19:50:00Z</cp:lastPrinted>
  <dcterms:modified xmlns:xsi="http://www.w3.org/2001/XMLSchema-instance" xsi:type="dcterms:W3CDTF">2017-06-07T11:42:00Z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St-1874/2013-146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