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53c7" w14:paraId="c7453c7" w:rsidRDefault="0084387C" w:rsidR="0084387C">
      <w:pPr>
        <w15:collapsed w:val="false"/>
      </w:pPr>
      <w:bookmarkStart w:name="_GoBack" w:id="0"/>
      <w:bookmarkEnd w:id="0"/>
    </w:p>
    <w:p w:rsidRDefault="0084387C" w:rsidR="0084387C"/>
    <w:p w:rsidRDefault="0084387C" w:rsidR="0084387C"/>
    <w:p w:rsidRDefault="003F3DAA" w:rsidR="0084387C" w:rsidRP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t>REGATA</w:t>
      </w:r>
      <w:r w:rsidR="00D445D8">
        <w:rPr>
          <w:b/>
          <w:sz w:val="28"/>
          <w:szCs w:val="28"/>
        </w:rPr>
        <w:t xml:space="preserve"> d.o.o</w:t>
      </w:r>
      <w:r w:rsidR="0084387C" w:rsidRPr="0084387C">
        <w:rPr>
          <w:b/>
          <w:sz w:val="28"/>
          <w:szCs w:val="28"/>
        </w:rPr>
        <w:t>. u stečaju</w:t>
      </w:r>
    </w:p>
    <w:p w:rsidRDefault="003F3DAA" w:rsid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t>ZAGREB</w:t>
      </w:r>
      <w:r w:rsidR="00CD6EBF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Barutanski breg 35</w:t>
      </w:r>
    </w:p>
    <w:p w:rsidRDefault="00C62318" w:rsid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t>OIB:</w:t>
      </w:r>
      <w:r w:rsidR="003F3DAA">
        <w:rPr>
          <w:b/>
          <w:sz w:val="28"/>
          <w:szCs w:val="28"/>
        </w:rPr>
        <w:t>79629726461</w:t>
      </w:r>
    </w:p>
    <w:p w:rsidRDefault="0084387C" w:rsidR="0084387C">
      <w:pPr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TRGOVAČKI SUD U ZAGREBU</w:t>
      </w:r>
    </w:p>
    <w:p w:rsidRDefault="00B55A72" w:rsidP="00576550" w:rsid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Default="0084387C" w:rsidP="0084387C" w:rsidR="0084387C">
      <w:pPr>
        <w:ind w:firstLine="708" w:left="4248"/>
        <w:rPr>
          <w:b/>
          <w:sz w:val="28"/>
          <w:szCs w:val="28"/>
        </w:rPr>
      </w:pPr>
      <w:r>
        <w:rPr>
          <w:b/>
          <w:sz w:val="28"/>
          <w:szCs w:val="28"/>
        </w:rPr>
        <w:t>St-</w:t>
      </w:r>
      <w:r w:rsidR="003F3DAA">
        <w:rPr>
          <w:b/>
          <w:sz w:val="28"/>
          <w:szCs w:val="28"/>
        </w:rPr>
        <w:t>1105/14</w:t>
      </w:r>
    </w:p>
    <w:p w:rsidRDefault="0084387C" w:rsidP="0084387C" w:rsidR="0084387C">
      <w:pPr>
        <w:ind w:firstLine="708" w:left="4248"/>
        <w:rPr>
          <w:b/>
          <w:sz w:val="28"/>
          <w:szCs w:val="28"/>
        </w:rPr>
      </w:pPr>
    </w:p>
    <w:p w:rsidRDefault="00617E8D" w:rsidP="0084387C" w:rsidR="00617E8D">
      <w:pPr>
        <w:ind w:firstLine="708" w:left="4248"/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</w:p>
    <w:p w:rsidRDefault="0084387C" w:rsidP="0084387C" w:rsidR="0084387C">
      <w:pPr>
        <w:numPr>
          <w:ilvl w:val="0"/>
          <w:numId w:val="1"/>
        </w:numPr>
        <w:rPr>
          <w:b/>
          <w:sz w:val="32"/>
          <w:szCs w:val="32"/>
        </w:rPr>
      </w:pPr>
      <w:r w:rsidRPr="0084387C">
        <w:rPr>
          <w:b/>
          <w:sz w:val="32"/>
          <w:szCs w:val="32"/>
        </w:rPr>
        <w:t>POPIS PREDMETA STEČAJNE MASE</w:t>
      </w:r>
    </w:p>
    <w:p w:rsidRDefault="0084387C" w:rsidP="0084387C" w:rsidR="0084387C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(članak </w:t>
      </w:r>
      <w:r w:rsidR="00187774">
        <w:rPr>
          <w:b/>
          <w:sz w:val="32"/>
          <w:szCs w:val="32"/>
        </w:rPr>
        <w:t>221</w:t>
      </w:r>
      <w:r>
        <w:rPr>
          <w:b/>
          <w:sz w:val="32"/>
          <w:szCs w:val="32"/>
        </w:rPr>
        <w:t>. Stečajnog zakona)</w:t>
      </w: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PREGLED IMOVINE I OBVEZA STEČAJNOG DUŽNIKA</w:t>
      </w:r>
    </w:p>
    <w:p w:rsidRDefault="0084387C" w:rsidP="0084387C" w:rsidR="0084387C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(članak </w:t>
      </w:r>
      <w:r w:rsidR="00187774">
        <w:rPr>
          <w:b/>
          <w:sz w:val="32"/>
          <w:szCs w:val="32"/>
        </w:rPr>
        <w:t>223</w:t>
      </w:r>
      <w:r>
        <w:rPr>
          <w:b/>
          <w:sz w:val="32"/>
          <w:szCs w:val="32"/>
        </w:rPr>
        <w:t>. Stečajnog zakona)</w:t>
      </w: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6736C9" w:rsidR="0084387C">
      <w:pPr>
        <w:rPr>
          <w:b/>
          <w:sz w:val="32"/>
          <w:szCs w:val="32"/>
        </w:rPr>
      </w:pPr>
      <w:r>
        <w:rPr>
          <w:b/>
          <w:sz w:val="32"/>
          <w:szCs w:val="32"/>
        </w:rPr>
        <w:t>Izvještajno ročište:</w:t>
      </w:r>
      <w:r w:rsidR="00502834">
        <w:rPr>
          <w:b/>
          <w:sz w:val="32"/>
          <w:szCs w:val="32"/>
        </w:rPr>
        <w:t xml:space="preserve">         </w:t>
      </w:r>
      <w:r w:rsidR="003F3DAA">
        <w:rPr>
          <w:b/>
          <w:sz w:val="32"/>
          <w:szCs w:val="32"/>
        </w:rPr>
        <w:t>15. studenog</w:t>
      </w:r>
      <w:r w:rsidR="000952A6">
        <w:rPr>
          <w:b/>
          <w:sz w:val="32"/>
          <w:szCs w:val="32"/>
        </w:rPr>
        <w:t xml:space="preserve"> 2017</w:t>
      </w:r>
      <w:r w:rsidR="006736C9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g</w:t>
      </w:r>
      <w:r w:rsidR="006736C9">
        <w:rPr>
          <w:b/>
          <w:sz w:val="32"/>
          <w:szCs w:val="32"/>
        </w:rPr>
        <w:t>odine</w:t>
      </w: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9F7FF5" w:rsidP="0084387C" w:rsidR="009F7FF5">
      <w:pPr>
        <w:ind w:left="708"/>
        <w:rPr>
          <w:b/>
          <w:sz w:val="32"/>
          <w:szCs w:val="32"/>
        </w:rPr>
      </w:pPr>
    </w:p>
    <w:p w:rsidRDefault="009F7FF5" w:rsidP="0084387C" w:rsidR="009F7FF5">
      <w:pPr>
        <w:ind w:left="708"/>
        <w:rPr>
          <w:b/>
          <w:sz w:val="32"/>
          <w:szCs w:val="32"/>
        </w:rPr>
      </w:pPr>
    </w:p>
    <w:p w:rsidRDefault="00241E76" w:rsidP="0084387C" w:rsidR="00241E76">
      <w:pPr>
        <w:ind w:left="708"/>
        <w:rPr>
          <w:b/>
          <w:sz w:val="32"/>
          <w:szCs w:val="32"/>
        </w:rPr>
      </w:pPr>
    </w:p>
    <w:p w:rsidRDefault="00241E76" w:rsidP="0084387C" w:rsidR="00241E76">
      <w:pPr>
        <w:ind w:left="708"/>
        <w:rPr>
          <w:b/>
          <w:sz w:val="32"/>
          <w:szCs w:val="32"/>
        </w:rPr>
      </w:pPr>
    </w:p>
    <w:p w:rsidRDefault="003F3DAA" w:rsidP="003F3DAA" w:rsidR="003F3DAA" w:rsidRP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REGATA d.o.o</w:t>
      </w:r>
      <w:r w:rsidRPr="0084387C">
        <w:rPr>
          <w:b/>
          <w:sz w:val="28"/>
          <w:szCs w:val="28"/>
        </w:rPr>
        <w:t>. u stečaju</w:t>
      </w:r>
    </w:p>
    <w:p w:rsidRDefault="003F3DAA" w:rsidP="003F3DAA" w:rsidR="003F3DAA">
      <w:pPr>
        <w:rPr>
          <w:b/>
          <w:sz w:val="28"/>
          <w:szCs w:val="28"/>
        </w:rPr>
      </w:pPr>
      <w:r>
        <w:rPr>
          <w:b/>
          <w:sz w:val="28"/>
          <w:szCs w:val="28"/>
        </w:rPr>
        <w:t>ZAGREB, Barutanski breg 35</w:t>
      </w:r>
    </w:p>
    <w:p w:rsidRDefault="003F3DAA" w:rsidP="003F3DAA" w:rsidR="003F3DAA">
      <w:pPr>
        <w:rPr>
          <w:b/>
          <w:sz w:val="28"/>
          <w:szCs w:val="28"/>
        </w:rPr>
      </w:pPr>
      <w:r>
        <w:rPr>
          <w:b/>
          <w:sz w:val="28"/>
          <w:szCs w:val="28"/>
        </w:rPr>
        <w:t>OIB:79629726461</w:t>
      </w:r>
    </w:p>
    <w:p w:rsidRDefault="003F3DAA" w:rsidP="003F3DAA" w:rsidR="003F3DAA">
      <w:pPr>
        <w:rPr>
          <w:b/>
          <w:sz w:val="28"/>
          <w:szCs w:val="28"/>
        </w:rPr>
      </w:pPr>
    </w:p>
    <w:p w:rsidRDefault="003F3DAA" w:rsidP="003F3DAA" w:rsidR="003F3DA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TRGOVAČKI SUD U ZAGREBU</w:t>
      </w:r>
    </w:p>
    <w:p w:rsidRDefault="003F3DAA" w:rsidP="003F3DAA" w:rsidR="003F3DA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Default="003F3DAA" w:rsidP="003F3DAA" w:rsidR="003F3DAA">
      <w:pPr>
        <w:ind w:firstLine="708" w:left="4248"/>
        <w:rPr>
          <w:b/>
          <w:sz w:val="28"/>
          <w:szCs w:val="28"/>
        </w:rPr>
      </w:pPr>
      <w:r>
        <w:rPr>
          <w:b/>
          <w:sz w:val="28"/>
          <w:szCs w:val="28"/>
        </w:rPr>
        <w:t>St-1105/14</w:t>
      </w:r>
    </w:p>
    <w:p w:rsidRDefault="003F3DAA" w:rsidP="003F3DAA" w:rsidR="003F3DAA">
      <w:pPr>
        <w:ind w:firstLine="708" w:left="4248"/>
        <w:rPr>
          <w:b/>
          <w:sz w:val="28"/>
          <w:szCs w:val="28"/>
        </w:rPr>
      </w:pPr>
    </w:p>
    <w:p w:rsidRDefault="00CD6EBF" w:rsidP="00CD6EBF" w:rsidR="00CD6EBF">
      <w:pPr>
        <w:ind w:firstLine="708" w:left="4248"/>
        <w:rPr>
          <w:b/>
          <w:sz w:val="28"/>
          <w:szCs w:val="28"/>
        </w:rPr>
      </w:pPr>
    </w:p>
    <w:p w:rsidRDefault="00C63127" w:rsidP="00C63127" w:rsidR="00C63127">
      <w:pPr>
        <w:rPr>
          <w:b/>
          <w:sz w:val="28"/>
          <w:szCs w:val="28"/>
        </w:rPr>
      </w:pPr>
    </w:p>
    <w:p w:rsidRDefault="00241E76" w:rsidP="00241E76" w:rsidR="00241E76">
      <w:pPr>
        <w:ind w:left="708"/>
        <w:jc w:val="center"/>
        <w:rPr>
          <w:b/>
          <w:sz w:val="32"/>
          <w:szCs w:val="32"/>
        </w:rPr>
      </w:pPr>
      <w:r w:rsidRPr="00241E76">
        <w:rPr>
          <w:b/>
          <w:sz w:val="32"/>
          <w:szCs w:val="32"/>
        </w:rPr>
        <w:t>PREGLED IMOVINE</w:t>
      </w:r>
      <w:r>
        <w:rPr>
          <w:b/>
          <w:sz w:val="32"/>
          <w:szCs w:val="32"/>
        </w:rPr>
        <w:t xml:space="preserve"> I OBVEZA</w:t>
      </w:r>
    </w:p>
    <w:p w:rsidRDefault="00241E76" w:rsidP="00241E76" w:rsidR="00241E76">
      <w:pPr>
        <w:ind w:left="708"/>
        <w:jc w:val="center"/>
        <w:rPr>
          <w:b/>
          <w:sz w:val="32"/>
          <w:szCs w:val="32"/>
        </w:rPr>
      </w:pPr>
      <w:r w:rsidRPr="00241E76">
        <w:rPr>
          <w:b/>
          <w:sz w:val="32"/>
          <w:szCs w:val="32"/>
        </w:rPr>
        <w:t>STEČAJNOG DUŽNIKA</w:t>
      </w:r>
    </w:p>
    <w:p w:rsidRDefault="000D0AFB" w:rsidP="00241E76" w:rsidR="000D0AFB">
      <w:pPr>
        <w:ind w:left="708"/>
        <w:jc w:val="center"/>
        <w:rPr>
          <w:b/>
          <w:sz w:val="32"/>
          <w:szCs w:val="32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28"/>
        <w:gridCol w:w="2268"/>
        <w:gridCol w:w="1548"/>
        <w:gridCol w:w="1044"/>
        <w:gridCol w:w="2052"/>
        <w:gridCol w:w="1548"/>
      </w:tblGrid>
      <w:tr w:rsidR="00241E76" w:rsidRPr="00B32CD0">
        <w:tc>
          <w:tcPr>
            <w:tcW w:type="dxa" w:w="4644"/>
            <w:gridSpan w:val="3"/>
          </w:tcPr>
          <w:p w:rsidRDefault="00241E76" w:rsidP="00B32CD0" w:rsidR="00241E76" w:rsidRPr="00B32CD0">
            <w:pPr>
              <w:jc w:val="center"/>
              <w:rPr>
                <w:b/>
                <w:sz w:val="32"/>
                <w:szCs w:val="32"/>
              </w:rPr>
            </w:pPr>
            <w:r w:rsidRPr="00B32CD0">
              <w:rPr>
                <w:b/>
                <w:sz w:val="32"/>
                <w:szCs w:val="32"/>
              </w:rPr>
              <w:t>AKTIVA-IMOVINA</w:t>
            </w:r>
          </w:p>
        </w:tc>
        <w:tc>
          <w:tcPr>
            <w:tcW w:type="dxa" w:w="4644"/>
            <w:gridSpan w:val="3"/>
          </w:tcPr>
          <w:p w:rsidRDefault="00241E76" w:rsidP="00B32CD0" w:rsidR="00241E76" w:rsidRPr="00B32CD0">
            <w:pPr>
              <w:jc w:val="center"/>
              <w:rPr>
                <w:b/>
                <w:sz w:val="32"/>
                <w:szCs w:val="32"/>
              </w:rPr>
            </w:pPr>
            <w:r w:rsidRPr="00B32CD0">
              <w:rPr>
                <w:b/>
                <w:sz w:val="32"/>
                <w:szCs w:val="32"/>
              </w:rPr>
              <w:t>PASIVA-OBVEZE</w:t>
            </w:r>
          </w:p>
        </w:tc>
      </w:tr>
      <w:tr w:rsidR="00870803" w:rsidRPr="00B32CD0">
        <w:tc>
          <w:tcPr>
            <w:tcW w:type="dxa" w:w="828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Redni broj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type="dxa" w:w="2268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VRSTA IMOVINE</w:t>
            </w:r>
          </w:p>
        </w:tc>
        <w:tc>
          <w:tcPr>
            <w:tcW w:type="dxa" w:w="1548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Iznos u 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kunama</w:t>
            </w:r>
          </w:p>
        </w:tc>
        <w:tc>
          <w:tcPr>
            <w:tcW w:type="dxa" w:w="1044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Redni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 broj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type="dxa" w:w="2052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VRSTA IMOVINE</w:t>
            </w:r>
          </w:p>
        </w:tc>
        <w:tc>
          <w:tcPr>
            <w:tcW w:type="dxa" w:w="1548"/>
          </w:tcPr>
          <w:p w:rsidRDefault="009D6D25" w:rsidP="00B32CD0" w:rsidR="009D6D25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Iznos u </w:t>
            </w:r>
          </w:p>
          <w:p w:rsidRDefault="009D6D25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kunama</w:t>
            </w:r>
          </w:p>
        </w:tc>
      </w:tr>
      <w:tr w:rsidR="001669E3" w:rsidRPr="00B32CD0">
        <w:trPr>
          <w:trHeight w:val="846"/>
        </w:trPr>
        <w:tc>
          <w:tcPr>
            <w:tcW w:type="dxa" w:w="4644"/>
            <w:gridSpan w:val="3"/>
          </w:tcPr>
          <w:p w:rsidRDefault="00870803" w:rsidP="00870803" w:rsidR="00870803" w:rsidRPr="00B32CD0">
            <w:pPr>
              <w:rPr>
                <w:b/>
              </w:rPr>
            </w:pPr>
          </w:p>
          <w:p w:rsidRDefault="00870803" w:rsidP="00B32CD0" w:rsidR="001669E3" w:rsidRPr="00B32CD0">
            <w:pPr>
              <w:numPr>
                <w:ilvl w:val="0"/>
                <w:numId w:val="2"/>
              </w:numPr>
              <w:rPr>
                <w:b/>
              </w:rPr>
            </w:pPr>
            <w:r w:rsidRPr="00B32CD0">
              <w:rPr>
                <w:b/>
              </w:rPr>
              <w:t>DUGOTRAJNA IMOVINA</w:t>
            </w:r>
          </w:p>
          <w:p w:rsidRDefault="00021637" w:rsidP="00B32CD0" w:rsidR="00021637" w:rsidRPr="00B32CD0">
            <w:pPr>
              <w:ind w:left="1080"/>
              <w:rPr>
                <w:b/>
              </w:rPr>
            </w:pPr>
            <w:r w:rsidRPr="00B32CD0">
              <w:rPr>
                <w:b/>
              </w:rPr>
              <w:t>po stanju u knjigovodstvu</w:t>
            </w:r>
            <w:r w:rsidR="000C5CEB" w:rsidRPr="00B32CD0">
              <w:rPr>
                <w:b/>
              </w:rPr>
              <w:t xml:space="preserve"> na dan </w:t>
            </w:r>
            <w:r w:rsidR="003F3DAA">
              <w:rPr>
                <w:b/>
              </w:rPr>
              <w:t>20.09</w:t>
            </w:r>
            <w:r w:rsidR="00DC7ACA">
              <w:rPr>
                <w:b/>
              </w:rPr>
              <w:t>.2017</w:t>
            </w:r>
            <w:r w:rsidR="000C5CEB" w:rsidRPr="00B32CD0">
              <w:rPr>
                <w:b/>
              </w:rPr>
              <w:t>.g.</w:t>
            </w:r>
          </w:p>
          <w:p w:rsidRDefault="00870803" w:rsidP="00B32CD0" w:rsidR="00870803" w:rsidRPr="00B32CD0">
            <w:pPr>
              <w:ind w:left="360"/>
              <w:rPr>
                <w:b/>
              </w:rPr>
            </w:pPr>
          </w:p>
        </w:tc>
        <w:tc>
          <w:tcPr>
            <w:tcW w:type="dxa" w:w="4644"/>
            <w:gridSpan w:val="3"/>
          </w:tcPr>
          <w:p w:rsidRDefault="00870803" w:rsidP="00B32CD0" w:rsidR="00870803" w:rsidRPr="00B32CD0">
            <w:pPr>
              <w:jc w:val="center"/>
              <w:rPr>
                <w:b/>
              </w:rPr>
            </w:pPr>
          </w:p>
          <w:p w:rsidRDefault="00870803" w:rsidP="00B32CD0" w:rsidR="001669E3" w:rsidRPr="00B32CD0">
            <w:pPr>
              <w:jc w:val="center"/>
              <w:rPr>
                <w:b/>
              </w:rPr>
            </w:pPr>
            <w:r w:rsidRPr="00B32CD0">
              <w:rPr>
                <w:b/>
              </w:rPr>
              <w:t>I. PRIZNATE TRAŽBINE</w:t>
            </w:r>
            <w:r w:rsidR="00AC2912" w:rsidRPr="00B32CD0">
              <w:rPr>
                <w:b/>
              </w:rPr>
              <w:t xml:space="preserve"> </w:t>
            </w:r>
          </w:p>
        </w:tc>
      </w:tr>
      <w:tr w:rsidR="001669E3" w:rsidRPr="00B32CD0">
        <w:tc>
          <w:tcPr>
            <w:tcW w:type="dxa" w:w="4644"/>
            <w:gridSpan w:val="3"/>
          </w:tcPr>
          <w:p w:rsidRDefault="006110E2" w:rsidP="00870803" w:rsidR="006110E2" w:rsidRPr="00B32CD0">
            <w:pPr>
              <w:rPr>
                <w:b/>
                <w:i/>
                <w:sz w:val="20"/>
                <w:szCs w:val="20"/>
              </w:rPr>
            </w:pPr>
          </w:p>
          <w:p w:rsidRDefault="00506E1A" w:rsidP="00B32CD0" w:rsidR="009C7EA4" w:rsidRPr="00B32CD0">
            <w:pPr>
              <w:numPr>
                <w:ilvl w:val="0"/>
                <w:numId w:val="5"/>
              </w:num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Nematerijalna imovina </w:t>
            </w:r>
            <w:r w:rsidR="00B34321">
              <w:rPr>
                <w:b/>
                <w:i/>
                <w:sz w:val="20"/>
                <w:szCs w:val="20"/>
              </w:rPr>
              <w:t xml:space="preserve">              </w:t>
            </w:r>
            <w:r w:rsidR="00CD6EBF">
              <w:rPr>
                <w:b/>
                <w:i/>
                <w:sz w:val="20"/>
                <w:szCs w:val="20"/>
              </w:rPr>
              <w:t xml:space="preserve">         </w:t>
            </w:r>
            <w:r w:rsidR="00B34321">
              <w:rPr>
                <w:b/>
                <w:i/>
                <w:sz w:val="20"/>
                <w:szCs w:val="20"/>
              </w:rPr>
              <w:t xml:space="preserve"> </w:t>
            </w:r>
            <w:r w:rsidR="00CD6EBF">
              <w:rPr>
                <w:b/>
                <w:i/>
                <w:sz w:val="20"/>
                <w:szCs w:val="20"/>
              </w:rPr>
              <w:t>0</w:t>
            </w:r>
            <w:r w:rsidR="00E6355F" w:rsidRPr="00B32CD0">
              <w:rPr>
                <w:b/>
                <w:i/>
                <w:sz w:val="20"/>
                <w:szCs w:val="20"/>
              </w:rPr>
              <w:t xml:space="preserve">  </w:t>
            </w:r>
            <w:r w:rsidRPr="00B32CD0">
              <w:rPr>
                <w:b/>
                <w:i/>
                <w:sz w:val="20"/>
                <w:szCs w:val="20"/>
              </w:rPr>
              <w:t>kn</w:t>
            </w:r>
          </w:p>
          <w:p w:rsidRDefault="001669E3" w:rsidP="00870803" w:rsidR="001669E3" w:rsidRPr="00B32CD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type="dxa" w:w="4644"/>
            <w:gridSpan w:val="3"/>
          </w:tcPr>
          <w:p w:rsidRDefault="00870803" w:rsidP="00870803" w:rsidR="006110E2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1.  </w:t>
            </w:r>
            <w:r w:rsidR="006270A9" w:rsidRPr="00B32CD0">
              <w:rPr>
                <w:b/>
                <w:i/>
                <w:sz w:val="20"/>
                <w:szCs w:val="20"/>
              </w:rPr>
              <w:t>Priznate tražbine</w:t>
            </w:r>
            <w:r w:rsidR="006110E2" w:rsidRPr="00B32CD0">
              <w:rPr>
                <w:b/>
                <w:i/>
                <w:sz w:val="20"/>
                <w:szCs w:val="20"/>
              </w:rPr>
              <w:t xml:space="preserve"> vjerovnika</w:t>
            </w:r>
          </w:p>
          <w:p w:rsidRDefault="006110E2" w:rsidP="00CD6EBF" w:rsidR="001669E3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I. isplatnog reda</w:t>
            </w:r>
            <w:r w:rsidR="006048ED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233AED" w:rsidRPr="00B32CD0">
              <w:rPr>
                <w:b/>
                <w:i/>
                <w:sz w:val="20"/>
                <w:szCs w:val="20"/>
              </w:rPr>
              <w:t xml:space="preserve">     </w:t>
            </w:r>
            <w:r w:rsidR="00DA1760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8E5D3B" w:rsidRPr="00B32CD0">
              <w:rPr>
                <w:b/>
                <w:i/>
                <w:sz w:val="20"/>
                <w:szCs w:val="20"/>
              </w:rPr>
              <w:t xml:space="preserve">             </w:t>
            </w:r>
            <w:r w:rsidR="00CC65ED">
              <w:rPr>
                <w:b/>
                <w:i/>
                <w:sz w:val="20"/>
                <w:szCs w:val="20"/>
              </w:rPr>
              <w:t xml:space="preserve">          </w:t>
            </w:r>
            <w:r w:rsidR="00CD6EBF">
              <w:rPr>
                <w:b/>
                <w:i/>
                <w:sz w:val="20"/>
                <w:szCs w:val="20"/>
              </w:rPr>
              <w:t xml:space="preserve">               </w:t>
            </w:r>
            <w:r w:rsidR="00CC65ED">
              <w:rPr>
                <w:b/>
                <w:i/>
                <w:sz w:val="20"/>
                <w:szCs w:val="20"/>
              </w:rPr>
              <w:t xml:space="preserve"> </w:t>
            </w:r>
            <w:r w:rsidR="007F59F8">
              <w:rPr>
                <w:b/>
                <w:i/>
                <w:sz w:val="20"/>
                <w:szCs w:val="20"/>
              </w:rPr>
              <w:t xml:space="preserve"> </w:t>
            </w:r>
            <w:r w:rsidR="00CD6EBF">
              <w:rPr>
                <w:b/>
                <w:i/>
                <w:sz w:val="20"/>
                <w:szCs w:val="20"/>
              </w:rPr>
              <w:t>0</w:t>
            </w:r>
            <w:r w:rsidR="00DA1760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5B3892" w:rsidRPr="00B32CD0">
              <w:rPr>
                <w:b/>
                <w:i/>
                <w:sz w:val="20"/>
                <w:szCs w:val="20"/>
              </w:rPr>
              <w:t>k</w:t>
            </w:r>
            <w:r w:rsidR="006270A9" w:rsidRPr="00B32CD0">
              <w:rPr>
                <w:b/>
                <w:i/>
                <w:sz w:val="20"/>
                <w:szCs w:val="20"/>
              </w:rPr>
              <w:t>n</w:t>
            </w:r>
          </w:p>
        </w:tc>
      </w:tr>
      <w:tr w:rsidR="00AC2912" w:rsidRPr="00B32CD0">
        <w:tc>
          <w:tcPr>
            <w:tcW w:type="dxa" w:w="4644"/>
            <w:gridSpan w:val="3"/>
          </w:tcPr>
          <w:p w:rsidRDefault="006B7E4C" w:rsidP="00870803" w:rsidR="006B7E4C" w:rsidRPr="00B32CD0">
            <w:pPr>
              <w:rPr>
                <w:b/>
                <w:i/>
                <w:sz w:val="20"/>
                <w:szCs w:val="20"/>
              </w:rPr>
            </w:pPr>
          </w:p>
          <w:p w:rsidRDefault="00506E1A" w:rsidP="00506E1A" w:rsidR="00506E1A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  </w:t>
            </w:r>
            <w:r w:rsidR="006B7E4C" w:rsidRPr="00B32CD0">
              <w:rPr>
                <w:b/>
                <w:i/>
                <w:sz w:val="20"/>
                <w:szCs w:val="20"/>
              </w:rPr>
              <w:t>2.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3E75F2" w:rsidRPr="00B32CD0">
              <w:rPr>
                <w:b/>
                <w:i/>
                <w:sz w:val="20"/>
                <w:szCs w:val="20"/>
              </w:rPr>
              <w:t xml:space="preserve">Materijalna imovina          </w:t>
            </w:r>
            <w:r w:rsidR="00A5603C">
              <w:rPr>
                <w:b/>
                <w:i/>
                <w:sz w:val="20"/>
                <w:szCs w:val="20"/>
              </w:rPr>
              <w:t xml:space="preserve">   </w:t>
            </w:r>
            <w:r w:rsidR="003E75F2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264075">
              <w:rPr>
                <w:b/>
                <w:i/>
                <w:sz w:val="20"/>
                <w:szCs w:val="20"/>
              </w:rPr>
              <w:t xml:space="preserve">   </w:t>
            </w:r>
            <w:r w:rsidR="003F3DAA">
              <w:rPr>
                <w:b/>
                <w:i/>
                <w:sz w:val="20"/>
                <w:szCs w:val="20"/>
              </w:rPr>
              <w:t xml:space="preserve">            </w:t>
            </w:r>
            <w:r w:rsidR="00264075">
              <w:rPr>
                <w:b/>
                <w:i/>
                <w:sz w:val="20"/>
                <w:szCs w:val="20"/>
              </w:rPr>
              <w:t xml:space="preserve"> </w:t>
            </w:r>
            <w:r w:rsidR="003F3DAA">
              <w:rPr>
                <w:b/>
                <w:i/>
                <w:sz w:val="20"/>
                <w:szCs w:val="20"/>
              </w:rPr>
              <w:t>0</w:t>
            </w:r>
            <w:r w:rsidR="003E75F2" w:rsidRPr="00B32CD0">
              <w:rPr>
                <w:b/>
                <w:i/>
                <w:sz w:val="20"/>
                <w:szCs w:val="20"/>
              </w:rPr>
              <w:t xml:space="preserve">  kn</w:t>
            </w:r>
          </w:p>
          <w:p w:rsidRDefault="003E75F2" w:rsidP="00506E1A" w:rsidR="00AC2912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type="dxa" w:w="4644"/>
            <w:gridSpan w:val="3"/>
          </w:tcPr>
          <w:p w:rsidRDefault="00DC5DA7" w:rsidP="00350F7F" w:rsidR="00350F7F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>2.</w:t>
            </w:r>
            <w:r w:rsidR="00350F7F" w:rsidRPr="00B32CD0">
              <w:rPr>
                <w:b/>
                <w:i/>
                <w:sz w:val="20"/>
                <w:szCs w:val="20"/>
              </w:rPr>
              <w:t xml:space="preserve">  Priznate tražbine vjerovnika</w:t>
            </w:r>
          </w:p>
          <w:p w:rsidRDefault="00350F7F" w:rsidP="003F3DAA" w:rsidR="00AC2912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II. isplatnog reda       </w:t>
            </w:r>
            <w:r w:rsidR="00F23410" w:rsidRPr="00B32CD0">
              <w:rPr>
                <w:b/>
                <w:i/>
                <w:sz w:val="20"/>
                <w:szCs w:val="20"/>
              </w:rPr>
              <w:t xml:space="preserve">       </w:t>
            </w:r>
            <w:r w:rsidR="00DA1760" w:rsidRPr="00B32CD0">
              <w:rPr>
                <w:b/>
                <w:i/>
                <w:sz w:val="20"/>
                <w:szCs w:val="20"/>
              </w:rPr>
              <w:t xml:space="preserve">      </w:t>
            </w:r>
            <w:r w:rsidR="007F59F8">
              <w:rPr>
                <w:b/>
                <w:i/>
                <w:sz w:val="20"/>
                <w:szCs w:val="20"/>
              </w:rPr>
              <w:t xml:space="preserve">  </w:t>
            </w:r>
            <w:r w:rsidR="00696831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2B14A8">
              <w:rPr>
                <w:b/>
                <w:i/>
                <w:sz w:val="20"/>
                <w:szCs w:val="20"/>
              </w:rPr>
              <w:t xml:space="preserve"> </w:t>
            </w:r>
            <w:r w:rsidR="00F23410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3F3DAA">
              <w:rPr>
                <w:b/>
                <w:i/>
                <w:sz w:val="20"/>
                <w:szCs w:val="20"/>
              </w:rPr>
              <w:t>4.128.093,86</w:t>
            </w:r>
            <w:r w:rsidR="00DC7ACA">
              <w:rPr>
                <w:b/>
                <w:i/>
                <w:sz w:val="20"/>
                <w:szCs w:val="20"/>
              </w:rPr>
              <w:t xml:space="preserve"> </w:t>
            </w:r>
            <w:r w:rsidRPr="00B32CD0">
              <w:rPr>
                <w:b/>
                <w:i/>
                <w:sz w:val="20"/>
                <w:szCs w:val="20"/>
              </w:rPr>
              <w:t>kn</w:t>
            </w:r>
          </w:p>
        </w:tc>
      </w:tr>
      <w:tr w:rsidR="00AC2912" w:rsidRPr="00B32CD0">
        <w:tc>
          <w:tcPr>
            <w:tcW w:type="dxa" w:w="4644"/>
            <w:gridSpan w:val="3"/>
          </w:tcPr>
          <w:p w:rsidRDefault="00506E1A" w:rsidP="00506E1A" w:rsidR="00506E1A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</w:t>
            </w:r>
          </w:p>
          <w:p w:rsidRDefault="00506E1A" w:rsidP="00CD6EBF" w:rsidR="00AC2912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 </w:t>
            </w:r>
            <w:r w:rsidR="00B52B3A" w:rsidRPr="00B32CD0">
              <w:rPr>
                <w:b/>
                <w:i/>
                <w:sz w:val="20"/>
                <w:szCs w:val="20"/>
              </w:rPr>
              <w:t xml:space="preserve">3.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Financijska imovina </w:t>
            </w:r>
            <w:r w:rsidR="00B52B3A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1A00FA" w:rsidRPr="00B32CD0">
              <w:rPr>
                <w:b/>
                <w:i/>
                <w:sz w:val="20"/>
                <w:szCs w:val="20"/>
              </w:rPr>
              <w:t xml:space="preserve">         </w:t>
            </w:r>
            <w:r w:rsidR="002E5E87">
              <w:rPr>
                <w:b/>
                <w:i/>
                <w:sz w:val="20"/>
                <w:szCs w:val="20"/>
              </w:rPr>
              <w:t xml:space="preserve"> </w:t>
            </w:r>
            <w:r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8E5A3B">
              <w:rPr>
                <w:b/>
                <w:i/>
                <w:sz w:val="20"/>
                <w:szCs w:val="20"/>
              </w:rPr>
              <w:t xml:space="preserve">   </w:t>
            </w:r>
            <w:r w:rsidR="00CD6EBF">
              <w:rPr>
                <w:b/>
                <w:i/>
                <w:sz w:val="20"/>
                <w:szCs w:val="20"/>
              </w:rPr>
              <w:t xml:space="preserve">           </w:t>
            </w:r>
            <w:r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CD6EBF">
              <w:rPr>
                <w:b/>
                <w:i/>
                <w:sz w:val="20"/>
                <w:szCs w:val="20"/>
              </w:rPr>
              <w:t>0</w:t>
            </w:r>
            <w:r w:rsidR="00E90C34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1A00FA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>kn</w:t>
            </w:r>
          </w:p>
        </w:tc>
        <w:tc>
          <w:tcPr>
            <w:tcW w:type="dxa" w:w="4644"/>
            <w:gridSpan w:val="3"/>
          </w:tcPr>
          <w:p w:rsidRDefault="002B14A8" w:rsidP="00A5603C" w:rsidR="002B14A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:rsidRDefault="002B14A8" w:rsidP="003F3DAA" w:rsidR="00AC2912" w:rsidRPr="005C4FBF">
            <w:pPr>
              <w:rPr>
                <w:b/>
                <w:i/>
                <w:sz w:val="22"/>
                <w:szCs w:val="22"/>
              </w:rPr>
            </w:pPr>
            <w:r w:rsidRPr="005C4FBF">
              <w:rPr>
                <w:b/>
                <w:i/>
                <w:sz w:val="22"/>
                <w:szCs w:val="22"/>
              </w:rPr>
              <w:t xml:space="preserve">UKUPNO                                </w:t>
            </w:r>
            <w:r w:rsidR="003F3DAA" w:rsidRPr="005C4FBF">
              <w:rPr>
                <w:b/>
                <w:i/>
                <w:sz w:val="22"/>
                <w:szCs w:val="22"/>
              </w:rPr>
              <w:t>4.128.093,86</w:t>
            </w:r>
            <w:r w:rsidR="00B34321" w:rsidRPr="005C4FBF">
              <w:rPr>
                <w:b/>
                <w:i/>
                <w:sz w:val="22"/>
                <w:szCs w:val="22"/>
              </w:rPr>
              <w:t xml:space="preserve"> </w:t>
            </w:r>
            <w:r w:rsidR="00DC5DA7" w:rsidRPr="005C4FBF">
              <w:rPr>
                <w:b/>
                <w:i/>
                <w:sz w:val="22"/>
                <w:szCs w:val="22"/>
              </w:rPr>
              <w:t>kn</w:t>
            </w:r>
          </w:p>
        </w:tc>
      </w:tr>
      <w:tr w:rsidR="00AC2912" w:rsidRPr="00B32CD0">
        <w:tc>
          <w:tcPr>
            <w:tcW w:type="dxa" w:w="4644"/>
            <w:gridSpan w:val="3"/>
          </w:tcPr>
          <w:p w:rsidRDefault="00AC2912" w:rsidP="00B32CD0" w:rsidR="00AC2912" w:rsidRPr="00B32CD0">
            <w:pPr>
              <w:ind w:left="360"/>
              <w:rPr>
                <w:sz w:val="20"/>
                <w:szCs w:val="20"/>
              </w:rPr>
            </w:pPr>
          </w:p>
          <w:p w:rsidRDefault="00AC2912" w:rsidP="00B32CD0" w:rsidR="00AC2912" w:rsidRPr="00B32CD0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KRATKOTRAJNA IMOVINA</w:t>
            </w:r>
          </w:p>
          <w:p w:rsidRDefault="00AC2912" w:rsidP="00B32CD0" w:rsidR="00AC2912" w:rsidRPr="00B32CD0">
            <w:pPr>
              <w:ind w:left="360"/>
              <w:rPr>
                <w:sz w:val="20"/>
                <w:szCs w:val="20"/>
              </w:rPr>
            </w:pPr>
            <w:r w:rsidRPr="00B32CD0">
              <w:rPr>
                <w:b/>
              </w:rPr>
              <w:t xml:space="preserve">            po stanju u knjigovodstvu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506E1A" w:rsidP="003F3DAA" w:rsidR="00AC2912" w:rsidRPr="00B32CD0">
            <w:pPr>
              <w:jc w:val="both"/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</w:t>
            </w:r>
            <w:r w:rsidR="00AC2912" w:rsidRPr="00B32CD0">
              <w:rPr>
                <w:b/>
                <w:i/>
                <w:sz w:val="20"/>
                <w:szCs w:val="20"/>
              </w:rPr>
              <w:t>1.Zaliha</w:t>
            </w:r>
            <w:r w:rsidR="00B34321">
              <w:rPr>
                <w:b/>
                <w:i/>
                <w:sz w:val="20"/>
                <w:szCs w:val="20"/>
              </w:rPr>
              <w:t xml:space="preserve">                                   </w:t>
            </w:r>
            <w:r w:rsidR="008E5A3B">
              <w:rPr>
                <w:b/>
                <w:i/>
                <w:sz w:val="20"/>
                <w:szCs w:val="20"/>
              </w:rPr>
              <w:t xml:space="preserve">               </w:t>
            </w:r>
            <w:r w:rsidR="003F3DAA">
              <w:rPr>
                <w:b/>
                <w:i/>
                <w:sz w:val="20"/>
                <w:szCs w:val="20"/>
              </w:rPr>
              <w:t>845.554</w:t>
            </w:r>
            <w:r w:rsidR="002152FD" w:rsidRPr="00B32CD0">
              <w:rPr>
                <w:b/>
                <w:i/>
                <w:sz w:val="20"/>
                <w:szCs w:val="20"/>
              </w:rPr>
              <w:t xml:space="preserve"> kn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                                            </w:t>
            </w:r>
            <w:r w:rsidR="00ED4DB5" w:rsidRPr="00B32CD0">
              <w:rPr>
                <w:b/>
                <w:i/>
                <w:sz w:val="20"/>
                <w:szCs w:val="20"/>
              </w:rPr>
              <w:t xml:space="preserve">                 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F20C7" w:rsidP="000C0D34" w:rsidR="00AC2912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2. Potraživanja         </w:t>
            </w:r>
            <w:r w:rsidR="00866CB8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486498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48503F" w:rsidRPr="00B32CD0">
              <w:rPr>
                <w:b/>
                <w:i/>
                <w:sz w:val="20"/>
                <w:szCs w:val="20"/>
              </w:rPr>
              <w:t xml:space="preserve">   </w:t>
            </w:r>
            <w:r w:rsidR="004121B1">
              <w:rPr>
                <w:b/>
                <w:i/>
                <w:sz w:val="20"/>
                <w:szCs w:val="20"/>
              </w:rPr>
              <w:t xml:space="preserve">        </w:t>
            </w:r>
            <w:r w:rsidR="00A5603C">
              <w:rPr>
                <w:b/>
                <w:i/>
                <w:sz w:val="20"/>
                <w:szCs w:val="20"/>
              </w:rPr>
              <w:t xml:space="preserve">  </w:t>
            </w:r>
            <w:r w:rsidR="008E5A3B">
              <w:rPr>
                <w:b/>
                <w:i/>
                <w:sz w:val="20"/>
                <w:szCs w:val="20"/>
              </w:rPr>
              <w:t xml:space="preserve">  </w:t>
            </w:r>
            <w:r w:rsidR="00A5603C">
              <w:rPr>
                <w:b/>
                <w:i/>
                <w:sz w:val="20"/>
                <w:szCs w:val="20"/>
              </w:rPr>
              <w:t xml:space="preserve">  </w:t>
            </w:r>
            <w:r w:rsidR="00CD6EBF">
              <w:rPr>
                <w:b/>
                <w:i/>
                <w:sz w:val="20"/>
                <w:szCs w:val="20"/>
              </w:rPr>
              <w:t xml:space="preserve">          </w:t>
            </w:r>
            <w:r w:rsidR="000C0D34">
              <w:rPr>
                <w:b/>
                <w:i/>
                <w:sz w:val="20"/>
                <w:szCs w:val="20"/>
              </w:rPr>
              <w:t>987.868</w:t>
            </w:r>
            <w:r w:rsidR="0048503F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AC2912" w:rsidRPr="00B32CD0">
              <w:rPr>
                <w:b/>
                <w:i/>
                <w:sz w:val="20"/>
                <w:szCs w:val="20"/>
              </w:rPr>
              <w:t>kn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5603C" w:rsidP="000C0D34" w:rsidR="00AC2912" w:rsidRPr="00B32CD0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3. Financijska imovina  </w:t>
            </w:r>
            <w:r w:rsidR="0048503F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1B215E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97370D" w:rsidRPr="00B32CD0">
              <w:rPr>
                <w:b/>
                <w:i/>
                <w:sz w:val="20"/>
                <w:szCs w:val="20"/>
              </w:rPr>
              <w:t xml:space="preserve">       </w:t>
            </w:r>
            <w:r w:rsidR="00264075">
              <w:rPr>
                <w:b/>
                <w:i/>
                <w:sz w:val="20"/>
                <w:szCs w:val="20"/>
              </w:rPr>
              <w:t xml:space="preserve">   </w:t>
            </w:r>
            <w:r w:rsidR="008E5A3B">
              <w:rPr>
                <w:b/>
                <w:i/>
                <w:sz w:val="20"/>
                <w:szCs w:val="20"/>
              </w:rPr>
              <w:t xml:space="preserve"> </w:t>
            </w:r>
            <w:r w:rsidR="00CD6EBF">
              <w:rPr>
                <w:b/>
                <w:i/>
                <w:sz w:val="20"/>
                <w:szCs w:val="20"/>
              </w:rPr>
              <w:t xml:space="preserve">            </w:t>
            </w:r>
            <w:r w:rsidR="008E5A3B">
              <w:rPr>
                <w:b/>
                <w:i/>
                <w:sz w:val="20"/>
                <w:szCs w:val="20"/>
              </w:rPr>
              <w:t xml:space="preserve"> </w:t>
            </w:r>
            <w:r w:rsidR="000C0D34">
              <w:rPr>
                <w:b/>
                <w:i/>
                <w:sz w:val="20"/>
                <w:szCs w:val="20"/>
              </w:rPr>
              <w:t>469.000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kn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5603C" w:rsidP="00A5603C" w:rsidR="00AC2912" w:rsidRPr="00B32CD0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</w:t>
            </w:r>
            <w:r w:rsidR="00AC2912" w:rsidRPr="00B32CD0">
              <w:rPr>
                <w:b/>
                <w:i/>
                <w:sz w:val="20"/>
                <w:szCs w:val="20"/>
              </w:rPr>
              <w:t>4. Novac na računu i blagajni</w:t>
            </w:r>
            <w:r w:rsidR="00323A0F" w:rsidRPr="00B32CD0">
              <w:rPr>
                <w:b/>
                <w:i/>
                <w:sz w:val="20"/>
                <w:szCs w:val="20"/>
              </w:rPr>
              <w:t xml:space="preserve">         </w:t>
            </w:r>
            <w:r w:rsidR="00953301">
              <w:rPr>
                <w:b/>
                <w:i/>
                <w:sz w:val="20"/>
                <w:szCs w:val="20"/>
              </w:rPr>
              <w:t xml:space="preserve"> </w:t>
            </w:r>
            <w:r w:rsidR="001B215E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D83160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8E5A3B">
              <w:rPr>
                <w:b/>
                <w:i/>
                <w:sz w:val="20"/>
                <w:szCs w:val="20"/>
              </w:rPr>
              <w:t xml:space="preserve">    </w:t>
            </w:r>
            <w:r w:rsidR="00F64051">
              <w:rPr>
                <w:b/>
                <w:i/>
                <w:sz w:val="20"/>
                <w:szCs w:val="20"/>
              </w:rPr>
              <w:t xml:space="preserve">      </w:t>
            </w:r>
            <w:r w:rsidR="00CD6EBF">
              <w:rPr>
                <w:b/>
                <w:i/>
                <w:sz w:val="20"/>
                <w:szCs w:val="20"/>
              </w:rPr>
              <w:t xml:space="preserve"> </w:t>
            </w:r>
            <w:r w:rsidR="00F64051">
              <w:rPr>
                <w:b/>
                <w:i/>
                <w:sz w:val="20"/>
                <w:szCs w:val="20"/>
              </w:rPr>
              <w:t xml:space="preserve"> </w:t>
            </w:r>
            <w:r w:rsidR="008E5A3B">
              <w:rPr>
                <w:b/>
                <w:i/>
                <w:sz w:val="20"/>
                <w:szCs w:val="20"/>
              </w:rPr>
              <w:t xml:space="preserve"> </w:t>
            </w:r>
            <w:r w:rsidR="00F64051">
              <w:rPr>
                <w:b/>
                <w:i/>
                <w:sz w:val="20"/>
                <w:szCs w:val="20"/>
              </w:rPr>
              <w:t>0</w:t>
            </w:r>
            <w:r w:rsidR="0062089D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kn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Default="00953301" w:rsidP="00041D80" w:rsidR="00953301">
      <w:pPr>
        <w:ind w:left="360"/>
        <w:jc w:val="both"/>
        <w:rPr>
          <w:b/>
        </w:rPr>
      </w:pPr>
    </w:p>
    <w:p w:rsidRDefault="00B34321" w:rsidP="00041D80" w:rsidR="00B34321">
      <w:pPr>
        <w:ind w:left="360"/>
        <w:jc w:val="both"/>
        <w:rPr>
          <w:b/>
        </w:rPr>
      </w:pPr>
    </w:p>
    <w:p w:rsidRDefault="00C05068" w:rsidP="00041D80" w:rsidR="00C05068">
      <w:pPr>
        <w:ind w:left="360"/>
        <w:jc w:val="both"/>
        <w:rPr>
          <w:b/>
        </w:rPr>
      </w:pPr>
    </w:p>
    <w:p w:rsidRDefault="00C05068" w:rsidP="00041D80" w:rsidR="00C05068">
      <w:pPr>
        <w:ind w:left="360"/>
        <w:jc w:val="both"/>
        <w:rPr>
          <w:b/>
        </w:rPr>
      </w:pPr>
    </w:p>
    <w:p w:rsidRDefault="00C05068" w:rsidP="00041D80" w:rsidR="00C05068">
      <w:pPr>
        <w:ind w:left="360"/>
        <w:jc w:val="both"/>
        <w:rPr>
          <w:b/>
        </w:rPr>
      </w:pPr>
    </w:p>
    <w:p w:rsidRDefault="00390E63" w:rsidP="00041D80" w:rsidR="00D53588">
      <w:pPr>
        <w:ind w:left="360"/>
        <w:jc w:val="both"/>
        <w:rPr>
          <w:b/>
        </w:rPr>
      </w:pPr>
      <w:r w:rsidRPr="004121B1">
        <w:rPr>
          <w:b/>
        </w:rPr>
        <w:t xml:space="preserve">NAPOMENA: </w:t>
      </w:r>
      <w:r w:rsidR="00211BF9" w:rsidRPr="004121B1">
        <w:rPr>
          <w:b/>
        </w:rPr>
        <w:t>Stanje imovine na dan</w:t>
      </w:r>
      <w:r w:rsidR="00CD6EBF">
        <w:rPr>
          <w:b/>
        </w:rPr>
        <w:t xml:space="preserve"> </w:t>
      </w:r>
      <w:r w:rsidR="003F3DAA">
        <w:rPr>
          <w:b/>
        </w:rPr>
        <w:t>20.0</w:t>
      </w:r>
      <w:r w:rsidR="005C4FBF">
        <w:rPr>
          <w:b/>
        </w:rPr>
        <w:t>9</w:t>
      </w:r>
      <w:r w:rsidR="00CD6EBF">
        <w:rPr>
          <w:b/>
        </w:rPr>
        <w:t>.</w:t>
      </w:r>
      <w:r w:rsidR="00DC7ACA">
        <w:rPr>
          <w:b/>
        </w:rPr>
        <w:t>2017.</w:t>
      </w:r>
      <w:r w:rsidR="00211BF9" w:rsidRPr="004121B1">
        <w:rPr>
          <w:b/>
        </w:rPr>
        <w:t xml:space="preserve"> godine</w:t>
      </w:r>
      <w:r w:rsidR="000C0D34">
        <w:rPr>
          <w:b/>
        </w:rPr>
        <w:t xml:space="preserve"> nije realno iz razloga što stečajni dužnik tijekom 2015.g. 2016. g. i do stečaja nije vodio poslovne knjige i nije izrađivao Godišnja financijska izvješća</w:t>
      </w:r>
      <w:r w:rsidR="00167934">
        <w:rPr>
          <w:b/>
        </w:rPr>
        <w:t>, tako da je stanje u poslovnim knjigama samo preneseno iz 2014.godine bez usklađenja</w:t>
      </w:r>
      <w:r w:rsidR="000C0D34">
        <w:rPr>
          <w:b/>
        </w:rPr>
        <w:t>.</w:t>
      </w:r>
    </w:p>
    <w:p w:rsidRDefault="00B34321" w:rsidP="00041D80" w:rsidR="00B34321">
      <w:pPr>
        <w:ind w:left="360"/>
        <w:jc w:val="both"/>
        <w:rPr>
          <w:b/>
        </w:rPr>
      </w:pPr>
    </w:p>
    <w:p w:rsidRDefault="00EB3FC7" w:rsidP="00041D80" w:rsidR="00EB3FC7">
      <w:pPr>
        <w:ind w:left="360"/>
        <w:jc w:val="both"/>
        <w:rPr>
          <w:b/>
        </w:rPr>
      </w:pPr>
    </w:p>
    <w:p w:rsidRDefault="00C05068" w:rsidP="00041D80" w:rsidR="00C05068">
      <w:pPr>
        <w:ind w:left="360"/>
        <w:jc w:val="both"/>
        <w:rPr>
          <w:b/>
        </w:rPr>
      </w:pPr>
    </w:p>
    <w:p w:rsidRDefault="00C05068" w:rsidP="00041D80" w:rsidR="00C05068">
      <w:pPr>
        <w:ind w:left="360"/>
        <w:jc w:val="both"/>
        <w:rPr>
          <w:b/>
        </w:rPr>
      </w:pPr>
    </w:p>
    <w:p w:rsidRDefault="00DC7ACA" w:rsidP="00041D80" w:rsidR="00B34321" w:rsidRPr="004121B1">
      <w:pPr>
        <w:ind w:left="360"/>
        <w:jc w:val="both"/>
        <w:rPr>
          <w:b/>
        </w:rPr>
      </w:pPr>
      <w:r>
        <w:rPr>
          <w:b/>
        </w:rPr>
        <w:t>MATERIJALNA IMOVINA</w:t>
      </w:r>
    </w:p>
    <w:p w:rsidRDefault="00C63127" w:rsidP="00C63127" w:rsidR="00C63127">
      <w:pPr>
        <w:shd w:fill="FFFFFF" w:color="auto" w:val="clear"/>
        <w:jc w:val="both"/>
        <w:rPr>
          <w:rFonts w:hAnsi="Bookman Old Style" w:ascii="Bookman Old Style"/>
          <w:i/>
          <w:color w:val="000000"/>
          <w:sz w:val="18"/>
          <w:szCs w:val="18"/>
          <w:lang w:eastAsia="sl-SI"/>
        </w:rPr>
      </w:pPr>
    </w:p>
    <w:p w:rsidRDefault="00264075" w:rsidP="00C63127" w:rsidR="00264075">
      <w:pPr>
        <w:shd w:fill="FFFFFF" w:color="auto" w:val="clear"/>
        <w:jc w:val="both"/>
        <w:rPr>
          <w:rFonts w:hAnsi="Bookman Old Style" w:ascii="Bookman Old Style"/>
          <w:i/>
          <w:color w:val="000000"/>
          <w:sz w:val="18"/>
          <w:szCs w:val="18"/>
          <w:lang w:eastAsia="sl-SI"/>
        </w:rPr>
      </w:pPr>
    </w:p>
    <w:p w:rsidRDefault="00D643B8" w:rsidP="00D643B8" w:rsidR="00D643B8" w:rsidRPr="00D643B8">
      <w:pPr>
        <w:numPr>
          <w:ilvl w:val="0"/>
          <w:numId w:val="6"/>
        </w:numPr>
        <w:jc w:val="both"/>
        <w:rPr>
          <w:i/>
          <w:sz w:val="20"/>
          <w:szCs w:val="20"/>
          <w:lang w:val="pl-PL"/>
        </w:rPr>
      </w:pPr>
      <w:r w:rsidRPr="00D643B8">
        <w:rPr>
          <w:b/>
          <w:i/>
          <w:sz w:val="20"/>
          <w:szCs w:val="20"/>
          <w:lang w:val="pl-PL"/>
        </w:rPr>
        <w:t xml:space="preserve">NEKRETNINE: </w:t>
      </w:r>
    </w:p>
    <w:p w:rsidRDefault="00D643B8" w:rsidP="00D643B8" w:rsidR="00D643B8" w:rsidRPr="00D643B8">
      <w:pPr>
        <w:ind w:left="696"/>
        <w:jc w:val="both"/>
        <w:rPr>
          <w:i/>
          <w:sz w:val="20"/>
          <w:szCs w:val="20"/>
          <w:lang w:val="pl-PL"/>
        </w:rPr>
      </w:pPr>
    </w:p>
    <w:p w:rsidRDefault="00D643B8" w:rsidP="00D643B8" w:rsidR="00D643B8" w:rsidRPr="00D643B8">
      <w:pPr>
        <w:ind w:left="1080"/>
        <w:jc w:val="both"/>
        <w:rPr>
          <w:i/>
          <w:sz w:val="20"/>
          <w:szCs w:val="20"/>
          <w:lang w:val="pl-PL"/>
        </w:rPr>
      </w:pPr>
    </w:p>
    <w:p w:rsidRDefault="00D643B8" w:rsidP="00CD6EBF" w:rsidR="00CD6EBF" w:rsidRPr="00EB3FC7">
      <w:pPr>
        <w:numPr>
          <w:ilvl w:val="0"/>
          <w:numId w:val="21"/>
        </w:numPr>
        <w:jc w:val="both"/>
        <w:rPr>
          <w:b/>
          <w:i/>
          <w:sz w:val="20"/>
          <w:szCs w:val="20"/>
          <w:lang w:val="pl-PL"/>
        </w:rPr>
      </w:pPr>
      <w:r w:rsidRPr="00EB3FC7">
        <w:rPr>
          <w:b/>
          <w:i/>
          <w:sz w:val="20"/>
          <w:szCs w:val="20"/>
          <w:lang w:val="pl-PL"/>
        </w:rPr>
        <w:t xml:space="preserve">Općinski sud u </w:t>
      </w:r>
      <w:r w:rsidR="003F3DAA">
        <w:rPr>
          <w:b/>
          <w:i/>
          <w:sz w:val="20"/>
          <w:szCs w:val="20"/>
          <w:lang w:val="pl-PL"/>
        </w:rPr>
        <w:t>Šibeniku</w:t>
      </w:r>
      <w:r w:rsidRPr="00EB3FC7">
        <w:rPr>
          <w:b/>
          <w:i/>
          <w:sz w:val="20"/>
          <w:szCs w:val="20"/>
          <w:lang w:val="pl-PL"/>
        </w:rPr>
        <w:t xml:space="preserve">, zemljišnoknjižni odjel </w:t>
      </w:r>
      <w:r w:rsidR="003F3DAA">
        <w:rPr>
          <w:b/>
          <w:i/>
          <w:sz w:val="20"/>
          <w:szCs w:val="20"/>
          <w:lang w:val="pl-PL"/>
        </w:rPr>
        <w:t>Šibenik</w:t>
      </w:r>
      <w:r w:rsidRPr="00EB3FC7">
        <w:rPr>
          <w:b/>
          <w:i/>
          <w:sz w:val="20"/>
          <w:szCs w:val="20"/>
          <w:lang w:val="pl-PL"/>
        </w:rPr>
        <w:t xml:space="preserve">, Katastarska općina </w:t>
      </w:r>
      <w:r w:rsidR="003F3DAA">
        <w:rPr>
          <w:b/>
          <w:i/>
          <w:sz w:val="20"/>
          <w:szCs w:val="20"/>
          <w:lang w:val="pl-PL"/>
        </w:rPr>
        <w:t>Rogoznica</w:t>
      </w:r>
      <w:r w:rsidRPr="00EB3FC7">
        <w:rPr>
          <w:b/>
          <w:i/>
          <w:sz w:val="20"/>
          <w:szCs w:val="20"/>
          <w:lang w:val="pl-PL"/>
        </w:rPr>
        <w:t xml:space="preserve">, </w:t>
      </w:r>
    </w:p>
    <w:p w:rsidRDefault="00CD74F2" w:rsidP="00CD74F2" w:rsidR="00CD74F2">
      <w:pPr>
        <w:ind w:left="1065"/>
        <w:jc w:val="both"/>
        <w:rPr>
          <w:i/>
          <w:sz w:val="20"/>
          <w:szCs w:val="20"/>
          <w:lang w:val="pl-PL"/>
        </w:rPr>
      </w:pPr>
    </w:p>
    <w:p w:rsidRDefault="00D643B8" w:rsidP="00D643B8" w:rsidR="00D643B8" w:rsidRPr="00EB3FC7">
      <w:pPr>
        <w:jc w:val="both"/>
        <w:rPr>
          <w:b/>
          <w:i/>
          <w:sz w:val="20"/>
          <w:szCs w:val="20"/>
          <w:lang w:val="pl-PL"/>
        </w:rPr>
      </w:pPr>
      <w:r w:rsidRPr="00EB3FC7">
        <w:rPr>
          <w:b/>
          <w:i/>
          <w:sz w:val="20"/>
          <w:szCs w:val="20"/>
          <w:lang w:val="pl-PL"/>
        </w:rPr>
        <w:t>-</w:t>
      </w:r>
      <w:r w:rsidR="00CD6EBF" w:rsidRPr="00EB3FC7">
        <w:rPr>
          <w:b/>
          <w:i/>
          <w:sz w:val="20"/>
          <w:szCs w:val="20"/>
          <w:lang w:val="pl-PL"/>
        </w:rPr>
        <w:t xml:space="preserve">     zk.ul.</w:t>
      </w:r>
      <w:r w:rsidR="003F3DAA">
        <w:rPr>
          <w:b/>
          <w:i/>
          <w:sz w:val="20"/>
          <w:szCs w:val="20"/>
          <w:lang w:val="pl-PL"/>
        </w:rPr>
        <w:t>4527,</w:t>
      </w:r>
      <w:r w:rsidR="00CD6EBF" w:rsidRPr="00EB3FC7">
        <w:rPr>
          <w:b/>
          <w:i/>
          <w:sz w:val="20"/>
          <w:szCs w:val="20"/>
          <w:lang w:val="pl-PL"/>
        </w:rPr>
        <w:t xml:space="preserve"> </w:t>
      </w:r>
      <w:r w:rsidRPr="00EB3FC7">
        <w:rPr>
          <w:b/>
          <w:i/>
          <w:sz w:val="20"/>
          <w:szCs w:val="20"/>
          <w:lang w:val="pl-PL"/>
        </w:rPr>
        <w:t xml:space="preserve">kat. čest. </w:t>
      </w:r>
      <w:r w:rsidR="003F3DAA">
        <w:rPr>
          <w:b/>
          <w:i/>
          <w:sz w:val="20"/>
          <w:szCs w:val="20"/>
          <w:lang w:val="pl-PL"/>
        </w:rPr>
        <w:t>2058/20</w:t>
      </w:r>
      <w:r w:rsidR="00CD6EBF" w:rsidRPr="00EB3FC7">
        <w:rPr>
          <w:b/>
          <w:i/>
          <w:sz w:val="20"/>
          <w:szCs w:val="20"/>
          <w:lang w:val="pl-PL"/>
        </w:rPr>
        <w:t xml:space="preserve">  u naravi </w:t>
      </w:r>
      <w:r w:rsidR="003F3DAA">
        <w:rPr>
          <w:b/>
          <w:i/>
          <w:sz w:val="20"/>
          <w:szCs w:val="20"/>
          <w:lang w:val="pl-PL"/>
        </w:rPr>
        <w:t>stan A2 u prizemlju, ukupne površine 62,00 m2</w:t>
      </w:r>
    </w:p>
    <w:p w:rsidRDefault="00D643B8" w:rsidP="00D643B8" w:rsidR="00D643B8" w:rsidRPr="00D643B8">
      <w:pPr>
        <w:jc w:val="both"/>
        <w:rPr>
          <w:i/>
          <w:sz w:val="20"/>
          <w:szCs w:val="20"/>
          <w:lang w:val="pl-PL"/>
        </w:rPr>
      </w:pPr>
    </w:p>
    <w:p w:rsidRDefault="00D643B8" w:rsidP="00D643B8" w:rsidR="005F135A">
      <w:pPr>
        <w:jc w:val="both"/>
        <w:rPr>
          <w:i/>
          <w:sz w:val="20"/>
          <w:szCs w:val="20"/>
          <w:lang w:val="pl-PL"/>
        </w:rPr>
      </w:pPr>
      <w:r w:rsidRPr="00D643B8">
        <w:rPr>
          <w:i/>
          <w:sz w:val="20"/>
          <w:szCs w:val="20"/>
          <w:lang w:val="pl-PL"/>
        </w:rPr>
        <w:t>Razlučni vjerovnik</w:t>
      </w:r>
      <w:r w:rsidR="00EB3FC7">
        <w:rPr>
          <w:i/>
          <w:sz w:val="20"/>
          <w:szCs w:val="20"/>
          <w:lang w:val="pl-PL"/>
        </w:rPr>
        <w:t>:</w:t>
      </w:r>
    </w:p>
    <w:p w:rsidRDefault="00EB3FC7" w:rsidP="00D643B8" w:rsidR="00EB3FC7">
      <w:pPr>
        <w:jc w:val="both"/>
        <w:rPr>
          <w:i/>
          <w:sz w:val="20"/>
          <w:szCs w:val="20"/>
          <w:lang w:val="pl-PL"/>
        </w:rPr>
      </w:pPr>
    </w:p>
    <w:p w:rsidRDefault="003F3DAA" w:rsidP="00D643B8" w:rsidR="00D643B8">
      <w:pPr>
        <w:jc w:val="both"/>
        <w:rPr>
          <w:i/>
          <w:sz w:val="20"/>
          <w:szCs w:val="20"/>
          <w:lang w:val="pl-PL"/>
        </w:rPr>
      </w:pPr>
      <w:r>
        <w:rPr>
          <w:i/>
          <w:sz w:val="20"/>
          <w:szCs w:val="20"/>
          <w:lang w:val="pl-PL"/>
        </w:rPr>
        <w:t>ŠTEDBANKA D.D., OIB:58063088591, ZAGREB, Slavonska avenija 3</w:t>
      </w:r>
      <w:r w:rsidR="00D643B8" w:rsidRPr="00D643B8">
        <w:rPr>
          <w:i/>
          <w:sz w:val="20"/>
          <w:szCs w:val="20"/>
          <w:lang w:val="pl-PL"/>
        </w:rPr>
        <w:t xml:space="preserve">, iznos od </w:t>
      </w:r>
      <w:r w:rsidR="007C6EDF">
        <w:rPr>
          <w:i/>
          <w:sz w:val="20"/>
          <w:szCs w:val="20"/>
          <w:lang w:val="pl-PL"/>
        </w:rPr>
        <w:t>500.000,00 kuna</w:t>
      </w:r>
    </w:p>
    <w:p w:rsidRDefault="005F135A" w:rsidP="00D643B8" w:rsidR="005F135A">
      <w:pPr>
        <w:jc w:val="both"/>
        <w:rPr>
          <w:i/>
          <w:sz w:val="20"/>
          <w:szCs w:val="20"/>
          <w:lang w:val="pl-PL"/>
        </w:rPr>
      </w:pPr>
    </w:p>
    <w:p w:rsidRDefault="007C6EDF" w:rsidP="00D643B8" w:rsidR="005F135A">
      <w:pPr>
        <w:jc w:val="both"/>
        <w:rPr>
          <w:i/>
          <w:sz w:val="20"/>
          <w:szCs w:val="20"/>
          <w:lang w:val="pl-PL"/>
        </w:rPr>
      </w:pPr>
      <w:r>
        <w:rPr>
          <w:i/>
          <w:sz w:val="20"/>
          <w:szCs w:val="20"/>
          <w:lang w:val="pl-PL"/>
        </w:rPr>
        <w:t xml:space="preserve">RH, MINISTARSTVO FINANCIJA, POREZNA UPRAVA, PODRUČNI URED ZAGREB, </w:t>
      </w:r>
      <w:r w:rsidR="005F135A">
        <w:rPr>
          <w:i/>
          <w:sz w:val="20"/>
          <w:szCs w:val="20"/>
          <w:lang w:val="pl-PL"/>
        </w:rPr>
        <w:t xml:space="preserve"> iznos od </w:t>
      </w:r>
      <w:r>
        <w:rPr>
          <w:i/>
          <w:sz w:val="20"/>
          <w:szCs w:val="20"/>
          <w:lang w:val="pl-PL"/>
        </w:rPr>
        <w:t>415.680,02</w:t>
      </w:r>
      <w:r w:rsidR="005F135A">
        <w:rPr>
          <w:i/>
          <w:sz w:val="20"/>
          <w:szCs w:val="20"/>
          <w:lang w:val="pl-PL"/>
        </w:rPr>
        <w:t xml:space="preserve"> kuna</w:t>
      </w:r>
    </w:p>
    <w:p w:rsidRDefault="007C6EDF" w:rsidP="00D643B8" w:rsidR="007C6EDF">
      <w:pPr>
        <w:jc w:val="both"/>
        <w:rPr>
          <w:i/>
          <w:sz w:val="20"/>
          <w:szCs w:val="20"/>
          <w:lang w:val="pl-PL"/>
        </w:rPr>
      </w:pPr>
    </w:p>
    <w:p w:rsidRDefault="007C6EDF" w:rsidP="007C6EDF" w:rsidR="007C6EDF" w:rsidRPr="00EB3FC7">
      <w:pPr>
        <w:numPr>
          <w:ilvl w:val="0"/>
          <w:numId w:val="21"/>
        </w:numPr>
        <w:jc w:val="both"/>
        <w:rPr>
          <w:b/>
          <w:i/>
          <w:sz w:val="20"/>
          <w:szCs w:val="20"/>
          <w:lang w:val="pl-PL"/>
        </w:rPr>
      </w:pPr>
      <w:r w:rsidRPr="00EB3FC7">
        <w:rPr>
          <w:b/>
          <w:i/>
          <w:sz w:val="20"/>
          <w:szCs w:val="20"/>
          <w:lang w:val="pl-PL"/>
        </w:rPr>
        <w:t xml:space="preserve">Općinski sud u </w:t>
      </w:r>
      <w:r>
        <w:rPr>
          <w:b/>
          <w:i/>
          <w:sz w:val="20"/>
          <w:szCs w:val="20"/>
          <w:lang w:val="pl-PL"/>
        </w:rPr>
        <w:t>Šibeniku</w:t>
      </w:r>
      <w:r w:rsidRPr="00EB3FC7">
        <w:rPr>
          <w:b/>
          <w:i/>
          <w:sz w:val="20"/>
          <w:szCs w:val="20"/>
          <w:lang w:val="pl-PL"/>
        </w:rPr>
        <w:t xml:space="preserve">, zemljišnoknjižni odjel </w:t>
      </w:r>
      <w:r>
        <w:rPr>
          <w:b/>
          <w:i/>
          <w:sz w:val="20"/>
          <w:szCs w:val="20"/>
          <w:lang w:val="pl-PL"/>
        </w:rPr>
        <w:t>Šibenik</w:t>
      </w:r>
      <w:r w:rsidRPr="00EB3FC7">
        <w:rPr>
          <w:b/>
          <w:i/>
          <w:sz w:val="20"/>
          <w:szCs w:val="20"/>
          <w:lang w:val="pl-PL"/>
        </w:rPr>
        <w:t xml:space="preserve">, Katastarska općina </w:t>
      </w:r>
      <w:r>
        <w:rPr>
          <w:b/>
          <w:i/>
          <w:sz w:val="20"/>
          <w:szCs w:val="20"/>
          <w:lang w:val="pl-PL"/>
        </w:rPr>
        <w:t>Rogoznica</w:t>
      </w:r>
      <w:r w:rsidRPr="00EB3FC7">
        <w:rPr>
          <w:b/>
          <w:i/>
          <w:sz w:val="20"/>
          <w:szCs w:val="20"/>
          <w:lang w:val="pl-PL"/>
        </w:rPr>
        <w:t xml:space="preserve">, </w:t>
      </w:r>
    </w:p>
    <w:p w:rsidRDefault="005F135A" w:rsidP="00D643B8" w:rsidR="005F135A">
      <w:pPr>
        <w:jc w:val="both"/>
        <w:rPr>
          <w:i/>
          <w:sz w:val="20"/>
          <w:szCs w:val="20"/>
          <w:lang w:val="pl-PL"/>
        </w:rPr>
      </w:pPr>
    </w:p>
    <w:p w:rsidRDefault="005F135A" w:rsidP="005F135A" w:rsidR="005F135A">
      <w:pPr>
        <w:ind w:left="1065"/>
        <w:jc w:val="both"/>
        <w:rPr>
          <w:i/>
          <w:sz w:val="20"/>
          <w:szCs w:val="20"/>
          <w:lang w:val="pl-PL"/>
        </w:rPr>
      </w:pPr>
    </w:p>
    <w:p w:rsidRDefault="005F135A" w:rsidP="005F135A" w:rsidR="005F135A" w:rsidRPr="00EB3FC7">
      <w:pPr>
        <w:jc w:val="both"/>
        <w:rPr>
          <w:b/>
          <w:i/>
          <w:sz w:val="20"/>
          <w:szCs w:val="20"/>
          <w:lang w:val="pl-PL"/>
        </w:rPr>
      </w:pPr>
      <w:r w:rsidRPr="00EB3FC7">
        <w:rPr>
          <w:b/>
          <w:i/>
          <w:sz w:val="20"/>
          <w:szCs w:val="20"/>
          <w:lang w:val="pl-PL"/>
        </w:rPr>
        <w:t>-     zk.ul.</w:t>
      </w:r>
      <w:r w:rsidR="007C6EDF">
        <w:rPr>
          <w:b/>
          <w:i/>
          <w:sz w:val="20"/>
          <w:szCs w:val="20"/>
          <w:lang w:val="pl-PL"/>
        </w:rPr>
        <w:t>2165</w:t>
      </w:r>
      <w:r w:rsidRPr="00EB3FC7">
        <w:rPr>
          <w:b/>
          <w:i/>
          <w:sz w:val="20"/>
          <w:szCs w:val="20"/>
          <w:lang w:val="pl-PL"/>
        </w:rPr>
        <w:t xml:space="preserve">, kat. čest. </w:t>
      </w:r>
      <w:r w:rsidR="007C6EDF">
        <w:rPr>
          <w:b/>
          <w:i/>
          <w:sz w:val="20"/>
          <w:szCs w:val="20"/>
          <w:lang w:val="pl-PL"/>
        </w:rPr>
        <w:t>2067/7</w:t>
      </w:r>
      <w:r w:rsidRPr="00EB3FC7">
        <w:rPr>
          <w:b/>
          <w:i/>
          <w:sz w:val="20"/>
          <w:szCs w:val="20"/>
          <w:lang w:val="pl-PL"/>
        </w:rPr>
        <w:t xml:space="preserve">  u naravi </w:t>
      </w:r>
      <w:r w:rsidR="007C6EDF">
        <w:rPr>
          <w:b/>
          <w:i/>
          <w:sz w:val="20"/>
          <w:szCs w:val="20"/>
          <w:lang w:val="pl-PL"/>
        </w:rPr>
        <w:t>pašnjak</w:t>
      </w:r>
      <w:r w:rsidRPr="00EB3FC7">
        <w:rPr>
          <w:b/>
          <w:i/>
          <w:sz w:val="20"/>
          <w:szCs w:val="20"/>
          <w:lang w:val="pl-PL"/>
        </w:rPr>
        <w:t xml:space="preserve"> ukupne  površine </w:t>
      </w:r>
      <w:r w:rsidR="007C6EDF">
        <w:rPr>
          <w:b/>
          <w:i/>
          <w:sz w:val="20"/>
          <w:szCs w:val="20"/>
          <w:lang w:val="pl-PL"/>
        </w:rPr>
        <w:t>52 m2</w:t>
      </w:r>
    </w:p>
    <w:p w:rsidRDefault="005F135A" w:rsidP="005F135A" w:rsidR="005F135A" w:rsidRPr="00D643B8">
      <w:pPr>
        <w:jc w:val="both"/>
        <w:rPr>
          <w:i/>
          <w:sz w:val="20"/>
          <w:szCs w:val="20"/>
          <w:lang w:val="pl-PL"/>
        </w:rPr>
      </w:pPr>
    </w:p>
    <w:p w:rsidRDefault="005F135A" w:rsidP="005F135A" w:rsidR="00593F96">
      <w:pPr>
        <w:jc w:val="both"/>
        <w:rPr>
          <w:i/>
          <w:sz w:val="20"/>
          <w:szCs w:val="20"/>
          <w:lang w:val="pl-PL"/>
        </w:rPr>
      </w:pPr>
      <w:r w:rsidRPr="00D643B8">
        <w:rPr>
          <w:i/>
          <w:sz w:val="20"/>
          <w:szCs w:val="20"/>
          <w:lang w:val="pl-PL"/>
        </w:rPr>
        <w:t>Razlučni vjerovnik</w:t>
      </w:r>
      <w:r w:rsidR="00593F96">
        <w:rPr>
          <w:i/>
          <w:sz w:val="20"/>
          <w:szCs w:val="20"/>
          <w:lang w:val="pl-PL"/>
        </w:rPr>
        <w:t>:</w:t>
      </w:r>
    </w:p>
    <w:p w:rsidRDefault="00593F96" w:rsidP="005F135A" w:rsidR="00593F96">
      <w:pPr>
        <w:jc w:val="both"/>
        <w:rPr>
          <w:i/>
          <w:sz w:val="20"/>
          <w:szCs w:val="20"/>
          <w:lang w:val="pl-PL"/>
        </w:rPr>
      </w:pPr>
    </w:p>
    <w:p w:rsidRDefault="007C6EDF" w:rsidP="007C6EDF" w:rsidR="007C6EDF">
      <w:pPr>
        <w:jc w:val="both"/>
        <w:rPr>
          <w:i/>
          <w:sz w:val="20"/>
          <w:szCs w:val="20"/>
          <w:lang w:val="pl-PL"/>
        </w:rPr>
      </w:pPr>
      <w:r>
        <w:rPr>
          <w:i/>
          <w:sz w:val="20"/>
          <w:szCs w:val="20"/>
          <w:lang w:val="pl-PL"/>
        </w:rPr>
        <w:t>RH, MINISTARSTVO FINANCIJA, POREZNA UPRAVA, PODRUČNI URED ZAGREB,  iznos od 415.680,02 kuna</w:t>
      </w:r>
    </w:p>
    <w:p w:rsidRDefault="005F135A" w:rsidP="005F135A" w:rsidR="005F135A">
      <w:pPr>
        <w:jc w:val="both"/>
        <w:rPr>
          <w:i/>
          <w:sz w:val="20"/>
          <w:szCs w:val="20"/>
          <w:lang w:val="pl-PL"/>
        </w:rPr>
      </w:pPr>
    </w:p>
    <w:p w:rsidRDefault="007C6EDF" w:rsidP="007C6EDF" w:rsidR="007C6EDF">
      <w:pPr>
        <w:numPr>
          <w:ilvl w:val="0"/>
          <w:numId w:val="21"/>
        </w:numPr>
        <w:jc w:val="both"/>
        <w:rPr>
          <w:b/>
          <w:i/>
          <w:sz w:val="20"/>
          <w:szCs w:val="20"/>
          <w:lang w:val="pl-PL"/>
        </w:rPr>
      </w:pPr>
      <w:r w:rsidRPr="00EB3FC7">
        <w:rPr>
          <w:b/>
          <w:i/>
          <w:sz w:val="20"/>
          <w:szCs w:val="20"/>
          <w:lang w:val="pl-PL"/>
        </w:rPr>
        <w:t xml:space="preserve">Općinski sud u </w:t>
      </w:r>
      <w:r>
        <w:rPr>
          <w:b/>
          <w:i/>
          <w:sz w:val="20"/>
          <w:szCs w:val="20"/>
          <w:lang w:val="pl-PL"/>
        </w:rPr>
        <w:t>Šibeniku</w:t>
      </w:r>
      <w:r w:rsidRPr="00EB3FC7">
        <w:rPr>
          <w:b/>
          <w:i/>
          <w:sz w:val="20"/>
          <w:szCs w:val="20"/>
          <w:lang w:val="pl-PL"/>
        </w:rPr>
        <w:t xml:space="preserve">, zemljišnoknjižni odjel </w:t>
      </w:r>
      <w:r>
        <w:rPr>
          <w:b/>
          <w:i/>
          <w:sz w:val="20"/>
          <w:szCs w:val="20"/>
          <w:lang w:val="pl-PL"/>
        </w:rPr>
        <w:t>Šibenik</w:t>
      </w:r>
      <w:r w:rsidRPr="00EB3FC7">
        <w:rPr>
          <w:b/>
          <w:i/>
          <w:sz w:val="20"/>
          <w:szCs w:val="20"/>
          <w:lang w:val="pl-PL"/>
        </w:rPr>
        <w:t xml:space="preserve">, Katastarska općina </w:t>
      </w:r>
      <w:r>
        <w:rPr>
          <w:b/>
          <w:i/>
          <w:sz w:val="20"/>
          <w:szCs w:val="20"/>
          <w:lang w:val="pl-PL"/>
        </w:rPr>
        <w:t>Rogoznica</w:t>
      </w:r>
      <w:r w:rsidRPr="00EB3FC7">
        <w:rPr>
          <w:b/>
          <w:i/>
          <w:sz w:val="20"/>
          <w:szCs w:val="20"/>
          <w:lang w:val="pl-PL"/>
        </w:rPr>
        <w:t xml:space="preserve">, </w:t>
      </w:r>
    </w:p>
    <w:p w:rsidRDefault="007C6EDF" w:rsidP="007C6EDF" w:rsidR="007C6EDF" w:rsidRPr="00EB3FC7">
      <w:pPr>
        <w:ind w:left="1065"/>
        <w:jc w:val="both"/>
        <w:rPr>
          <w:b/>
          <w:i/>
          <w:sz w:val="20"/>
          <w:szCs w:val="20"/>
          <w:lang w:val="pl-PL"/>
        </w:rPr>
      </w:pPr>
    </w:p>
    <w:p w:rsidRDefault="007C6EDF" w:rsidP="007C6EDF" w:rsidR="007C6EDF" w:rsidRPr="00EB3FC7">
      <w:pPr>
        <w:ind w:left="1065"/>
        <w:jc w:val="both"/>
        <w:rPr>
          <w:b/>
          <w:i/>
          <w:sz w:val="20"/>
          <w:szCs w:val="20"/>
          <w:lang w:val="pl-PL"/>
        </w:rPr>
      </w:pPr>
      <w:r w:rsidRPr="00EB3FC7">
        <w:rPr>
          <w:b/>
          <w:i/>
          <w:sz w:val="20"/>
          <w:szCs w:val="20"/>
          <w:lang w:val="pl-PL"/>
        </w:rPr>
        <w:t>-     zk.ul.</w:t>
      </w:r>
      <w:r>
        <w:rPr>
          <w:b/>
          <w:i/>
          <w:sz w:val="20"/>
          <w:szCs w:val="20"/>
          <w:lang w:val="pl-PL"/>
        </w:rPr>
        <w:t>4708,</w:t>
      </w:r>
      <w:r w:rsidRPr="00EB3FC7">
        <w:rPr>
          <w:b/>
          <w:i/>
          <w:sz w:val="20"/>
          <w:szCs w:val="20"/>
          <w:lang w:val="pl-PL"/>
        </w:rPr>
        <w:t xml:space="preserve"> kat. čest. </w:t>
      </w:r>
      <w:r>
        <w:rPr>
          <w:b/>
          <w:i/>
          <w:sz w:val="20"/>
          <w:szCs w:val="20"/>
          <w:lang w:val="pl-PL"/>
        </w:rPr>
        <w:t>2065/1</w:t>
      </w:r>
      <w:r w:rsidRPr="00EB3FC7">
        <w:rPr>
          <w:b/>
          <w:i/>
          <w:sz w:val="20"/>
          <w:szCs w:val="20"/>
          <w:lang w:val="pl-PL"/>
        </w:rPr>
        <w:t xml:space="preserve">  u naravi </w:t>
      </w:r>
      <w:r>
        <w:rPr>
          <w:b/>
          <w:i/>
          <w:sz w:val="20"/>
          <w:szCs w:val="20"/>
          <w:lang w:val="pl-PL"/>
        </w:rPr>
        <w:t>stan S9 u podrumu, ukupne površine 72,31 m2</w:t>
      </w:r>
    </w:p>
    <w:p w:rsidRDefault="007C6EDF" w:rsidP="007C6EDF" w:rsidR="007C6EDF">
      <w:pPr>
        <w:jc w:val="both"/>
        <w:rPr>
          <w:i/>
          <w:sz w:val="20"/>
          <w:szCs w:val="20"/>
          <w:lang w:val="pl-PL"/>
        </w:rPr>
      </w:pPr>
    </w:p>
    <w:p w:rsidRDefault="007C6EDF" w:rsidP="007C6EDF" w:rsidR="007C6EDF">
      <w:pPr>
        <w:jc w:val="both"/>
        <w:rPr>
          <w:i/>
          <w:sz w:val="20"/>
          <w:szCs w:val="20"/>
          <w:lang w:val="pl-PL"/>
        </w:rPr>
      </w:pPr>
      <w:r w:rsidRPr="00D643B8">
        <w:rPr>
          <w:i/>
          <w:sz w:val="20"/>
          <w:szCs w:val="20"/>
          <w:lang w:val="pl-PL"/>
        </w:rPr>
        <w:t>Razlučni vjerovnik</w:t>
      </w:r>
      <w:r>
        <w:rPr>
          <w:i/>
          <w:sz w:val="20"/>
          <w:szCs w:val="20"/>
          <w:lang w:val="pl-PL"/>
        </w:rPr>
        <w:t>:</w:t>
      </w:r>
    </w:p>
    <w:p w:rsidRDefault="007C6EDF" w:rsidP="007C6EDF" w:rsidR="007C6EDF">
      <w:pPr>
        <w:ind w:left="1065"/>
        <w:jc w:val="both"/>
        <w:rPr>
          <w:i/>
          <w:sz w:val="20"/>
          <w:szCs w:val="20"/>
          <w:lang w:val="pl-PL"/>
        </w:rPr>
      </w:pPr>
      <w:r>
        <w:rPr>
          <w:i/>
          <w:sz w:val="20"/>
          <w:szCs w:val="20"/>
          <w:lang w:val="pl-PL"/>
        </w:rPr>
        <w:t>VENETO BANKA D.D., OIB:81712716992, ZAGREB, Draškovićeva 58, iznos od 290.000,00 Eur-a</w:t>
      </w:r>
    </w:p>
    <w:p w:rsidRDefault="007C6EDF" w:rsidP="007C6EDF" w:rsidR="007C6EDF">
      <w:pPr>
        <w:ind w:left="1065"/>
        <w:jc w:val="both"/>
        <w:rPr>
          <w:i/>
          <w:sz w:val="20"/>
          <w:szCs w:val="20"/>
          <w:lang w:val="pl-PL"/>
        </w:rPr>
      </w:pPr>
    </w:p>
    <w:p w:rsidRDefault="007C6EDF" w:rsidP="007C6EDF" w:rsidR="007C6EDF">
      <w:pPr>
        <w:ind w:left="1065"/>
        <w:jc w:val="both"/>
        <w:rPr>
          <w:i/>
          <w:sz w:val="20"/>
          <w:szCs w:val="20"/>
          <w:lang w:val="pl-PL"/>
        </w:rPr>
      </w:pPr>
      <w:r>
        <w:rPr>
          <w:i/>
          <w:sz w:val="20"/>
          <w:szCs w:val="20"/>
          <w:lang w:val="pl-PL"/>
        </w:rPr>
        <w:t>RH, MINISTARSTVO FINANCIJA, POREZNA UPRAVA, PODRUČNI URED ZAGREB,  iznos od 415.680,02 kuna</w:t>
      </w:r>
    </w:p>
    <w:p w:rsidRDefault="007C6EDF" w:rsidP="007C6EDF" w:rsidR="007C6EDF">
      <w:pPr>
        <w:ind w:left="1065"/>
        <w:jc w:val="both"/>
        <w:rPr>
          <w:i/>
          <w:sz w:val="20"/>
          <w:szCs w:val="20"/>
          <w:lang w:val="pl-PL"/>
        </w:rPr>
      </w:pPr>
    </w:p>
    <w:p w:rsidRDefault="007C6EDF" w:rsidP="002B14A8" w:rsidR="007C6EDF">
      <w:pPr>
        <w:rPr>
          <w:b/>
          <w:sz w:val="32"/>
          <w:szCs w:val="32"/>
        </w:rPr>
      </w:pPr>
    </w:p>
    <w:p w:rsidRDefault="007C6EDF" w:rsidP="002B14A8" w:rsidR="007C6EDF">
      <w:pPr>
        <w:rPr>
          <w:b/>
          <w:sz w:val="32"/>
          <w:szCs w:val="32"/>
        </w:rPr>
      </w:pPr>
    </w:p>
    <w:p w:rsidRDefault="007C6EDF" w:rsidP="002B14A8" w:rsidR="007C6EDF">
      <w:pPr>
        <w:rPr>
          <w:b/>
          <w:sz w:val="32"/>
          <w:szCs w:val="32"/>
        </w:rPr>
      </w:pPr>
    </w:p>
    <w:p w:rsidRDefault="007C6EDF" w:rsidP="002B14A8" w:rsidR="007C6EDF">
      <w:pPr>
        <w:rPr>
          <w:b/>
          <w:sz w:val="32"/>
          <w:szCs w:val="32"/>
        </w:rPr>
      </w:pPr>
    </w:p>
    <w:p w:rsidRDefault="002B14A8" w:rsidP="002B14A8" w:rsidR="002B14A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Izvještajno ročište:         </w:t>
      </w:r>
      <w:r w:rsidR="007C6EDF">
        <w:rPr>
          <w:b/>
          <w:sz w:val="32"/>
          <w:szCs w:val="32"/>
        </w:rPr>
        <w:t>15. studenog</w:t>
      </w:r>
      <w:r w:rsidR="00E41BAD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201</w:t>
      </w:r>
      <w:r w:rsidR="00E41BAD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>.godine</w:t>
      </w:r>
    </w:p>
    <w:p w:rsidRDefault="005C52BA" w:rsidP="002456B8" w:rsidR="005C52BA" w:rsidRPr="00A56C64">
      <w:pPr>
        <w:ind w:left="708"/>
        <w:rPr>
          <w:i/>
          <w:sz w:val="22"/>
          <w:szCs w:val="22"/>
        </w:rPr>
      </w:pPr>
    </w:p>
    <w:p w:rsidRDefault="002456B8" w:rsidP="005C52BA" w:rsidR="002456B8">
      <w:pPr>
        <w:ind w:firstLine="708" w:left="4956"/>
        <w:rPr>
          <w:b/>
          <w:i/>
        </w:rPr>
      </w:pPr>
      <w:r w:rsidRPr="003A6F6E">
        <w:rPr>
          <w:b/>
          <w:i/>
        </w:rPr>
        <w:t>Stečajna upraviteljica:</w:t>
      </w:r>
    </w:p>
    <w:p w:rsidRDefault="007C6EDF" w:rsidP="005C52BA" w:rsidR="007C6EDF" w:rsidRPr="003A6F6E">
      <w:pPr>
        <w:ind w:firstLine="708" w:left="4956"/>
        <w:rPr>
          <w:b/>
          <w:i/>
        </w:rPr>
      </w:pPr>
      <w:r>
        <w:rPr>
          <w:b/>
          <w:i/>
        </w:rPr>
        <w:t>Davorka Huljev</w:t>
      </w:r>
    </w:p>
    <w:p w:rsidRDefault="007C6EDF" w:rsidP="003F3DAA" w:rsidR="007C6EDF">
      <w:pPr>
        <w:rPr>
          <w:b/>
          <w:sz w:val="28"/>
          <w:szCs w:val="28"/>
        </w:rPr>
      </w:pPr>
    </w:p>
    <w:p w:rsidRDefault="007C6EDF" w:rsidP="003F3DAA" w:rsidR="007C6EDF">
      <w:pPr>
        <w:rPr>
          <w:b/>
          <w:sz w:val="28"/>
          <w:szCs w:val="28"/>
        </w:rPr>
      </w:pPr>
    </w:p>
    <w:p w:rsidRDefault="007C6EDF" w:rsidP="003F3DAA" w:rsidR="007C6EDF">
      <w:pPr>
        <w:rPr>
          <w:b/>
          <w:sz w:val="28"/>
          <w:szCs w:val="28"/>
        </w:rPr>
      </w:pPr>
    </w:p>
    <w:p w:rsidRDefault="007C6EDF" w:rsidP="003F3DAA" w:rsidR="007C6EDF">
      <w:pPr>
        <w:rPr>
          <w:b/>
          <w:sz w:val="28"/>
          <w:szCs w:val="28"/>
        </w:rPr>
      </w:pPr>
    </w:p>
    <w:p w:rsidRDefault="007C6EDF" w:rsidP="003F3DAA" w:rsidR="007C6EDF">
      <w:pPr>
        <w:rPr>
          <w:b/>
          <w:sz w:val="28"/>
          <w:szCs w:val="28"/>
        </w:rPr>
      </w:pPr>
    </w:p>
    <w:p w:rsidRDefault="007C6EDF" w:rsidP="003F3DAA" w:rsidR="007C6EDF">
      <w:pPr>
        <w:rPr>
          <w:b/>
          <w:sz w:val="28"/>
          <w:szCs w:val="28"/>
        </w:rPr>
      </w:pPr>
    </w:p>
    <w:p w:rsidRDefault="00E5692A" w:rsidP="003F3DAA" w:rsidR="00E5692A">
      <w:pPr>
        <w:rPr>
          <w:b/>
          <w:sz w:val="28"/>
          <w:szCs w:val="28"/>
        </w:rPr>
      </w:pPr>
    </w:p>
    <w:p w:rsidRDefault="00C05068" w:rsidP="003F3DAA" w:rsidR="00C05068">
      <w:pPr>
        <w:rPr>
          <w:b/>
          <w:sz w:val="28"/>
          <w:szCs w:val="28"/>
        </w:rPr>
      </w:pPr>
    </w:p>
    <w:p w:rsidRDefault="003F3DAA" w:rsidP="003F3DAA" w:rsidR="003F3DAA" w:rsidRP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t>REGATA d.o.o</w:t>
      </w:r>
      <w:r w:rsidRPr="0084387C">
        <w:rPr>
          <w:b/>
          <w:sz w:val="28"/>
          <w:szCs w:val="28"/>
        </w:rPr>
        <w:t>. u stečaju</w:t>
      </w:r>
    </w:p>
    <w:p w:rsidRDefault="003F3DAA" w:rsidP="003F3DAA" w:rsidR="003F3DAA">
      <w:pPr>
        <w:rPr>
          <w:b/>
          <w:sz w:val="28"/>
          <w:szCs w:val="28"/>
        </w:rPr>
      </w:pPr>
      <w:r>
        <w:rPr>
          <w:b/>
          <w:sz w:val="28"/>
          <w:szCs w:val="28"/>
        </w:rPr>
        <w:t>ZAGREB, Barutanski breg 35</w:t>
      </w:r>
    </w:p>
    <w:p w:rsidRDefault="003F3DAA" w:rsidP="003F3DAA" w:rsidR="003F3DAA">
      <w:pPr>
        <w:rPr>
          <w:b/>
          <w:sz w:val="28"/>
          <w:szCs w:val="28"/>
        </w:rPr>
      </w:pPr>
      <w:r>
        <w:rPr>
          <w:b/>
          <w:sz w:val="28"/>
          <w:szCs w:val="28"/>
        </w:rPr>
        <w:t>OIB:79629726461</w:t>
      </w:r>
    </w:p>
    <w:p w:rsidRDefault="003F3DAA" w:rsidP="003F3DAA" w:rsidR="003F3DAA">
      <w:pPr>
        <w:rPr>
          <w:b/>
          <w:sz w:val="28"/>
          <w:szCs w:val="28"/>
        </w:rPr>
      </w:pPr>
    </w:p>
    <w:p w:rsidRDefault="003F3DAA" w:rsidP="003F3DAA" w:rsidR="003F3DA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TRGOVAČKI SUD U ZAGREBU</w:t>
      </w:r>
    </w:p>
    <w:p w:rsidRDefault="003F3DAA" w:rsidP="003F3DAA" w:rsidR="003F3DA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Default="003F3DAA" w:rsidP="003F3DAA" w:rsidR="003F3DAA">
      <w:pPr>
        <w:ind w:firstLine="708" w:left="4248"/>
        <w:rPr>
          <w:b/>
          <w:sz w:val="28"/>
          <w:szCs w:val="28"/>
        </w:rPr>
      </w:pPr>
      <w:r>
        <w:rPr>
          <w:b/>
          <w:sz w:val="28"/>
          <w:szCs w:val="28"/>
        </w:rPr>
        <w:t>St-1105/14</w:t>
      </w:r>
    </w:p>
    <w:p w:rsidRDefault="007A7639" w:rsidP="0055732E" w:rsidR="007A7639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Default="00150B0C" w:rsidP="00150B0C" w:rsidR="00150B0C" w:rsidRPr="00150B0C">
      <w:pPr>
        <w:ind w:left="708"/>
        <w:jc w:val="center"/>
        <w:rPr>
          <w:b/>
          <w:sz w:val="32"/>
          <w:szCs w:val="32"/>
        </w:rPr>
      </w:pPr>
      <w:r w:rsidRPr="00150B0C">
        <w:rPr>
          <w:b/>
          <w:sz w:val="32"/>
          <w:szCs w:val="32"/>
        </w:rPr>
        <w:t>POPIS PREDMETA STEČAJNE MASE</w:t>
      </w:r>
    </w:p>
    <w:p w:rsidRDefault="00150B0C" w:rsidP="00150B0C" w:rsidR="00150B0C">
      <w:pPr>
        <w:ind w:left="708"/>
        <w:jc w:val="center"/>
        <w:rPr>
          <w:b/>
          <w:sz w:val="32"/>
          <w:szCs w:val="32"/>
        </w:rPr>
      </w:pPr>
      <w:r w:rsidRPr="00150B0C">
        <w:rPr>
          <w:b/>
          <w:sz w:val="32"/>
          <w:szCs w:val="32"/>
        </w:rPr>
        <w:t xml:space="preserve">NA DAN </w:t>
      </w:r>
      <w:r w:rsidR="003F3DAA">
        <w:rPr>
          <w:b/>
          <w:sz w:val="32"/>
          <w:szCs w:val="32"/>
        </w:rPr>
        <w:t>20.09</w:t>
      </w:r>
      <w:r w:rsidR="00D643B8">
        <w:rPr>
          <w:b/>
          <w:sz w:val="32"/>
          <w:szCs w:val="32"/>
        </w:rPr>
        <w:t>.2017</w:t>
      </w:r>
      <w:r w:rsidR="00105158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g</w:t>
      </w:r>
      <w:r w:rsidRPr="00150B0C">
        <w:rPr>
          <w:b/>
          <w:sz w:val="32"/>
          <w:szCs w:val="32"/>
        </w:rPr>
        <w:t>.</w:t>
      </w:r>
    </w:p>
    <w:p w:rsidRDefault="00150B0C" w:rsidP="00150B0C" w:rsidR="00150B0C">
      <w:pPr>
        <w:ind w:left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(članak </w:t>
      </w:r>
      <w:r w:rsidR="00187774">
        <w:rPr>
          <w:b/>
          <w:sz w:val="32"/>
          <w:szCs w:val="32"/>
        </w:rPr>
        <w:t>221</w:t>
      </w:r>
      <w:r>
        <w:rPr>
          <w:b/>
          <w:sz w:val="32"/>
          <w:szCs w:val="32"/>
        </w:rPr>
        <w:t>. Stečajnog zakona)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008"/>
        <w:gridCol w:w="3636"/>
        <w:gridCol w:w="2322"/>
        <w:gridCol w:w="2322"/>
      </w:tblGrid>
      <w:tr w:rsidR="00150B0C" w:rsidRPr="00B32CD0">
        <w:tc>
          <w:tcPr>
            <w:tcW w:type="dxa" w:w="1008"/>
          </w:tcPr>
          <w:p w:rsidRDefault="00150B0C" w:rsidP="00B32CD0" w:rsidR="00150B0C" w:rsidRPr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Redni broj</w:t>
            </w:r>
          </w:p>
        </w:tc>
        <w:tc>
          <w:tcPr>
            <w:tcW w:type="dxa" w:w="3636"/>
          </w:tcPr>
          <w:p w:rsidRDefault="00884847" w:rsidP="00B32CD0" w:rsidR="00884847" w:rsidRPr="00B32CD0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Default="00884847" w:rsidP="00B32CD0" w:rsidR="00150B0C" w:rsidRPr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NEKRETNINE I POKRETNINE</w:t>
            </w:r>
          </w:p>
          <w:p w:rsidRDefault="00884847" w:rsidP="00B32CD0" w:rsidR="00884847" w:rsidRPr="00B32CD0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884847" w:rsidP="00B32CD0" w:rsidR="00884847" w:rsidRPr="00B32CD0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Default="00884847" w:rsidP="00B32CD0" w:rsidR="00150B0C" w:rsidRPr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VRIJEDNOST U</w:t>
            </w:r>
          </w:p>
          <w:p w:rsidRDefault="00884847" w:rsidP="00B32CD0" w:rsidR="00884847" w:rsidRPr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KUNAMA</w:t>
            </w:r>
            <w:r w:rsidR="0020193E" w:rsidRPr="00B32CD0">
              <w:rPr>
                <w:b/>
                <w:i/>
                <w:sz w:val="22"/>
                <w:szCs w:val="22"/>
              </w:rPr>
              <w:t>-</w:t>
            </w:r>
            <w:r w:rsidR="001F1B59" w:rsidRPr="00B32CD0">
              <w:rPr>
                <w:b/>
                <w:i/>
                <w:sz w:val="22"/>
                <w:szCs w:val="22"/>
              </w:rPr>
              <w:t>knjigovodstvena</w:t>
            </w:r>
          </w:p>
        </w:tc>
        <w:tc>
          <w:tcPr>
            <w:tcW w:type="dxa" w:w="2322"/>
          </w:tcPr>
          <w:p w:rsidRDefault="00884847" w:rsidP="00B32CD0" w:rsidR="00150B0C" w:rsidRPr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 xml:space="preserve"> </w:t>
            </w:r>
          </w:p>
          <w:p w:rsidRDefault="00884847" w:rsidP="00B32CD0" w:rsidR="00884847" w:rsidRPr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NAPOMENA</w:t>
            </w:r>
          </w:p>
        </w:tc>
      </w:tr>
      <w:tr w:rsidR="00150B0C" w:rsidRPr="00B32CD0">
        <w:trPr>
          <w:trHeight w:val="747"/>
        </w:trPr>
        <w:tc>
          <w:tcPr>
            <w:tcW w:type="dxa" w:w="1008"/>
          </w:tcPr>
          <w:p w:rsidRDefault="007B6546" w:rsidP="00B32CD0" w:rsidR="007B6546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884847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1.</w:t>
            </w:r>
          </w:p>
        </w:tc>
        <w:tc>
          <w:tcPr>
            <w:tcW w:type="dxa" w:w="3636"/>
          </w:tcPr>
          <w:p w:rsidRDefault="007B6546" w:rsidP="00884847" w:rsidR="007B6546" w:rsidRPr="00B32CD0">
            <w:pPr>
              <w:rPr>
                <w:i/>
                <w:sz w:val="22"/>
                <w:szCs w:val="22"/>
              </w:rPr>
            </w:pPr>
          </w:p>
          <w:p w:rsidRDefault="009A451F" w:rsidP="00884847" w:rsidR="00150B0C" w:rsidRPr="00B32CD0">
            <w:pPr>
              <w:rPr>
                <w:i/>
                <w:sz w:val="22"/>
                <w:szCs w:val="22"/>
              </w:rPr>
            </w:pPr>
            <w:r w:rsidRPr="00B32CD0">
              <w:rPr>
                <w:i/>
                <w:sz w:val="20"/>
                <w:szCs w:val="20"/>
              </w:rPr>
              <w:t>Nematerijalna imovina</w:t>
            </w:r>
          </w:p>
        </w:tc>
        <w:tc>
          <w:tcPr>
            <w:tcW w:type="dxa" w:w="2322"/>
          </w:tcPr>
          <w:p w:rsidRDefault="00345260" w:rsidP="00B32CD0" w:rsidR="00345260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5C4FBF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type="dxa" w:w="2322"/>
          </w:tcPr>
          <w:p w:rsidRDefault="00150B0C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91491A" w:rsidP="00B32CD0" w:rsidR="0091491A" w:rsidRPr="00B32CD0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50B0C" w:rsidRPr="00B32CD0">
        <w:tc>
          <w:tcPr>
            <w:tcW w:type="dxa" w:w="1008"/>
          </w:tcPr>
          <w:p w:rsidRDefault="00AA63FA" w:rsidP="00B32CD0" w:rsidR="00AA63FA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884847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2.</w:t>
            </w:r>
          </w:p>
        </w:tc>
        <w:tc>
          <w:tcPr>
            <w:tcW w:type="dxa" w:w="3636"/>
          </w:tcPr>
          <w:p w:rsidRDefault="00AA63FA" w:rsidP="00884847" w:rsidR="00AA63FA" w:rsidRPr="00B32CD0">
            <w:pPr>
              <w:rPr>
                <w:i/>
                <w:sz w:val="22"/>
                <w:szCs w:val="22"/>
              </w:rPr>
            </w:pPr>
          </w:p>
          <w:p w:rsidRDefault="009A451F" w:rsidP="00884847" w:rsidR="00150B0C" w:rsidRPr="00B32CD0">
            <w:pPr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M</w:t>
            </w:r>
            <w:r w:rsidR="00045B36" w:rsidRPr="00B32CD0">
              <w:rPr>
                <w:i/>
                <w:sz w:val="22"/>
                <w:szCs w:val="22"/>
              </w:rPr>
              <w:t>aterijalna imovina</w:t>
            </w:r>
            <w:r w:rsidRPr="00B32CD0">
              <w:rPr>
                <w:i/>
                <w:sz w:val="22"/>
                <w:szCs w:val="22"/>
              </w:rPr>
              <w:t xml:space="preserve"> (nekretnine</w:t>
            </w:r>
            <w:r w:rsidR="00E27A7E">
              <w:rPr>
                <w:i/>
                <w:sz w:val="22"/>
                <w:szCs w:val="22"/>
              </w:rPr>
              <w:t>,</w:t>
            </w:r>
            <w:r w:rsidR="00FF6616">
              <w:rPr>
                <w:i/>
                <w:sz w:val="22"/>
                <w:szCs w:val="22"/>
              </w:rPr>
              <w:t xml:space="preserve"> pokretnine</w:t>
            </w:r>
            <w:r w:rsidR="00E27A7E">
              <w:rPr>
                <w:i/>
                <w:sz w:val="22"/>
                <w:szCs w:val="22"/>
              </w:rPr>
              <w:t xml:space="preserve"> i materijalna imovina u pripremi </w:t>
            </w:r>
            <w:r w:rsidRPr="00B32CD0">
              <w:rPr>
                <w:i/>
                <w:sz w:val="22"/>
                <w:szCs w:val="22"/>
              </w:rPr>
              <w:t>)</w:t>
            </w:r>
          </w:p>
        </w:tc>
        <w:tc>
          <w:tcPr>
            <w:tcW w:type="dxa" w:w="2322"/>
          </w:tcPr>
          <w:p w:rsidRDefault="00AA63FA" w:rsidP="00B32CD0" w:rsidR="00AA63FA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5C4FBF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type="dxa" w:w="2322"/>
          </w:tcPr>
          <w:p w:rsidRDefault="00150B0C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0183C" w:rsidRPr="00B32CD0">
        <w:tc>
          <w:tcPr>
            <w:tcW w:type="dxa" w:w="1008"/>
          </w:tcPr>
          <w:p w:rsidRDefault="0050183C" w:rsidP="00B32CD0" w:rsidR="0050183C">
            <w:pPr>
              <w:jc w:val="center"/>
              <w:rPr>
                <w:i/>
                <w:sz w:val="22"/>
                <w:szCs w:val="22"/>
              </w:rPr>
            </w:pPr>
          </w:p>
          <w:p w:rsidRDefault="0050183C" w:rsidP="00B32CD0" w:rsidR="0050183C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3. </w:t>
            </w:r>
          </w:p>
        </w:tc>
        <w:tc>
          <w:tcPr>
            <w:tcW w:type="dxa" w:w="3636"/>
          </w:tcPr>
          <w:p w:rsidRDefault="0050183C" w:rsidP="00884847" w:rsidR="0050183C">
            <w:pPr>
              <w:rPr>
                <w:i/>
                <w:sz w:val="22"/>
                <w:szCs w:val="22"/>
              </w:rPr>
            </w:pPr>
          </w:p>
          <w:p w:rsidRDefault="0050183C" w:rsidP="00884847" w:rsidR="0050183C" w:rsidRPr="00B32CD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Dugotrajna financijska imovina (udjeli)</w:t>
            </w:r>
          </w:p>
        </w:tc>
        <w:tc>
          <w:tcPr>
            <w:tcW w:type="dxa" w:w="2322"/>
          </w:tcPr>
          <w:p w:rsidRDefault="0050183C" w:rsidP="00B32CD0" w:rsidR="0050183C">
            <w:pPr>
              <w:jc w:val="center"/>
              <w:rPr>
                <w:i/>
                <w:sz w:val="22"/>
                <w:szCs w:val="22"/>
              </w:rPr>
            </w:pPr>
          </w:p>
          <w:p w:rsidRDefault="0021639E" w:rsidP="00B32CD0" w:rsidR="0050183C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type="dxa" w:w="2322"/>
          </w:tcPr>
          <w:p w:rsidRDefault="0050183C" w:rsidP="00B32CD0" w:rsidR="0050183C" w:rsidRPr="00B32CD0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045B36" w:rsidRPr="00B32CD0">
        <w:tc>
          <w:tcPr>
            <w:tcW w:type="dxa" w:w="1008"/>
          </w:tcPr>
          <w:p w:rsidRDefault="00AA63FA" w:rsidP="00B32CD0" w:rsidR="00AA63FA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50183C" w:rsidP="00B32CD0" w:rsidR="00045B36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  <w:r w:rsidR="00045B36" w:rsidRPr="00B32CD0">
              <w:rPr>
                <w:i/>
                <w:sz w:val="22"/>
                <w:szCs w:val="22"/>
              </w:rPr>
              <w:t>.</w:t>
            </w:r>
          </w:p>
        </w:tc>
        <w:tc>
          <w:tcPr>
            <w:tcW w:type="dxa" w:w="3636"/>
          </w:tcPr>
          <w:p w:rsidRDefault="00AA63FA" w:rsidP="00884847" w:rsidR="00AA63FA" w:rsidRPr="00B32CD0">
            <w:pPr>
              <w:rPr>
                <w:i/>
                <w:sz w:val="22"/>
                <w:szCs w:val="22"/>
              </w:rPr>
            </w:pPr>
          </w:p>
          <w:p w:rsidRDefault="00A5603C" w:rsidP="009A451F" w:rsidR="00045B36" w:rsidRPr="00B32CD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Zalihe</w:t>
            </w:r>
            <w:r w:rsidR="00B34321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type="dxa" w:w="2322"/>
          </w:tcPr>
          <w:p w:rsidRDefault="00A5603C" w:rsidP="00B32CD0" w:rsidR="00A5603C">
            <w:pPr>
              <w:jc w:val="center"/>
              <w:rPr>
                <w:i/>
                <w:sz w:val="22"/>
                <w:szCs w:val="22"/>
              </w:rPr>
            </w:pPr>
          </w:p>
          <w:p w:rsidRDefault="005C4FBF" w:rsidP="00B32CD0" w:rsidR="00045B36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845.554</w:t>
            </w:r>
          </w:p>
        </w:tc>
        <w:tc>
          <w:tcPr>
            <w:tcW w:type="dxa" w:w="2322"/>
          </w:tcPr>
          <w:p w:rsidRDefault="00CF3541" w:rsidP="00B32CD0" w:rsidR="00045B36" w:rsidRPr="00B32CD0">
            <w:pPr>
              <w:jc w:val="center"/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884847" w:rsidRPr="00B32CD0">
        <w:tc>
          <w:tcPr>
            <w:tcW w:type="dxa" w:w="1008"/>
          </w:tcPr>
          <w:p w:rsidRDefault="008F57C9" w:rsidP="00B32CD0" w:rsidR="008F57C9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50183C" w:rsidP="00B32CD0" w:rsidR="00884847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  <w:r w:rsidR="00884847" w:rsidRPr="00B32CD0">
              <w:rPr>
                <w:i/>
                <w:sz w:val="22"/>
                <w:szCs w:val="22"/>
              </w:rPr>
              <w:t>.</w:t>
            </w:r>
          </w:p>
        </w:tc>
        <w:tc>
          <w:tcPr>
            <w:tcW w:type="dxa" w:w="3636"/>
          </w:tcPr>
          <w:p w:rsidRDefault="00D8390B" w:rsidP="001F1B59" w:rsidR="00D8390B" w:rsidRPr="00B32CD0">
            <w:pPr>
              <w:rPr>
                <w:i/>
                <w:sz w:val="22"/>
                <w:szCs w:val="22"/>
              </w:rPr>
            </w:pPr>
          </w:p>
          <w:p w:rsidRDefault="009A451F" w:rsidP="000C0D34" w:rsidR="00884847" w:rsidRPr="00B32CD0">
            <w:pPr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Potraživanja od kupaca</w:t>
            </w:r>
            <w:r w:rsidR="000C0D34">
              <w:rPr>
                <w:i/>
                <w:sz w:val="22"/>
                <w:szCs w:val="22"/>
              </w:rPr>
              <w:t>,</w:t>
            </w:r>
            <w:r w:rsidRPr="00B32CD0">
              <w:rPr>
                <w:i/>
                <w:sz w:val="22"/>
                <w:szCs w:val="22"/>
              </w:rPr>
              <w:t xml:space="preserve"> države</w:t>
            </w:r>
            <w:r w:rsidR="000C0D34">
              <w:rPr>
                <w:i/>
                <w:sz w:val="22"/>
                <w:szCs w:val="22"/>
              </w:rPr>
              <w:t xml:space="preserve"> i financijska imovina</w:t>
            </w:r>
          </w:p>
        </w:tc>
        <w:tc>
          <w:tcPr>
            <w:tcW w:type="dxa" w:w="2322"/>
          </w:tcPr>
          <w:p w:rsidRDefault="00583C78" w:rsidP="00B32CD0" w:rsidR="00583C78">
            <w:pPr>
              <w:jc w:val="center"/>
              <w:rPr>
                <w:i/>
                <w:sz w:val="22"/>
                <w:szCs w:val="22"/>
              </w:rPr>
            </w:pPr>
          </w:p>
          <w:p w:rsidRDefault="000C0D34" w:rsidP="00B32CD0" w:rsidR="0050183C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1.456.868</w:t>
            </w:r>
          </w:p>
          <w:p w:rsidRDefault="00884847" w:rsidP="00B32CD0" w:rsidR="00884847" w:rsidRPr="00B32CD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884847" w:rsidP="003C0995" w:rsidR="00884847" w:rsidRPr="00B32CD0">
            <w:pPr>
              <w:rPr>
                <w:i/>
                <w:sz w:val="22"/>
                <w:szCs w:val="22"/>
              </w:rPr>
            </w:pPr>
          </w:p>
        </w:tc>
      </w:tr>
      <w:tr w:rsidR="00CF1849" w:rsidRPr="00B32CD0">
        <w:trPr>
          <w:trHeight w:val="393"/>
        </w:trPr>
        <w:tc>
          <w:tcPr>
            <w:tcW w:type="dxa" w:w="1008"/>
          </w:tcPr>
          <w:p w:rsidRDefault="00A37483" w:rsidP="00B32CD0" w:rsidR="00A37483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723408" w:rsidP="00B32CD0" w:rsidR="00CF1849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  <w:r w:rsidR="00CF1849" w:rsidRPr="00B32CD0">
              <w:rPr>
                <w:i/>
                <w:sz w:val="22"/>
                <w:szCs w:val="22"/>
              </w:rPr>
              <w:t xml:space="preserve">. </w:t>
            </w:r>
          </w:p>
          <w:p w:rsidRDefault="009C5886" w:rsidP="00B32CD0" w:rsidR="009C5886" w:rsidRPr="00B32CD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type="dxa" w:w="3636"/>
          </w:tcPr>
          <w:p w:rsidRDefault="00A37483" w:rsidP="001F1B59" w:rsidR="00A37483" w:rsidRPr="00B32CD0">
            <w:pPr>
              <w:rPr>
                <w:i/>
                <w:sz w:val="22"/>
                <w:szCs w:val="22"/>
              </w:rPr>
            </w:pPr>
          </w:p>
          <w:p w:rsidRDefault="005C52BA" w:rsidP="001F1B59" w:rsidR="00CF1849" w:rsidRPr="00B32CD0">
            <w:pPr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Novac na računu i u blagajni</w:t>
            </w:r>
          </w:p>
        </w:tc>
        <w:tc>
          <w:tcPr>
            <w:tcW w:type="dxa" w:w="2322"/>
          </w:tcPr>
          <w:p w:rsidRDefault="00A37483" w:rsidP="00B32CD0" w:rsidR="00A37483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F64051" w:rsidP="00B32CD0" w:rsidR="00CF1849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type="dxa" w:w="2322"/>
          </w:tcPr>
          <w:p w:rsidRDefault="00CF1849" w:rsidP="001F1B59" w:rsidR="00CF1849" w:rsidRPr="00B32CD0">
            <w:pPr>
              <w:rPr>
                <w:i/>
                <w:sz w:val="20"/>
                <w:szCs w:val="20"/>
              </w:rPr>
            </w:pPr>
          </w:p>
        </w:tc>
      </w:tr>
      <w:tr w:rsidR="00150B0C" w:rsidRPr="00B32CD0">
        <w:trPr>
          <w:trHeight w:val="389"/>
        </w:trPr>
        <w:tc>
          <w:tcPr>
            <w:tcW w:type="dxa" w:w="1008"/>
          </w:tcPr>
          <w:p w:rsidRDefault="00150B0C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type="dxa" w:w="3636"/>
          </w:tcPr>
          <w:p w:rsidRDefault="0091491A" w:rsidP="00B32CD0" w:rsidR="0091491A" w:rsidRPr="00B32CD0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Default="00884847" w:rsidP="00B32CD0" w:rsidR="00150B0C" w:rsidRPr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UKUPNO</w:t>
            </w:r>
          </w:p>
        </w:tc>
        <w:tc>
          <w:tcPr>
            <w:tcW w:type="dxa" w:w="2322"/>
          </w:tcPr>
          <w:p w:rsidRDefault="0091491A" w:rsidP="00B32CD0" w:rsidR="0091491A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Default="000C0D34" w:rsidP="00B32CD0" w:rsidR="0050183C" w:rsidRPr="00B32CD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2.302.422</w:t>
            </w:r>
          </w:p>
          <w:p w:rsidRDefault="00150B0C" w:rsidP="00FF6616" w:rsidR="00150B0C" w:rsidRPr="00B32CD0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150B0C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Default="009A451F" w:rsidP="00B45283" w:rsidR="009A451F">
      <w:pPr>
        <w:ind w:left="708"/>
        <w:rPr>
          <w:b/>
          <w:i/>
        </w:rPr>
      </w:pPr>
    </w:p>
    <w:p w:rsidRDefault="00C250A7" w:rsidP="002B14A8" w:rsidR="00C250A7">
      <w:pPr>
        <w:rPr>
          <w:b/>
          <w:i/>
          <w:sz w:val="28"/>
          <w:szCs w:val="28"/>
        </w:rPr>
      </w:pPr>
    </w:p>
    <w:p w:rsidRDefault="00A61950" w:rsidP="002B14A8" w:rsidR="00004E6B">
      <w:pPr>
        <w:rPr>
          <w:b/>
          <w:sz w:val="28"/>
          <w:szCs w:val="28"/>
        </w:rPr>
      </w:pPr>
      <w:r w:rsidRPr="00A61950">
        <w:rPr>
          <w:b/>
          <w:i/>
          <w:sz w:val="28"/>
          <w:szCs w:val="28"/>
        </w:rPr>
        <w:t xml:space="preserve">NAPOMENA: </w:t>
      </w:r>
      <w:r w:rsidR="00187774">
        <w:rPr>
          <w:b/>
          <w:i/>
          <w:sz w:val="28"/>
          <w:szCs w:val="28"/>
        </w:rPr>
        <w:t>U tijeku su</w:t>
      </w:r>
      <w:r w:rsidR="002E3789">
        <w:rPr>
          <w:b/>
          <w:i/>
          <w:sz w:val="28"/>
          <w:szCs w:val="28"/>
        </w:rPr>
        <w:t xml:space="preserve"> ovršni postup</w:t>
      </w:r>
      <w:r w:rsidR="00187774">
        <w:rPr>
          <w:b/>
          <w:i/>
          <w:sz w:val="28"/>
          <w:szCs w:val="28"/>
        </w:rPr>
        <w:t>ci</w:t>
      </w:r>
      <w:r w:rsidR="002E3789">
        <w:rPr>
          <w:b/>
          <w:i/>
          <w:sz w:val="28"/>
          <w:szCs w:val="28"/>
        </w:rPr>
        <w:t xml:space="preserve"> u koj</w:t>
      </w:r>
      <w:r w:rsidR="00187774">
        <w:rPr>
          <w:b/>
          <w:i/>
          <w:sz w:val="28"/>
          <w:szCs w:val="28"/>
        </w:rPr>
        <w:t>i</w:t>
      </w:r>
      <w:r w:rsidR="002E3789">
        <w:rPr>
          <w:b/>
          <w:i/>
          <w:sz w:val="28"/>
          <w:szCs w:val="28"/>
        </w:rPr>
        <w:t>m</w:t>
      </w:r>
      <w:r w:rsidR="00187774">
        <w:rPr>
          <w:b/>
          <w:i/>
          <w:sz w:val="28"/>
          <w:szCs w:val="28"/>
        </w:rPr>
        <w:t>a</w:t>
      </w:r>
      <w:r w:rsidR="002E3789">
        <w:rPr>
          <w:b/>
          <w:i/>
          <w:sz w:val="28"/>
          <w:szCs w:val="28"/>
        </w:rPr>
        <w:t xml:space="preserve"> </w:t>
      </w:r>
      <w:r w:rsidR="00167934">
        <w:rPr>
          <w:b/>
          <w:i/>
          <w:sz w:val="28"/>
          <w:szCs w:val="28"/>
        </w:rPr>
        <w:t xml:space="preserve">će biti </w:t>
      </w:r>
      <w:r w:rsidR="002E3789">
        <w:rPr>
          <w:b/>
          <w:i/>
          <w:sz w:val="28"/>
          <w:szCs w:val="28"/>
        </w:rPr>
        <w:t xml:space="preserve"> </w:t>
      </w:r>
      <w:r w:rsidR="00167934">
        <w:rPr>
          <w:b/>
          <w:i/>
          <w:sz w:val="28"/>
          <w:szCs w:val="28"/>
        </w:rPr>
        <w:t>procjene</w:t>
      </w:r>
      <w:r w:rsidR="002E3789">
        <w:rPr>
          <w:b/>
          <w:i/>
          <w:sz w:val="28"/>
          <w:szCs w:val="28"/>
        </w:rPr>
        <w:t xml:space="preserve"> nekretnin</w:t>
      </w:r>
      <w:r w:rsidR="00167934">
        <w:rPr>
          <w:b/>
          <w:i/>
          <w:sz w:val="28"/>
          <w:szCs w:val="28"/>
        </w:rPr>
        <w:t>e</w:t>
      </w:r>
      <w:r w:rsidR="00187774">
        <w:rPr>
          <w:b/>
          <w:i/>
          <w:sz w:val="28"/>
          <w:szCs w:val="28"/>
        </w:rPr>
        <w:t xml:space="preserve"> po ovlaštenom sudskom vještaku</w:t>
      </w:r>
      <w:r w:rsidR="00167934">
        <w:rPr>
          <w:b/>
          <w:i/>
          <w:sz w:val="28"/>
          <w:szCs w:val="28"/>
        </w:rPr>
        <w:t>.</w:t>
      </w:r>
      <w:r w:rsidR="000C0D34">
        <w:rPr>
          <w:b/>
          <w:i/>
          <w:sz w:val="28"/>
          <w:szCs w:val="28"/>
        </w:rPr>
        <w:t xml:space="preserve"> </w:t>
      </w:r>
      <w:r w:rsidR="00167934">
        <w:rPr>
          <w:b/>
          <w:i/>
          <w:sz w:val="28"/>
          <w:szCs w:val="28"/>
        </w:rPr>
        <w:t xml:space="preserve"> Potraživanja su sporna, o istima se vode parnice kako je to obrazloženo u Izvješću o gospodarskom položaju stečajnog dužnika i njegovim uzrocima.</w:t>
      </w:r>
    </w:p>
    <w:p w:rsidRDefault="00004E6B" w:rsidP="002B14A8" w:rsidR="00004E6B">
      <w:pPr>
        <w:rPr>
          <w:b/>
          <w:sz w:val="28"/>
          <w:szCs w:val="28"/>
        </w:rPr>
      </w:pPr>
    </w:p>
    <w:p w:rsidRDefault="002B14A8" w:rsidP="002B14A8" w:rsidR="002B14A8" w:rsidRPr="002B14A8">
      <w:pPr>
        <w:rPr>
          <w:b/>
          <w:sz w:val="28"/>
          <w:szCs w:val="28"/>
        </w:rPr>
      </w:pPr>
      <w:r w:rsidRPr="002B14A8">
        <w:rPr>
          <w:b/>
          <w:sz w:val="28"/>
          <w:szCs w:val="28"/>
        </w:rPr>
        <w:t xml:space="preserve">Izvještajno ročište:         </w:t>
      </w:r>
      <w:r w:rsidR="005C4FBF">
        <w:rPr>
          <w:b/>
          <w:sz w:val="28"/>
          <w:szCs w:val="28"/>
        </w:rPr>
        <w:t>15. studenog</w:t>
      </w:r>
      <w:r w:rsidR="00E41BAD">
        <w:rPr>
          <w:b/>
          <w:sz w:val="28"/>
          <w:szCs w:val="28"/>
        </w:rPr>
        <w:t xml:space="preserve"> 201</w:t>
      </w:r>
      <w:r w:rsidR="0021639E">
        <w:rPr>
          <w:b/>
          <w:sz w:val="28"/>
          <w:szCs w:val="28"/>
        </w:rPr>
        <w:t>7</w:t>
      </w:r>
      <w:r w:rsidRPr="002B14A8">
        <w:rPr>
          <w:b/>
          <w:sz w:val="28"/>
          <w:szCs w:val="28"/>
        </w:rPr>
        <w:t>.godine</w:t>
      </w:r>
    </w:p>
    <w:p w:rsidRDefault="007A7639" w:rsidP="00B45283" w:rsidR="00B45283" w:rsidRPr="0050183C">
      <w:pPr>
        <w:ind w:left="708"/>
        <w:rPr>
          <w:b/>
          <w:i/>
          <w:sz w:val="28"/>
          <w:szCs w:val="28"/>
        </w:rPr>
      </w:pPr>
      <w:r w:rsidRPr="0050183C">
        <w:rPr>
          <w:b/>
          <w:i/>
          <w:sz w:val="28"/>
          <w:szCs w:val="28"/>
        </w:rPr>
        <w:t xml:space="preserve"> </w:t>
      </w:r>
    </w:p>
    <w:p w:rsidRDefault="00B45283" w:rsidP="00167934" w:rsidR="00B45283" w:rsidRPr="003A6F6E">
      <w:pPr>
        <w:rPr>
          <w:b/>
          <w:i/>
        </w:rPr>
      </w:pP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Pr="003A6F6E">
        <w:rPr>
          <w:b/>
          <w:i/>
        </w:rPr>
        <w:t>Stečajna upraviteljica:</w:t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="00167934">
        <w:rPr>
          <w:b/>
          <w:i/>
        </w:rPr>
        <w:t xml:space="preserve">             </w:t>
      </w:r>
      <w:r w:rsidRPr="003A6F6E">
        <w:rPr>
          <w:b/>
          <w:i/>
        </w:rPr>
        <w:t>Davorka Huljev</w:t>
      </w:r>
    </w:p>
    <w:sectPr w:rsidR="00B45283" w:rsidRPr="003A6F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72E8C"/>
    <w:multiLevelType w:val="hybridMultilevel"/>
    <w:tmpl w:val="D230F692"/>
    <w:lvl w:tplc="4BCC25C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242121"/>
    <w:multiLevelType w:val="hybridMultilevel"/>
    <w:tmpl w:val="651C4806"/>
    <w:lvl w:tplc="041A0001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08321DC7"/>
    <w:multiLevelType w:val="hybridMultilevel"/>
    <w:tmpl w:val="D230F692"/>
    <w:lvl w:tplc="4BCC25C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DC7221"/>
    <w:multiLevelType w:val="hybridMultilevel"/>
    <w:tmpl w:val="D230F692"/>
    <w:lvl w:tplc="4BCC25C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C23D0E"/>
    <w:multiLevelType w:val="hybridMultilevel"/>
    <w:tmpl w:val="C9A8A964"/>
    <w:lvl w:tplc="D70A2132" w:ilvl="0">
      <w:numFmt w:val="bullet"/>
      <w:lvlText w:val="-"/>
      <w:lvlJc w:val="left"/>
      <w:pPr>
        <w:tabs>
          <w:tab w:pos="414" w:val="num"/>
        </w:tabs>
        <w:ind w:hanging="390" w:left="414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  <w:color w:val="000000"/>
        <w:sz w:val="28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6B548E"/>
    <w:multiLevelType w:val="hybridMultilevel"/>
    <w:tmpl w:val="225464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FF7FB2"/>
    <w:multiLevelType w:val="hybridMultilevel"/>
    <w:tmpl w:val="D230F692"/>
    <w:lvl w:tplc="4BCC25C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D11717"/>
    <w:multiLevelType w:val="hybridMultilevel"/>
    <w:tmpl w:val="EDE03D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2D5DF2"/>
    <w:multiLevelType w:val="hybridMultilevel"/>
    <w:tmpl w:val="AD46EBD2"/>
    <w:lvl w:tplc="041A0001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9">
    <w:nsid w:val="328D0102"/>
    <w:multiLevelType w:val="hybridMultilevel"/>
    <w:tmpl w:val="CC9287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B637BB"/>
    <w:multiLevelType w:val="hybridMultilevel"/>
    <w:tmpl w:val="64C2024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12">
    <w:nsid w:val="41465785"/>
    <w:multiLevelType w:val="hybridMultilevel"/>
    <w:tmpl w:val="EAE60670"/>
    <w:lvl w:tplc="C94866B0" w:ilvl="0">
      <w:start w:val="3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437D580D"/>
    <w:multiLevelType w:val="hybridMultilevel"/>
    <w:tmpl w:val="58E0149E"/>
    <w:lvl w:tplc="10A62540" w:ilvl="0">
      <w:start w:val="26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8232CAE"/>
    <w:multiLevelType w:val="hybridMultilevel"/>
    <w:tmpl w:val="7378483E"/>
    <w:lvl w:tplc="1F7AEE3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B563BE"/>
    <w:multiLevelType w:val="hybridMultilevel"/>
    <w:tmpl w:val="D230F692"/>
    <w:lvl w:tplc="4BCC25C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825E6D"/>
    <w:multiLevelType w:val="hybridMultilevel"/>
    <w:tmpl w:val="DC3C6634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0F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605205D3"/>
    <w:multiLevelType w:val="hybridMultilevel"/>
    <w:tmpl w:val="F60CBD5A"/>
    <w:lvl w:tplc="5F4436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25E022E"/>
    <w:multiLevelType w:val="hybridMultilevel"/>
    <w:tmpl w:val="BFBAE342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9">
    <w:nsid w:val="6398142D"/>
    <w:multiLevelType w:val="hybridMultilevel"/>
    <w:tmpl w:val="6046C7A0"/>
    <w:lvl w:tplc="DC7AF2F0" w:ilvl="0">
      <w:start w:val="25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9BC1365"/>
    <w:multiLevelType w:val="hybridMultilevel"/>
    <w:tmpl w:val="D230F692"/>
    <w:lvl w:tplc="4BCC25C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22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23">
    <w:nsid w:val="74C7483C"/>
    <w:multiLevelType w:val="hybridMultilevel"/>
    <w:tmpl w:val="CC485F56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24">
    <w:nsid w:val="795A55DA"/>
    <w:multiLevelType w:val="hybridMultilevel"/>
    <w:tmpl w:val="E4B69572"/>
    <w:lvl w:tplc="42807A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AB134E5"/>
    <w:multiLevelType w:val="hybridMultilevel"/>
    <w:tmpl w:val="D230F692"/>
    <w:lvl w:tplc="4BCC25C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9"/>
  </w:num>
  <w:num w:numId="2">
    <w:abstractNumId w:val="24"/>
  </w:num>
  <w:num w:numId="3">
    <w:abstractNumId w:val="10"/>
  </w:num>
  <w:num w:numId="4">
    <w:abstractNumId w:val="4"/>
  </w:num>
  <w:num w:numId="5">
    <w:abstractNumId w:val="5"/>
  </w:num>
  <w:num w:numId="6">
    <w:abstractNumId w:val="11"/>
  </w:num>
  <w:num w:numId="7">
    <w:abstractNumId w:val="26"/>
  </w:num>
  <w:num w:numId="8">
    <w:abstractNumId w:val="22"/>
  </w:num>
  <w:num w:numId="9">
    <w:abstractNumId w:val="21"/>
  </w:num>
  <w:num w:numId="10">
    <w:abstractNumId w:val="1"/>
  </w:num>
  <w:num w:numId="11">
    <w:abstractNumId w:val="8"/>
  </w:num>
  <w:num w:numId="12">
    <w:abstractNumId w:val="12"/>
  </w:num>
  <w:num w:numId="13">
    <w:abstractNumId w:val="16"/>
  </w:num>
  <w:num w:numId="14">
    <w:abstractNumId w:val="7"/>
  </w:num>
  <w:num w:numId="15">
    <w:abstractNumId w:val="23"/>
  </w:num>
  <w:num w:numId="16">
    <w:abstractNumId w:val="18"/>
  </w:num>
  <w:num w:numId="17">
    <w:abstractNumId w:val="17"/>
  </w:num>
  <w:num w:numId="18">
    <w:abstractNumId w:val="14"/>
  </w:num>
  <w:num w:numId="19">
    <w:abstractNumId w:val="13"/>
  </w:num>
  <w:num w:numId="20">
    <w:abstractNumId w:val="19"/>
  </w:num>
  <w:num w:numId="21">
    <w:abstractNumId w:val="20"/>
  </w:num>
  <w:num w:numId="22">
    <w:abstractNumId w:val="15"/>
  </w:num>
  <w:num w:numId="23">
    <w:abstractNumId w:val="2"/>
  </w:num>
  <w:num w:numId="24">
    <w:abstractNumId w:val="0"/>
  </w:num>
  <w:num w:numId="25">
    <w:abstractNumId w:val="6"/>
  </w:num>
  <w:num w:numId="26">
    <w:abstractNumId w:val="3"/>
  </w:num>
  <w:num w:numId="27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87C"/>
    <w:rsid w:val="00004E6B"/>
    <w:rsid w:val="000112BF"/>
    <w:rsid w:val="00021637"/>
    <w:rsid w:val="00040EE6"/>
    <w:rsid w:val="00041D80"/>
    <w:rsid w:val="00044B29"/>
    <w:rsid w:val="00045B36"/>
    <w:rsid w:val="00064294"/>
    <w:rsid w:val="0006758C"/>
    <w:rsid w:val="000811D3"/>
    <w:rsid w:val="00082046"/>
    <w:rsid w:val="00093FF1"/>
    <w:rsid w:val="000952A6"/>
    <w:rsid w:val="000B1B59"/>
    <w:rsid w:val="000B6CD8"/>
    <w:rsid w:val="000B6FFD"/>
    <w:rsid w:val="000B7530"/>
    <w:rsid w:val="000C0D34"/>
    <w:rsid w:val="000C5CEB"/>
    <w:rsid w:val="000D0AFB"/>
    <w:rsid w:val="000D12F9"/>
    <w:rsid w:val="000D6BCA"/>
    <w:rsid w:val="000D789A"/>
    <w:rsid w:val="00105158"/>
    <w:rsid w:val="00115417"/>
    <w:rsid w:val="001302C1"/>
    <w:rsid w:val="00131659"/>
    <w:rsid w:val="00150B0C"/>
    <w:rsid w:val="00161141"/>
    <w:rsid w:val="001669E3"/>
    <w:rsid w:val="00167676"/>
    <w:rsid w:val="00167934"/>
    <w:rsid w:val="00174144"/>
    <w:rsid w:val="00174C82"/>
    <w:rsid w:val="0018250C"/>
    <w:rsid w:val="00187774"/>
    <w:rsid w:val="0019609C"/>
    <w:rsid w:val="001A00FA"/>
    <w:rsid w:val="001A3352"/>
    <w:rsid w:val="001A4698"/>
    <w:rsid w:val="001B03CB"/>
    <w:rsid w:val="001B215E"/>
    <w:rsid w:val="001B2178"/>
    <w:rsid w:val="001B79C9"/>
    <w:rsid w:val="001D0DAB"/>
    <w:rsid w:val="001D3048"/>
    <w:rsid w:val="001D7DE9"/>
    <w:rsid w:val="001E142F"/>
    <w:rsid w:val="001E5949"/>
    <w:rsid w:val="001F1B59"/>
    <w:rsid w:val="001F2537"/>
    <w:rsid w:val="0020193E"/>
    <w:rsid w:val="00211BF9"/>
    <w:rsid w:val="00211D7C"/>
    <w:rsid w:val="00214459"/>
    <w:rsid w:val="00214DEA"/>
    <w:rsid w:val="002152FD"/>
    <w:rsid w:val="002160F7"/>
    <w:rsid w:val="0021639E"/>
    <w:rsid w:val="00233AED"/>
    <w:rsid w:val="00241E76"/>
    <w:rsid w:val="00244317"/>
    <w:rsid w:val="002456B8"/>
    <w:rsid w:val="00247880"/>
    <w:rsid w:val="002504C0"/>
    <w:rsid w:val="00264075"/>
    <w:rsid w:val="002A0851"/>
    <w:rsid w:val="002A364E"/>
    <w:rsid w:val="002A6737"/>
    <w:rsid w:val="002B14A8"/>
    <w:rsid w:val="002B4ED3"/>
    <w:rsid w:val="002B7180"/>
    <w:rsid w:val="002C14A4"/>
    <w:rsid w:val="002C293A"/>
    <w:rsid w:val="002C5D00"/>
    <w:rsid w:val="002C6B6E"/>
    <w:rsid w:val="002D1AD4"/>
    <w:rsid w:val="002E1B0A"/>
    <w:rsid w:val="002E22F2"/>
    <w:rsid w:val="002E3789"/>
    <w:rsid w:val="002E5E87"/>
    <w:rsid w:val="002F3D94"/>
    <w:rsid w:val="002F4394"/>
    <w:rsid w:val="003100C5"/>
    <w:rsid w:val="00321988"/>
    <w:rsid w:val="00323A0F"/>
    <w:rsid w:val="00335C7F"/>
    <w:rsid w:val="0034024A"/>
    <w:rsid w:val="00340B49"/>
    <w:rsid w:val="003451BF"/>
    <w:rsid w:val="00345260"/>
    <w:rsid w:val="00350F7F"/>
    <w:rsid w:val="00372125"/>
    <w:rsid w:val="00373865"/>
    <w:rsid w:val="00375838"/>
    <w:rsid w:val="0038096F"/>
    <w:rsid w:val="00390E63"/>
    <w:rsid w:val="003960BF"/>
    <w:rsid w:val="003A0BDF"/>
    <w:rsid w:val="003A6F6E"/>
    <w:rsid w:val="003C0995"/>
    <w:rsid w:val="003E1A95"/>
    <w:rsid w:val="003E71A1"/>
    <w:rsid w:val="003E75F2"/>
    <w:rsid w:val="003F3DAA"/>
    <w:rsid w:val="00402099"/>
    <w:rsid w:val="004121B1"/>
    <w:rsid w:val="0041573A"/>
    <w:rsid w:val="00423B19"/>
    <w:rsid w:val="004338C9"/>
    <w:rsid w:val="00440AA6"/>
    <w:rsid w:val="00440C5C"/>
    <w:rsid w:val="004531D0"/>
    <w:rsid w:val="00462914"/>
    <w:rsid w:val="00463021"/>
    <w:rsid w:val="0048503F"/>
    <w:rsid w:val="00486498"/>
    <w:rsid w:val="004A1A4F"/>
    <w:rsid w:val="004B2035"/>
    <w:rsid w:val="004C225E"/>
    <w:rsid w:val="004C6C89"/>
    <w:rsid w:val="004D4E94"/>
    <w:rsid w:val="004E55B3"/>
    <w:rsid w:val="0050183C"/>
    <w:rsid w:val="00502834"/>
    <w:rsid w:val="00506E1A"/>
    <w:rsid w:val="00526E06"/>
    <w:rsid w:val="00533F15"/>
    <w:rsid w:val="00543D06"/>
    <w:rsid w:val="0055732E"/>
    <w:rsid w:val="00576550"/>
    <w:rsid w:val="00582884"/>
    <w:rsid w:val="00583C78"/>
    <w:rsid w:val="00585D04"/>
    <w:rsid w:val="005921D4"/>
    <w:rsid w:val="0059342C"/>
    <w:rsid w:val="00593F96"/>
    <w:rsid w:val="005A6801"/>
    <w:rsid w:val="005A693C"/>
    <w:rsid w:val="005B2C0F"/>
    <w:rsid w:val="005B3084"/>
    <w:rsid w:val="005B3892"/>
    <w:rsid w:val="005C1981"/>
    <w:rsid w:val="005C309B"/>
    <w:rsid w:val="005C4FBF"/>
    <w:rsid w:val="005C52BA"/>
    <w:rsid w:val="005D7697"/>
    <w:rsid w:val="005E2D3E"/>
    <w:rsid w:val="005E4564"/>
    <w:rsid w:val="005F135A"/>
    <w:rsid w:val="005F42B0"/>
    <w:rsid w:val="005F7D88"/>
    <w:rsid w:val="006004E9"/>
    <w:rsid w:val="006048ED"/>
    <w:rsid w:val="0060555A"/>
    <w:rsid w:val="00607D2B"/>
    <w:rsid w:val="006110E2"/>
    <w:rsid w:val="00617E8D"/>
    <w:rsid w:val="0062089D"/>
    <w:rsid w:val="00625F2F"/>
    <w:rsid w:val="006270A9"/>
    <w:rsid w:val="0063688B"/>
    <w:rsid w:val="00663C97"/>
    <w:rsid w:val="00665C8A"/>
    <w:rsid w:val="00672EC0"/>
    <w:rsid w:val="006736C9"/>
    <w:rsid w:val="00692060"/>
    <w:rsid w:val="00696831"/>
    <w:rsid w:val="006A2CA9"/>
    <w:rsid w:val="006B307C"/>
    <w:rsid w:val="006B7E4C"/>
    <w:rsid w:val="006D5B38"/>
    <w:rsid w:val="006E5AC9"/>
    <w:rsid w:val="007055FE"/>
    <w:rsid w:val="00710D6D"/>
    <w:rsid w:val="007116C6"/>
    <w:rsid w:val="00723408"/>
    <w:rsid w:val="00724E5B"/>
    <w:rsid w:val="00732EA5"/>
    <w:rsid w:val="00733E9B"/>
    <w:rsid w:val="007447F3"/>
    <w:rsid w:val="0075054F"/>
    <w:rsid w:val="00753F22"/>
    <w:rsid w:val="00757805"/>
    <w:rsid w:val="00762714"/>
    <w:rsid w:val="007627C3"/>
    <w:rsid w:val="007650ED"/>
    <w:rsid w:val="00767015"/>
    <w:rsid w:val="00775028"/>
    <w:rsid w:val="00783743"/>
    <w:rsid w:val="007869D6"/>
    <w:rsid w:val="007A7639"/>
    <w:rsid w:val="007B6546"/>
    <w:rsid w:val="007C4EF3"/>
    <w:rsid w:val="007C6EDF"/>
    <w:rsid w:val="007C7249"/>
    <w:rsid w:val="007D1027"/>
    <w:rsid w:val="007D185E"/>
    <w:rsid w:val="007E0E53"/>
    <w:rsid w:val="007F59F8"/>
    <w:rsid w:val="0084387C"/>
    <w:rsid w:val="0084539A"/>
    <w:rsid w:val="00850E49"/>
    <w:rsid w:val="00855553"/>
    <w:rsid w:val="00866359"/>
    <w:rsid w:val="00866CB8"/>
    <w:rsid w:val="008674BC"/>
    <w:rsid w:val="00870803"/>
    <w:rsid w:val="00882D5A"/>
    <w:rsid w:val="00884847"/>
    <w:rsid w:val="00897C92"/>
    <w:rsid w:val="008A2AC2"/>
    <w:rsid w:val="008A3A6B"/>
    <w:rsid w:val="008C12C9"/>
    <w:rsid w:val="008C1383"/>
    <w:rsid w:val="008C62CD"/>
    <w:rsid w:val="008D008E"/>
    <w:rsid w:val="008D750A"/>
    <w:rsid w:val="008E3774"/>
    <w:rsid w:val="008E4105"/>
    <w:rsid w:val="008E5A3B"/>
    <w:rsid w:val="008E5D3B"/>
    <w:rsid w:val="008F57C9"/>
    <w:rsid w:val="00900B47"/>
    <w:rsid w:val="00902E07"/>
    <w:rsid w:val="00910C9C"/>
    <w:rsid w:val="00913003"/>
    <w:rsid w:val="0091491A"/>
    <w:rsid w:val="0091534B"/>
    <w:rsid w:val="0092197A"/>
    <w:rsid w:val="009309CD"/>
    <w:rsid w:val="0093103E"/>
    <w:rsid w:val="00931D12"/>
    <w:rsid w:val="00934570"/>
    <w:rsid w:val="00942BAA"/>
    <w:rsid w:val="00951C3D"/>
    <w:rsid w:val="00953301"/>
    <w:rsid w:val="00957659"/>
    <w:rsid w:val="00960731"/>
    <w:rsid w:val="0097370D"/>
    <w:rsid w:val="009773A0"/>
    <w:rsid w:val="009A0FED"/>
    <w:rsid w:val="009A3908"/>
    <w:rsid w:val="009A451F"/>
    <w:rsid w:val="009B53C3"/>
    <w:rsid w:val="009B67ED"/>
    <w:rsid w:val="009C0947"/>
    <w:rsid w:val="009C5886"/>
    <w:rsid w:val="009C7EA4"/>
    <w:rsid w:val="009D0E68"/>
    <w:rsid w:val="009D6D25"/>
    <w:rsid w:val="009E0357"/>
    <w:rsid w:val="009E1C11"/>
    <w:rsid w:val="009E1DD6"/>
    <w:rsid w:val="009E4DF6"/>
    <w:rsid w:val="009F5447"/>
    <w:rsid w:val="009F7FF5"/>
    <w:rsid w:val="00A00230"/>
    <w:rsid w:val="00A0700B"/>
    <w:rsid w:val="00A11F2E"/>
    <w:rsid w:val="00A17A21"/>
    <w:rsid w:val="00A24955"/>
    <w:rsid w:val="00A37483"/>
    <w:rsid w:val="00A37BD1"/>
    <w:rsid w:val="00A43DCB"/>
    <w:rsid w:val="00A53ADA"/>
    <w:rsid w:val="00A5603C"/>
    <w:rsid w:val="00A56C64"/>
    <w:rsid w:val="00A60D7D"/>
    <w:rsid w:val="00A61950"/>
    <w:rsid w:val="00A61A5C"/>
    <w:rsid w:val="00A64866"/>
    <w:rsid w:val="00A741CD"/>
    <w:rsid w:val="00A86C63"/>
    <w:rsid w:val="00AA4736"/>
    <w:rsid w:val="00AA63FA"/>
    <w:rsid w:val="00AB27E8"/>
    <w:rsid w:val="00AC2912"/>
    <w:rsid w:val="00AE539D"/>
    <w:rsid w:val="00AF20C7"/>
    <w:rsid w:val="00AF7033"/>
    <w:rsid w:val="00B22CE9"/>
    <w:rsid w:val="00B27456"/>
    <w:rsid w:val="00B328DD"/>
    <w:rsid w:val="00B32CD0"/>
    <w:rsid w:val="00B34321"/>
    <w:rsid w:val="00B42635"/>
    <w:rsid w:val="00B45283"/>
    <w:rsid w:val="00B50702"/>
    <w:rsid w:val="00B50B92"/>
    <w:rsid w:val="00B5235A"/>
    <w:rsid w:val="00B52B3A"/>
    <w:rsid w:val="00B54CE9"/>
    <w:rsid w:val="00B55A72"/>
    <w:rsid w:val="00B65668"/>
    <w:rsid w:val="00B77744"/>
    <w:rsid w:val="00B90D9C"/>
    <w:rsid w:val="00B94476"/>
    <w:rsid w:val="00BA08A2"/>
    <w:rsid w:val="00BA093C"/>
    <w:rsid w:val="00BD163B"/>
    <w:rsid w:val="00BE1830"/>
    <w:rsid w:val="00BF706C"/>
    <w:rsid w:val="00C05068"/>
    <w:rsid w:val="00C1578C"/>
    <w:rsid w:val="00C250A7"/>
    <w:rsid w:val="00C2596C"/>
    <w:rsid w:val="00C263D4"/>
    <w:rsid w:val="00C34DEA"/>
    <w:rsid w:val="00C3736E"/>
    <w:rsid w:val="00C45F19"/>
    <w:rsid w:val="00C4747E"/>
    <w:rsid w:val="00C51E0B"/>
    <w:rsid w:val="00C553EE"/>
    <w:rsid w:val="00C61574"/>
    <w:rsid w:val="00C62318"/>
    <w:rsid w:val="00C63127"/>
    <w:rsid w:val="00C73A72"/>
    <w:rsid w:val="00C92B36"/>
    <w:rsid w:val="00CA1C44"/>
    <w:rsid w:val="00CA752D"/>
    <w:rsid w:val="00CB01D9"/>
    <w:rsid w:val="00CC33B0"/>
    <w:rsid w:val="00CC65ED"/>
    <w:rsid w:val="00CD6EBF"/>
    <w:rsid w:val="00CD74F2"/>
    <w:rsid w:val="00CE3836"/>
    <w:rsid w:val="00CF1849"/>
    <w:rsid w:val="00CF3541"/>
    <w:rsid w:val="00D00BBC"/>
    <w:rsid w:val="00D00CE8"/>
    <w:rsid w:val="00D015B5"/>
    <w:rsid w:val="00D347C6"/>
    <w:rsid w:val="00D37B91"/>
    <w:rsid w:val="00D445D8"/>
    <w:rsid w:val="00D51A95"/>
    <w:rsid w:val="00D53344"/>
    <w:rsid w:val="00D53588"/>
    <w:rsid w:val="00D56D53"/>
    <w:rsid w:val="00D643B8"/>
    <w:rsid w:val="00D71FBC"/>
    <w:rsid w:val="00D73F47"/>
    <w:rsid w:val="00D7634D"/>
    <w:rsid w:val="00D7741E"/>
    <w:rsid w:val="00D83160"/>
    <w:rsid w:val="00D8390B"/>
    <w:rsid w:val="00D979D7"/>
    <w:rsid w:val="00DA1760"/>
    <w:rsid w:val="00DB2053"/>
    <w:rsid w:val="00DB3DC3"/>
    <w:rsid w:val="00DC5DA7"/>
    <w:rsid w:val="00DC7ACA"/>
    <w:rsid w:val="00DF1DEB"/>
    <w:rsid w:val="00E071CC"/>
    <w:rsid w:val="00E143D7"/>
    <w:rsid w:val="00E20982"/>
    <w:rsid w:val="00E24F07"/>
    <w:rsid w:val="00E27A7E"/>
    <w:rsid w:val="00E30494"/>
    <w:rsid w:val="00E32F81"/>
    <w:rsid w:val="00E407B4"/>
    <w:rsid w:val="00E41BAD"/>
    <w:rsid w:val="00E438DF"/>
    <w:rsid w:val="00E43DC3"/>
    <w:rsid w:val="00E54235"/>
    <w:rsid w:val="00E549F9"/>
    <w:rsid w:val="00E5595E"/>
    <w:rsid w:val="00E5692A"/>
    <w:rsid w:val="00E6355F"/>
    <w:rsid w:val="00E637B4"/>
    <w:rsid w:val="00E7246C"/>
    <w:rsid w:val="00E8338A"/>
    <w:rsid w:val="00E84161"/>
    <w:rsid w:val="00E90C34"/>
    <w:rsid w:val="00EB3FC7"/>
    <w:rsid w:val="00EB6CD0"/>
    <w:rsid w:val="00ED4DB5"/>
    <w:rsid w:val="00ED69ED"/>
    <w:rsid w:val="00EE3118"/>
    <w:rsid w:val="00EE32E8"/>
    <w:rsid w:val="00EE4C0C"/>
    <w:rsid w:val="00F04294"/>
    <w:rsid w:val="00F125D1"/>
    <w:rsid w:val="00F16171"/>
    <w:rsid w:val="00F16C47"/>
    <w:rsid w:val="00F23410"/>
    <w:rsid w:val="00F26ECB"/>
    <w:rsid w:val="00F41272"/>
    <w:rsid w:val="00F55037"/>
    <w:rsid w:val="00F64051"/>
    <w:rsid w:val="00F6435E"/>
    <w:rsid w:val="00F707BA"/>
    <w:rsid w:val="00FA22C6"/>
    <w:rsid w:val="00FB5CF6"/>
    <w:rsid w:val="00FC494F"/>
    <w:rsid w:val="00FD3E6F"/>
    <w:rsid w:val="00FD564D"/>
    <w:rsid w:val="00FD73FA"/>
    <w:rsid w:val="00FE3B62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AC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41E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A648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3127"/>
    <w:pPr>
      <w:tabs>
        <w:tab w:pos="4153" w:val="center"/>
        <w:tab w:pos="8306" w:val="right"/>
      </w:tabs>
    </w:pPr>
    <w:rPr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66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3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3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3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3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AC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41E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A648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3127"/>
    <w:pPr>
      <w:tabs>
        <w:tab w:pos="4153" w:val="center"/>
        <w:tab w:pos="8306" w:val="right"/>
      </w:tabs>
    </w:pPr>
    <w:rPr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66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3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3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3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3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8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1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175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813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24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69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48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26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St-1105/2014-23</izvorni_sadrzaj>
    <derivirana_varijabla naziv="DomainObject.Oznaka_1">St-1105/2014-23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REGATA, d.o.o. za marketing, trgovinu i usluge</izvorni_sadrzaj>
    <derivirana_varijabla naziv="DomainObject.Predmet.ProtustrankaFormated_1">  REGATA, d.o.o. za marketing, trgovinu i usluge</derivirana_varijabla>
  </DomainObject.Predmet.ProtustrankaFormated>
  <DomainObject.Predmet.ProtustrankaFormatedOIB>
    <izvorni_sadrzaj>  REGATA, d.o.o. za marketing, trgovinu i usluge, OIB 79629726461</izvorni_sadrzaj>
    <derivirana_varijabla naziv="DomainObject.Predmet.ProtustrankaFormatedOIB_1">  REGATA, d.o.o. za marketing, trgovinu i usluge, OIB 79629726461</derivirana_varijabla>
  </DomainObject.Predmet.ProtustrankaFormatedOIB>
  <DomainObject.Predmet.ProtustrankaFormatedWithAdress>
    <izvorni_sadrzaj> REGATA, d.o.o. za marketing, trgovinu i usluge, Barutanski breg 35, 10000 Zagreb</izvorni_sadrzaj>
    <derivirana_varijabla naziv="DomainObject.Predmet.ProtustrankaFormatedWithAdress_1"> REGATA, d.o.o. za marketing, trgovinu i usluge, Barutanski breg 35, 10000 Zagreb</derivirana_varijabla>
  </DomainObject.Predmet.ProtustrankaFormatedWithAdress>
  <DomainObject.Predmet.ProtustrankaFormatedWithAdressOIB>
    <izvorni_sadrzaj> REGATA, d.o.o. za marketing, trgovinu i usluge, OIB 79629726461, Barutanski breg 35, 10000 Zagreb</izvorni_sadrzaj>
    <derivirana_varijabla naziv="DomainObject.Predmet.ProtustrankaFormatedWithAdressOIB_1"> REGATA, d.o.o. za marketing, trgovinu i usluge, OIB 79629726461, Barutanski breg 35, 10000 Zagreb</derivirana_varijabla>
  </DomainObject.Predmet.ProtustrankaFormatedWithAdressOIB>
  <DomainObject.Predmet.ProtustrankaWithAdress>
    <izvorni_sadrzaj>REGATA, d.o.o. za marketing, trgovinu i usluge Barutanski breg 35, 10000 Zagreb</izvorni_sadrzaj>
    <derivirana_varijabla naziv="DomainObject.Predmet.ProtustrankaWithAdress_1">REGATA, d.o.o. za marketing, trgovinu i usluge Barutanski breg 35, 10000 Zagreb</derivirana_varijabla>
  </DomainObject.Predmet.ProtustrankaWithAdress>
  <DomainObject.Predmet.ProtustrankaWithAdressOIB>
    <izvorni_sadrzaj>REGATA, d.o.o. za marketing, trgovinu i usluge, OIB 79629726461, Barutanski breg 35, 10000 Zagreb</izvorni_sadrzaj>
    <derivirana_varijabla naziv="DomainObject.Predmet.ProtustrankaWithAdressOIB_1">REGATA, d.o.o. za marketing, trgovinu i usluge, OIB 79629726461, Barutanski breg 35, 10000 Zagreb</derivirana_varijabla>
  </DomainObject.Predmet.ProtustrankaWithAdressOIB>
  <DomainObject.Predmet.ProtustrankaNazivFormated>
    <izvorni_sadrzaj>REGATA, d.o.o. za marketing, trgovinu i usluge</izvorni_sadrzaj>
    <derivirana_varijabla naziv="DomainObject.Predmet.ProtustrankaNazivFormated_1">REGATA, d.o.o. za marketing, trgovinu i usluge</derivirana_varijabla>
  </DomainObject.Predmet.ProtustrankaNazivFormated>
  <DomainObject.Predmet.ProtustrankaNazivFormatedOIB>
    <izvorni_sadrzaj>REGATA, d.o.o. za marketing, trgovinu i usluge, OIB 79629726461</izvorni_sadrzaj>
    <derivirana_varijabla naziv="DomainObject.Predmet.ProtustrankaNazivFormatedOIB_1">REGATA, d.o.o. za marketing, trgovinu i usluge,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</item>
    </izvorni_sadrzaj>
    <derivirana_varijabla naziv="DomainObject.Predmet.ProtuStrankaListFormated_1">
      <item>REGATA, d.o.o. za marketing, trgovinu i usluge</item>
    </derivirana_varijabla>
  </DomainObject.Predmet.ProtuStrankaListFormated>
  <DomainObject.Predmet.ProtuStrankaListFormatedOIB>
    <izvorni_sadrzaj>
      <item>REGATA, d.o.o. za marketing, trgovinu i usluge, OIB 79629726461</item>
    </izvorni_sadrzaj>
    <derivirana_varijabla naziv="DomainObject.Predmet.ProtuStrankaListFormatedOIB_1">
      <item>REGATA, d.o.o. za marketing, trgovinu i usluge, OIB 79629726461</item>
    </derivirana_varijabla>
  </DomainObject.Predmet.ProtuStrankaListFormatedOIB>
  <DomainObject.Predmet.ProtuStrankaListFormatedWithAdress>
    <izvorni_sadrzaj>
      <item>REGATA, d.o.o. za marketing, trgovinu i usluge, Barutanski breg 35, 10000 Zagreb</item>
    </izvorni_sadrzaj>
    <derivirana_varijabla naziv="DomainObject.Predmet.ProtuStrankaListFormatedWithAdress_1">
      <item>REGATA, d.o.o. za marketing, trgovinu i usluge, Barutanski breg 35, 10000 Zagreb</item>
    </derivirana_varijabla>
  </DomainObject.Predmet.ProtuStrankaListFormatedWithAdress>
  <DomainObject.Predmet.ProtuStrankaListFormatedWithAdressOIB>
    <izvorni_sadrzaj>
      <item>REGATA, d.o.o. za marketing, trgovinu i usluge, OIB 79629726461, Barutanski breg 35, 10000 Zagreb</item>
    </izvorni_sadrzaj>
    <derivirana_varijabla naziv="DomainObject.Predmet.ProtuStrankaListFormatedWithAdressOIB_1">
      <item>REGATA, d.o.o. za marketing, trgovinu i usluge,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</item>
    </izvorni_sadrzaj>
    <derivirana_varijabla naziv="DomainObject.Predmet.ProtuStrankaListNazivFormated_1">
      <item>REGATA, d.o.o. za marketing, trgovinu i usluge</item>
    </derivirana_varijabla>
  </DomainObject.Predmet.ProtuStrankaListNazivFormated>
  <DomainObject.Predmet.ProtuStrankaListNazivFormatedOIB>
    <izvorni_sadrzaj>
      <item>REGATA, d.o.o. za marketing, trgovinu i usluge, OIB 79629726461</item>
    </izvorni_sadrzaj>
    <derivirana_varijabla naziv="DomainObject.Predmet.ProtuStrankaListNazivFormatedOIB_1">
      <item>REGATA, d.o.o. za marketing, trgovinu i usluge, OIB 79629726461</item>
    </derivirana_varijabla>
  </DomainObject.Predmet.ProtuStrankaListNazivFormatedOIB>
  <DomainObject.Predmet.OstaliListFormated>
    <izvorni_sadrzaj>
      <item>IVICA LOVRIĆ</item>
      <item>Davorka Huljev</item>
    </izvorni_sadrzaj>
    <derivirana_varijabla naziv="DomainObject.Predmet.OstaliListFormated_1">
      <item>IVICA LOVRIĆ</item>
      <item>Davorka Huljev</item>
    </derivirana_varijabla>
  </DomainObject.Predmet.OstaliListFormated>
  <DomainObject.Predmet.OstaliListFormatedOIB>
    <izvorni_sadrzaj>
      <item>IVICA LOVRIĆ, OIB 64144862315</item>
      <item>Davorka Huljev, OIB 34743014377</item>
    </izvorni_sadrzaj>
    <derivirana_varijabla naziv="DomainObject.Predmet.OstaliListFormatedOIB_1">
      <item>IVICA LOVRIĆ, OIB 64144862315</item>
      <item>Davorka Huljev, OIB 34743014377</item>
    </derivirana_varijabla>
  </DomainObject.Predmet.OstaliListFormatedOIB>
  <DomainObject.Predmet.OstaliListFormatedWithAdress>
    <izvorni_sadrzaj>
      <item>IVICA LOVRIĆ, Barutanski breg 35, 10000 Zagreb</item>
      <item>Davorka Huljev, Miramarska 13d, 10000 Zagreb</item>
    </izvorni_sadrzaj>
    <derivirana_varijabla naziv="DomainObject.Predmet.OstaliListFormatedWithAdress_1">
      <item>IVICA LOVRIĆ, Barutanski breg 35, 10000 Zagreb</item>
      <item>Davorka Huljev, Miramarska 13d, 10000 Zagreb</item>
    </derivirana_varijabla>
  </DomainObject.Predmet.OstaliListFormatedWithAdress>
  <DomainObject.Predmet.OstaliListFormatedWithAdressOIB>
    <izvorni_sadrzaj>
      <item>IVICA LOVRIĆ, OIB 64144862315, Barutanski breg 35, 10000 Zagreb</item>
      <item>Davorka Huljev, OIB 34743014377, Miramarska 13d, 10000 Zagreb</item>
    </izvorni_sadrzaj>
    <derivirana_varijabla naziv="DomainObject.Predmet.OstaliListFormatedWithAdressOIB_1">
      <item>IVICA LOVRIĆ, OIB 64144862315, Barutanski breg 35, 10000 Zagreb</item>
      <item>Davorka Huljev, OIB 34743014377, Miramarska 13d, 10000 Zagreb</item>
    </derivirana_varijabla>
  </DomainObject.Predmet.OstaliListFormatedWithAdressOIB>
  <DomainObject.Predmet.OstaliListNazivFormated>
    <izvorni_sadrzaj>
      <item>IVICA LOVRIĆ</item>
      <item>Davorka Huljev</item>
    </izvorni_sadrzaj>
    <derivirana_varijabla naziv="DomainObject.Predmet.OstaliListNazivFormated_1">
      <item>IVICA LOVRIĆ</item>
      <item>Davorka Huljev</item>
    </derivirana_varijabla>
  </DomainObject.Predmet.OstaliListNazivFormated>
  <DomainObject.Predmet.OstaliListNazivFormatedOIB>
    <izvorni_sadrzaj>
      <item>IVICA LOVRIĆ, OIB 64144862315</item>
      <item>Davorka Huljev, OIB 34743014377</item>
    </izvorni_sadrzaj>
    <derivirana_varijabla naziv="DomainObject.Predmet.OstaliListNazivFormatedOIB_1">
      <item>IVICA LOVRIĆ, OIB 64144862315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</izvorni_sadrzaj>
    <derivirana_varijabla naziv="DomainObject.Predmet.ProtustrankaIDrugi_1">REGATA, d.o.o. za marketing, trgovinu i usluge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usluge, OIB 79629726461, Barutanski breg 35, 10000 Zagreb</izvorni_sadrzaj>
    <derivirana_varijabla naziv="DomainObject.Predmet.ProtustrankaIDrugiAdressOIB_1">REGATA, d.o.o. za marketing, trgovinu i usluge,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</item>
      <item>IVICA LOVRIĆ</item>
      <item>Davorka Huljev</item>
    </izvorni_sadrzaj>
    <derivirana_varijabla naziv="DomainObject.Predmet.SudioniciListNaziv_1">
      <item>Kristijan Prevolšek</item>
      <item>REGATA, d.o.o. za marketing, trgovinu i usluge</item>
      <item>IVICA LOVRIĆ</item>
      <item>Davorka Huljev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izvorni_sadrzaj>
    <derivirana_varijabla naziv="DomainObject.Predmet.SudioniciListAdressOIB_1"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26549446959</item>
      <item>, OIB 79629726461</item>
      <item>, OIB 64144862315</item>
      <item>, OIB 34743014377</item>
    </izvorni_sadrzaj>
    <derivirana_varijabla naziv="DomainObject.Predmet.SudioniciListNazivOIB_1">
      <item>, OIB 26549446959</item>
      <item>, OIB 79629726461</item>
      <item>, OIB 64144862315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7981F-856B-443D-B6D4-A9E32ACCAE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472</properties:Words>
  <properties:Characters>2883</properties:Characters>
  <properties:Lines>257</properties:Lines>
  <properties:Paragraphs>101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ARMA d</vt:lpstr>
    </vt:vector>
  </properties:TitlesOfParts>
  <properties:LinksUpToDate>false</properties:LinksUpToDate>
  <properties:CharactersWithSpaces>3839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2017-11-03T07:11:00Z</dcterms:created>
  <dc:creator>CONLEX</dc:creator>
  <cp:lastModifiedBy>Ivana Stampf</cp:lastModifiedBy>
  <cp:lastPrinted>2017-10-25T13:22:00Z</cp:lastPrinted>
  <dcterms:modified xmlns:xsi="http://www.w3.org/2001/XMLSchema-instance" xsi:type="dcterms:W3CDTF">2017-11-03T07:13:00Z</dcterms:modified>
  <cp:revision>3</cp:revision>
  <dc:title>ARMA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St-1105/2014-23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