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86df" w14:paraId="63886df" w:rsidRDefault="00131BD3" w:rsidR="00131BD3" w:rsidRPr="00C8774C">
      <w:pPr>
        <w15:collapsed w:val="false"/>
      </w:pPr>
      <w:bookmarkStart w:name="_GoBack" w:id="0"/>
      <w:bookmarkEnd w:id="0"/>
    </w:p>
    <w:p w:rsidRDefault="00AD6C46" w:rsidR="00AD6C46" w:rsidRPr="00C8774C"/>
    <w:p w:rsidRDefault="00C8774C" w:rsidR="00D12A6C" w:rsidRPr="00C8774C"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C8774C">
      <w:pPr>
        <w:rPr>
          <w:bCs/>
        </w:rPr>
      </w:pPr>
      <w:r w:rsidRPr="00C8774C">
        <w:t xml:space="preserve">    </w:t>
      </w:r>
      <w:r w:rsidRPr="00C8774C">
        <w:rPr>
          <w:bCs/>
        </w:rPr>
        <w:t xml:space="preserve">REPUBLIKA HRVATSKA </w:t>
      </w:r>
    </w:p>
    <w:p w:rsidRDefault="00355D20" w:rsidR="0075780D" w:rsidRPr="00C8774C">
      <w:pPr>
        <w:rPr>
          <w:bCs/>
        </w:rPr>
      </w:pPr>
      <w:r w:rsidRPr="00C8774C">
        <w:rPr>
          <w:bCs/>
        </w:rPr>
        <w:t xml:space="preserve">  </w:t>
      </w:r>
      <w:r w:rsidR="00131BD3" w:rsidRPr="00C8774C">
        <w:rPr>
          <w:bCs/>
        </w:rPr>
        <w:t>TRGOVAČKI SUD U ZAGREBU</w:t>
      </w:r>
    </w:p>
    <w:p w:rsidRDefault="0075780D" w:rsidR="00D12A6C" w:rsidRPr="00C8774C">
      <w:pPr>
        <w:rPr>
          <w:bCs/>
        </w:rPr>
      </w:pPr>
      <w:r w:rsidRPr="00C8774C">
        <w:rPr>
          <w:bCs/>
        </w:rPr>
        <w:t xml:space="preserve">  Zagreb, Amruševa 2/II</w:t>
      </w:r>
      <w:r w:rsidR="00131BD3" w:rsidRPr="00C8774C">
        <w:rPr>
          <w:bCs/>
        </w:rPr>
        <w:tab/>
      </w:r>
      <w:r w:rsidR="00131BD3" w:rsidRPr="00C8774C">
        <w:rPr>
          <w:bCs/>
        </w:rPr>
        <w:tab/>
      </w:r>
      <w:r w:rsidR="00131BD3" w:rsidRPr="00C8774C">
        <w:rPr>
          <w:bCs/>
        </w:rPr>
        <w:tab/>
        <w:t xml:space="preserve"> </w:t>
      </w:r>
      <w:r w:rsidR="00861B74" w:rsidRPr="00C8774C">
        <w:rPr>
          <w:bCs/>
        </w:rPr>
        <w:tab/>
      </w:r>
      <w:r w:rsidR="00A90F53" w:rsidRPr="00C8774C">
        <w:rPr>
          <w:bCs/>
        </w:rPr>
        <w:tab/>
      </w:r>
      <w:r w:rsidR="00A90F53" w:rsidRPr="00C8774C">
        <w:rPr>
          <w:bCs/>
        </w:rPr>
        <w:tab/>
        <w:t>31-ST-</w:t>
      </w:r>
      <w:r w:rsidR="00F76470" w:rsidRPr="00C8774C">
        <w:rPr>
          <w:bCs/>
        </w:rPr>
        <w:t>649/12</w:t>
      </w:r>
      <w:r w:rsidR="001B5CE4">
        <w:rPr>
          <w:bCs/>
        </w:rPr>
        <w:t>-200</w:t>
      </w:r>
    </w:p>
    <w:p w:rsidRDefault="00D12A6C" w:rsidR="00D12A6C" w:rsidRPr="00C8774C">
      <w:pPr>
        <w:rPr>
          <w:bCs/>
        </w:rPr>
      </w:pPr>
    </w:p>
    <w:p w:rsidRDefault="00D12A6C" w:rsidR="00D12A6C" w:rsidRPr="00C8774C">
      <w:r w:rsidRPr="00C8774C">
        <w:rPr>
          <w:bCs/>
        </w:rPr>
        <w:tab/>
      </w:r>
      <w:r w:rsidR="003E5BDA" w:rsidRPr="00C8774C">
        <w:t>TRGOVAČKI SUD U ZAGREBU po stečajnom sucu Nadi Kraljić  u stečajnom predmetu stečajnog dužnika</w:t>
      </w:r>
      <w:r w:rsidR="00CD0DC1" w:rsidRPr="00C8774C">
        <w:t xml:space="preserve"> „STONČICA“ d.o.o. – u stečaju, Zagreb, I Pile br. 1 </w:t>
      </w:r>
      <w:r w:rsidR="00A14739" w:rsidRPr="00C8774C">
        <w:t xml:space="preserve">dana </w:t>
      </w:r>
      <w:r w:rsidR="00E66701">
        <w:t xml:space="preserve">12. veljače 2016. </w:t>
      </w:r>
      <w:r w:rsidRPr="00C8774C">
        <w:t>godine donio je slijedeći</w:t>
      </w:r>
    </w:p>
    <w:p w:rsidRDefault="00D12A6C" w:rsidR="00D12A6C" w:rsidRPr="00C8774C"/>
    <w:p w:rsidRDefault="00D12A6C" w:rsidR="00D12A6C" w:rsidRPr="00C8774C">
      <w:pPr>
        <w:pStyle w:val="Naslov1"/>
        <w:rPr>
          <w:b w:val="false"/>
        </w:rPr>
      </w:pPr>
      <w:r w:rsidRPr="00C8774C">
        <w:rPr>
          <w:b w:val="false"/>
        </w:rPr>
        <w:t xml:space="preserve">ZAKLJUČAK </w:t>
      </w:r>
    </w:p>
    <w:p w:rsidRDefault="00D12A6C" w:rsidR="00D12A6C" w:rsidRPr="00C8774C">
      <w:pPr>
        <w:pStyle w:val="Naslov1"/>
        <w:rPr>
          <w:b w:val="false"/>
        </w:rPr>
      </w:pPr>
      <w:r w:rsidRPr="00C8774C">
        <w:rPr>
          <w:b w:val="false"/>
        </w:rPr>
        <w:t xml:space="preserve">O </w:t>
      </w:r>
    </w:p>
    <w:p w:rsidRDefault="00D12A6C" w:rsidR="00D12A6C" w:rsidRPr="00C8774C">
      <w:pPr>
        <w:jc w:val="center"/>
        <w:rPr>
          <w:bCs/>
        </w:rPr>
      </w:pPr>
      <w:r w:rsidRPr="00C8774C">
        <w:rPr>
          <w:bCs/>
        </w:rPr>
        <w:t>PRODAJI</w:t>
      </w:r>
    </w:p>
    <w:p w:rsidRDefault="00D12A6C" w:rsidR="00D12A6C" w:rsidRPr="00C8774C"/>
    <w:p w:rsidRDefault="00D12A6C" w:rsidP="00C16159" w:rsidR="003E5BDA" w:rsidRPr="00C8774C">
      <w:r w:rsidRPr="00C8774C">
        <w:tab/>
      </w:r>
      <w:r w:rsidRPr="00C8774C">
        <w:rPr>
          <w:bCs/>
        </w:rPr>
        <w:t>I</w:t>
      </w:r>
      <w:r w:rsidR="000F7E53" w:rsidRPr="00C8774C">
        <w:t xml:space="preserve"> </w:t>
      </w:r>
      <w:r w:rsidR="00273268" w:rsidRPr="00C8774C">
        <w:tab/>
      </w:r>
      <w:r w:rsidR="00E87F24" w:rsidRPr="00C8774C">
        <w:t>Određuje</w:t>
      </w:r>
      <w:r w:rsidR="000F7E53" w:rsidRPr="00C8774C">
        <w:t xml:space="preserve"> se</w:t>
      </w:r>
      <w:r w:rsidR="00E87F24" w:rsidRPr="00C8774C">
        <w:t xml:space="preserve"> prodaja u stečajnom postupku nekretnine</w:t>
      </w:r>
      <w:r w:rsidRPr="00C8774C">
        <w:t xml:space="preserve"> </w:t>
      </w:r>
      <w:r w:rsidR="008001FD" w:rsidRPr="00C8774C">
        <w:t xml:space="preserve">vlasništvo stečajnog dužnika </w:t>
      </w:r>
      <w:r w:rsidR="00CD0DC1" w:rsidRPr="00C8774C">
        <w:t xml:space="preserve">„STONČICA“ d.o.o. – u stečaju, Zagreb, I Pile br. 1 </w:t>
      </w:r>
      <w:r w:rsidR="003E5BDA" w:rsidRPr="00C8774C">
        <w:t xml:space="preserve">uz odgovarajuću primjenu ovršnog zakona i to: </w:t>
      </w:r>
    </w:p>
    <w:p w:rsidRDefault="00A87218" w:rsidP="00A87218" w:rsidR="00A87218">
      <w:pPr>
        <w:shd w:fill="FFFFFF" w:color="auto" w:val="clear"/>
        <w:jc w:val="both"/>
        <w:rPr>
          <w:color w:val="000000"/>
          <w:lang w:eastAsia="sl-SI"/>
        </w:rPr>
      </w:pPr>
      <w:r>
        <w:rPr>
          <w:color w:val="000000"/>
          <w:lang w:eastAsia="sl-SI"/>
        </w:rPr>
        <w:t>             </w:t>
      </w:r>
      <w:r>
        <w:rPr>
          <w:color w:val="000000"/>
          <w:lang w:eastAsia="sl-SI"/>
        </w:rPr>
        <w:tab/>
        <w:t>  - 136. ETAŽA 8/1000 dijela - stan smješten na sedmom katu zgrade u ulici Kruge kbr. 9 nacrtne oznake 701 površine od 88čm, s pripadajućom loggom od 3čm i balkonom od 19čm, sveukupne površine 110 čm, kojem kao sporedni dio pripada spremište S701 od 3 čm smješteno u podrumu zgrade (etaža-1), koji se nalazi u stambeno poslovnoj zgradi broj 5, 7, 9 Kruge i dvorište, ukupne površine 3444 m2, sagrađenoj na kat.čest. 1830/35, koji stan je upisan u zk. ul. 15875 poduložak 136 k.o. Trnje.</w:t>
      </w:r>
    </w:p>
    <w:p w:rsidRDefault="00C00C27" w:rsidP="00C16159" w:rsidR="00C00C27" w:rsidRPr="00C8774C">
      <w:pPr>
        <w:rPr>
          <w:bCs/>
        </w:rPr>
      </w:pPr>
      <w:r w:rsidRPr="00C8774C">
        <w:tab/>
        <w:t>Na opisanim nekretninama upisano je založ</w:t>
      </w:r>
      <w:r w:rsidR="003E5BDA" w:rsidRPr="00C8774C">
        <w:t xml:space="preserve">no pravo </w:t>
      </w:r>
      <w:r w:rsidR="004A47DB">
        <w:t>KREDITNE BANKE ZAGREB d.d. OIB: 70663193635, Zagreb, Ulica Grada Vukovara 74.</w:t>
      </w:r>
    </w:p>
    <w:p w:rsidRDefault="008001FD" w:rsidP="003E5BDA" w:rsidR="003E5BDA" w:rsidRPr="00C8774C">
      <w:pPr>
        <w:ind w:firstLine="708"/>
      </w:pPr>
      <w:r w:rsidRPr="00C8774C">
        <w:rPr>
          <w:bCs/>
        </w:rPr>
        <w:t>II</w:t>
      </w:r>
      <w:r w:rsidRPr="00C8774C">
        <w:t xml:space="preserve">  </w:t>
      </w:r>
      <w:r w:rsidR="00273268" w:rsidRPr="00C8774C">
        <w:tab/>
      </w:r>
      <w:r w:rsidRPr="00C8774C">
        <w:t xml:space="preserve">Utvrđena vrijednost nekretnine iznosi </w:t>
      </w:r>
      <w:r w:rsidR="00450D73">
        <w:t>1.087.834,45</w:t>
      </w:r>
      <w:r w:rsidR="00911451" w:rsidRPr="00C8774C">
        <w:t xml:space="preserve"> </w:t>
      </w:r>
      <w:r w:rsidR="00446B63" w:rsidRPr="00C8774C">
        <w:t>kuna.</w:t>
      </w:r>
    </w:p>
    <w:p w:rsidRDefault="003E5BDA" w:rsidP="003E5BDA" w:rsidR="003E5BDA" w:rsidRPr="00C8774C">
      <w:r w:rsidRPr="00C8774C">
        <w:tab/>
      </w:r>
      <w:r w:rsidRPr="00C8774C">
        <w:rPr>
          <w:bCs/>
        </w:rPr>
        <w:t>III</w:t>
      </w:r>
      <w:r w:rsidRPr="00C8774C">
        <w:t xml:space="preserve"> </w:t>
      </w:r>
      <w:r w:rsidRPr="00C8774C">
        <w:tab/>
        <w:t xml:space="preserve">Način prodaje: </w:t>
      </w:r>
    </w:p>
    <w:p w:rsidRDefault="003E5BDA" w:rsidP="00911451" w:rsidR="003E5BDA" w:rsidRPr="00C8774C">
      <w:pPr>
        <w:ind w:firstLine="708" w:left="708"/>
      </w:pPr>
      <w:r w:rsidRPr="00C8774C">
        <w:t xml:space="preserve">Nekretnine iz točke I zaključka prodat će se usmenom javnom dražbom. </w:t>
      </w:r>
    </w:p>
    <w:p w:rsidRDefault="003E5BDA" w:rsidP="003E5BDA" w:rsidR="003E5BDA" w:rsidRPr="00C8774C">
      <w:r w:rsidRPr="00C8774C">
        <w:rPr>
          <w:bCs/>
        </w:rPr>
        <w:tab/>
      </w:r>
      <w:r w:rsidRPr="00C8774C">
        <w:rPr>
          <w:bCs/>
        </w:rPr>
        <w:tab/>
      </w:r>
      <w:r w:rsidRPr="00C8774C">
        <w:t xml:space="preserve">Ročište za prodaju održat će se pred stečajnim sucem u prostorijama Trgovačkog suda u Zagrebu, Petrinjska 8, soba 89/II (ulična zgrada) dana </w:t>
      </w:r>
      <w:r w:rsidR="00DE7EE2">
        <w:t xml:space="preserve">2. ožujka 2016. </w:t>
      </w:r>
      <w:r w:rsidR="00911451" w:rsidRPr="00C8774C">
        <w:t xml:space="preserve"> </w:t>
      </w:r>
      <w:r w:rsidR="00DE7EE2">
        <w:t xml:space="preserve">u </w:t>
      </w:r>
      <w:r w:rsidR="00450D73">
        <w:t>11,10</w:t>
      </w:r>
      <w:r w:rsidR="007A213D" w:rsidRPr="00C8774C">
        <w:t xml:space="preserve"> sati.</w:t>
      </w:r>
    </w:p>
    <w:p w:rsidRDefault="003E5BDA" w:rsidP="003E5BDA" w:rsidR="003E5BDA" w:rsidRPr="00C8774C">
      <w:pPr>
        <w:rPr>
          <w:bCs/>
        </w:rPr>
      </w:pPr>
      <w:r w:rsidRPr="00C8774C">
        <w:tab/>
        <w:t xml:space="preserve">   </w:t>
      </w:r>
      <w:r w:rsidRPr="00C8774C">
        <w:tab/>
        <w:t>Ročište će se održati i ako na njemu sudjeluje samo jedan ponuditelj.</w:t>
      </w:r>
    </w:p>
    <w:p w:rsidRDefault="003E5BDA" w:rsidP="003E5BDA" w:rsidR="003E5BDA" w:rsidRPr="00C8774C">
      <w:r w:rsidRPr="00C8774C">
        <w:tab/>
        <w:t xml:space="preserve">IV </w:t>
      </w:r>
      <w:r w:rsidRPr="00C8774C">
        <w:tab/>
        <w:t>Ovaj zaključak objavit</w:t>
      </w:r>
      <w:r w:rsidR="00A87218">
        <w:t>i</w:t>
      </w:r>
      <w:r w:rsidRPr="00C8774C">
        <w:t xml:space="preserve"> će se na </w:t>
      </w:r>
      <w:r w:rsidR="00A87218">
        <w:t>e-</w:t>
      </w:r>
      <w:r w:rsidRPr="00C8774C">
        <w:t xml:space="preserve">oglasnoj ploči Trgovačkog suda u Zagrebu </w:t>
      </w:r>
    </w:p>
    <w:p w:rsidRDefault="003E5BDA" w:rsidP="003E5BDA" w:rsidR="003E5BDA" w:rsidRPr="00C8774C">
      <w:r w:rsidRPr="00C8774C">
        <w:tab/>
      </w:r>
      <w:r w:rsidRPr="00C8774C">
        <w:tab/>
        <w:t xml:space="preserve">Nalaže se stečajnom upravitelju dostaviti odgovarajuće podatke o prodaji Hrvatskoj gospodarskoj komori. </w:t>
      </w:r>
    </w:p>
    <w:p w:rsidRDefault="003E5BDA" w:rsidP="003E5BDA" w:rsidR="003E5BDA" w:rsidRPr="00C8774C">
      <w:pPr>
        <w:ind w:firstLine="708"/>
      </w:pPr>
      <w:r w:rsidRPr="00C8774C">
        <w:rPr>
          <w:bCs/>
        </w:rPr>
        <w:t xml:space="preserve">V </w:t>
      </w:r>
      <w:r w:rsidRPr="00C8774C">
        <w:rPr>
          <w:bCs/>
        </w:rPr>
        <w:tab/>
        <w:t>Uvjeti prodaje</w:t>
      </w:r>
      <w:r w:rsidRPr="00C8774C">
        <w:t xml:space="preserve">: </w:t>
      </w:r>
    </w:p>
    <w:p w:rsidRDefault="00450D73" w:rsidP="00450D73" w:rsidR="00450D73">
      <w:pPr>
        <w:ind w:firstLine="708"/>
      </w:pPr>
      <w:r>
        <w:t xml:space="preserve">1. </w:t>
      </w:r>
      <w:r>
        <w:tab/>
      </w:r>
      <w:r w:rsidR="003E5BDA" w:rsidRPr="00C8774C">
        <w:t>Prodaju se nekretnine navedene u točki I ovog Zaključka k</w:t>
      </w:r>
      <w:r>
        <w:t>oje u naravi čine:</w:t>
      </w:r>
    </w:p>
    <w:p w:rsidRDefault="00A87218" w:rsidP="00A87218" w:rsidR="00A87218">
      <w:pPr>
        <w:shd w:fill="FFFFFF" w:color="auto" w:val="clear"/>
        <w:jc w:val="both"/>
        <w:rPr>
          <w:color w:val="000000"/>
          <w:lang w:eastAsia="sl-SI"/>
        </w:rPr>
      </w:pPr>
      <w:r>
        <w:rPr>
          <w:color w:val="000000"/>
          <w:lang w:eastAsia="sl-SI"/>
        </w:rPr>
        <w:t>               - 136. ETAŽA 8/1000 dijela - stan smješten na sedmom katu zgrade u ulici Kruge kbr. 9 nacrtne oznake 701 površine od 88čm, s pripadajućom loggom od 3čm i balkonom od 19čm, sveukupne površine 110 čm, kojem kao sporedni dio pripada spremište S701 od 3 čm smješteno u podrumu zgrade (etaža-1), koji se nalazi u stambeno poslovnoj zgradi broj 5, 7, 9 Kruge i dvorište, ukupne površine 3444 m2, sagrađenoj na kat.čest. 1830/35, koji stan je upisan u zk. ul. 15875 poduložak 136 k.o. Trnje.</w:t>
      </w:r>
    </w:p>
    <w:p w:rsidRDefault="003E5BDA" w:rsidP="00450D73" w:rsidR="00911451" w:rsidRPr="00C8774C">
      <w:pPr>
        <w:ind w:firstLine="708"/>
        <w:jc w:val="both"/>
      </w:pPr>
      <w:r w:rsidRPr="00C8774C">
        <w:t xml:space="preserve">2. </w:t>
      </w:r>
      <w:r w:rsidRPr="00C8774C">
        <w:tab/>
        <w:t xml:space="preserve"> Nekretnine iz točke I ovog zaključka prodavat će na</w:t>
      </w:r>
      <w:r w:rsidR="00911451" w:rsidRPr="00C8774C">
        <w:t xml:space="preserve"> </w:t>
      </w:r>
      <w:r w:rsidRPr="00C8774C">
        <w:t xml:space="preserve">ročištu za javnu </w:t>
      </w:r>
    </w:p>
    <w:p w:rsidRDefault="003E5BDA" w:rsidP="00911451" w:rsidR="003E5BDA" w:rsidRPr="00C8774C">
      <w:pPr>
        <w:jc w:val="both"/>
      </w:pPr>
      <w:r w:rsidRPr="00C8774C">
        <w:t xml:space="preserve">dražbu po početnoj cijeni </w:t>
      </w:r>
      <w:r w:rsidR="00450D73">
        <w:t>1.087.834,45</w:t>
      </w:r>
      <w:r w:rsidR="00450D73" w:rsidRPr="00C8774C">
        <w:t xml:space="preserve"> kuna </w:t>
      </w:r>
      <w:r w:rsidRPr="00C8774C">
        <w:t>koja je jednaka utvrđenoj vrijednosti nekretnina od i ispod t</w:t>
      </w:r>
      <w:r w:rsidR="00DE7EE2">
        <w:t>e cijene ne mogu se prodati na prvom</w:t>
      </w:r>
      <w:r w:rsidRPr="00C8774C">
        <w:t xml:space="preserve"> ročištu za javnu dražbu. </w:t>
      </w:r>
    </w:p>
    <w:p w:rsidRDefault="003E5BDA" w:rsidP="00A87218" w:rsidR="00DE7EE2" w:rsidRPr="00C8774C">
      <w:pPr>
        <w:jc w:val="both"/>
      </w:pPr>
      <w:r w:rsidRPr="00C8774C">
        <w:lastRenderedPageBreak/>
        <w:t xml:space="preserve">3.  </w:t>
      </w:r>
      <w:r w:rsidRPr="00C8774C">
        <w:tab/>
      </w:r>
      <w:r w:rsidR="00A250E1">
        <w:t xml:space="preserve">Nekretnina koja je predmet prodaje ne podliježe plaćanju PDV-a, </w:t>
      </w:r>
      <w:r w:rsidR="00014A89">
        <w:t>pa kupci plaćaju porez na promet nekretnina uz mogućnost prijenosa porezne obveze iz čl. 75 st. 3 toč. c Zakona o PDV-u kao i sve druge troškove.</w:t>
      </w:r>
    </w:p>
    <w:p w:rsidRDefault="003E5BDA" w:rsidP="003E5BDA" w:rsidR="003E5BDA" w:rsidRPr="00C8774C">
      <w:pPr>
        <w:jc w:val="both"/>
      </w:pPr>
      <w:r w:rsidRPr="00C8774C">
        <w:t xml:space="preserve">4.  </w:t>
      </w:r>
      <w:r w:rsidRPr="00C8774C">
        <w:tab/>
      </w:r>
      <w:r w:rsidRPr="00C8774C">
        <w:tab/>
        <w:t>Kao kupci mogu sudjelovati samo osobe koje su najkasnije</w:t>
      </w:r>
      <w:r w:rsidR="00A250E1">
        <w:t xml:space="preserve"> zaključno sa 29. veljače 2016. godine</w:t>
      </w:r>
      <w:r w:rsidRPr="00C8774C">
        <w:t xml:space="preserve"> uplatile jamčevinu u iznosu od 10% utvrđene vr</w:t>
      </w:r>
      <w:r w:rsidR="00A87218">
        <w:t>ijednosti nekretnine iz točke V.2</w:t>
      </w:r>
      <w:r w:rsidRPr="00C8774C">
        <w:t xml:space="preserve"> ovog Zaključka na račun sudskog depozita Trgovačkog suda u Zagrebu otvorenog kod Hrvatske poštanske banke d.d. Zagreb broj: </w:t>
      </w:r>
      <w:r w:rsidR="00935208" w:rsidRPr="00962D2B">
        <w:t>IBAN HR9223900011300000460</w:t>
      </w:r>
      <w:r w:rsidR="00935208">
        <w:t xml:space="preserve"> </w:t>
      </w:r>
      <w:r w:rsidR="00A3205C" w:rsidRPr="00C8774C">
        <w:t>poziv na broj 05-</w:t>
      </w:r>
      <w:r w:rsidR="00A250E1">
        <w:t>649-</w:t>
      </w:r>
      <w:r w:rsidR="00D861F4" w:rsidRPr="00C8774C">
        <w:t xml:space="preserve">12 </w:t>
      </w:r>
      <w:r w:rsidRPr="00C8774C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Punomoćnici ponuditelja mogu sudjelovati na dražbi</w:t>
      </w:r>
      <w:r w:rsidR="00911451" w:rsidRPr="00C8774C">
        <w:t xml:space="preserve"> </w:t>
      </w:r>
      <w:r w:rsidRPr="00C8774C">
        <w:t xml:space="preserve">samo uz ovjerenu </w:t>
      </w:r>
    </w:p>
    <w:p w:rsidRDefault="003E5BDA" w:rsidP="00911451" w:rsidR="003E5BDA" w:rsidRPr="00C8774C">
      <w:pPr>
        <w:jc w:val="both"/>
      </w:pPr>
      <w:r w:rsidRPr="00C8774C">
        <w:t xml:space="preserve">specijalnu punomoć.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Sudionicima dražbe koji ne uspiju u nadmetanju</w:t>
      </w:r>
      <w:r w:rsidR="00911451" w:rsidRPr="00C8774C">
        <w:t xml:space="preserve"> </w:t>
      </w:r>
      <w:r w:rsidRPr="00C8774C">
        <w:t xml:space="preserve">jamčevina odnosno </w:t>
      </w:r>
    </w:p>
    <w:p w:rsidRDefault="003E5BDA" w:rsidP="00911451" w:rsidR="003E5BDA" w:rsidRPr="00C8774C">
      <w:pPr>
        <w:jc w:val="both"/>
      </w:pPr>
      <w:r w:rsidRPr="00C8774C">
        <w:t xml:space="preserve">bankarska garancija vratit će se odmah nakon zaključenja javne dražbe.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Jamčevinu nisu dužni položiti razlučni vjerovnici</w:t>
      </w:r>
      <w:r w:rsidR="00911451" w:rsidRPr="00C8774C">
        <w:t xml:space="preserve"> kojima je to pravo</w:t>
      </w:r>
    </w:p>
    <w:p w:rsidRDefault="003E5BDA" w:rsidP="00911451" w:rsidR="003E5BDA" w:rsidRPr="00C8774C">
      <w:pPr>
        <w:jc w:val="both"/>
      </w:pPr>
      <w:r w:rsidRPr="00C8774C">
        <w:t xml:space="preserve">upisano u zemljišnim knjigama. </w:t>
      </w:r>
    </w:p>
    <w:p w:rsidRDefault="003E5BDA" w:rsidP="003E5BDA" w:rsidR="003E5BDA" w:rsidRPr="00C8774C">
      <w:pPr>
        <w:jc w:val="both"/>
      </w:pPr>
      <w:r w:rsidRPr="00C8774C">
        <w:t xml:space="preserve">5. </w:t>
      </w:r>
      <w:r w:rsidRPr="00C8774C">
        <w:tab/>
      </w:r>
      <w:r w:rsidRPr="00C8774C">
        <w:tab/>
        <w:t>Kupac je dužan uplatiti razliku između jamčevine i postignute kupoprodajne cijene u roku od 15 od  pravomoćnosti rješenja o dosudi na rač</w:t>
      </w:r>
      <w:r w:rsidR="00A87218">
        <w:t>un sudskog depozita iz točke V.4</w:t>
      </w:r>
      <w:r w:rsidRPr="00C8774C">
        <w:t xml:space="preserve">. ovog Zaključka.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Ako kupac u tom roku ne položi kupovninu sud će</w:t>
      </w:r>
      <w:r w:rsidR="00911451" w:rsidRPr="00C8774C">
        <w:t xml:space="preserve"> </w:t>
      </w:r>
      <w:r w:rsidRPr="00C8774C">
        <w:t xml:space="preserve">posebnim rješenjem </w:t>
      </w:r>
    </w:p>
    <w:p w:rsidRDefault="003E5BDA" w:rsidP="00911451" w:rsidR="003E5BDA" w:rsidRPr="00C8774C">
      <w:pPr>
        <w:jc w:val="both"/>
      </w:pPr>
      <w:r w:rsidRPr="00C8774C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Ukoliko je kupac razlučni vjerovnik koji se jedini</w:t>
      </w:r>
      <w:r w:rsidR="00911451" w:rsidRPr="00C8774C">
        <w:t xml:space="preserve"> </w:t>
      </w:r>
      <w:r w:rsidRPr="00C8774C">
        <w:t xml:space="preserve">namiruje iz kupovnine ili </w:t>
      </w:r>
    </w:p>
    <w:p w:rsidRDefault="003E5BDA" w:rsidP="00911451" w:rsidR="003E5BDA" w:rsidRPr="00C8774C">
      <w:pPr>
        <w:jc w:val="both"/>
      </w:pPr>
      <w:r w:rsidRPr="00C8774C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C8774C">
      <w:pPr>
        <w:ind w:firstLine="708" w:left="705"/>
        <w:jc w:val="both"/>
      </w:pPr>
      <w:r w:rsidRPr="00C8774C">
        <w:t>Ako kupovnina iznosi više od njegove tražbine</w:t>
      </w:r>
      <w:r w:rsidR="00911451" w:rsidRPr="00C8774C">
        <w:t xml:space="preserve"> </w:t>
      </w:r>
      <w:r w:rsidRPr="00C8774C">
        <w:t xml:space="preserve">razlučni je vjerovnik </w:t>
      </w:r>
    </w:p>
    <w:p w:rsidRDefault="003E5BDA" w:rsidP="00911451" w:rsidR="003E5BDA" w:rsidRPr="00C8774C">
      <w:pPr>
        <w:jc w:val="both"/>
      </w:pPr>
      <w:r w:rsidRPr="00C8774C">
        <w:t xml:space="preserve">dužan položiti razliku.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Razlučni vjerovnik dužan je položiti onaj iznos</w:t>
      </w:r>
      <w:r w:rsidR="00911451" w:rsidRPr="00C8774C">
        <w:t xml:space="preserve"> </w:t>
      </w:r>
      <w:r w:rsidRPr="00C8774C">
        <w:t xml:space="preserve">kupovnine koji odgovara </w:t>
      </w:r>
    </w:p>
    <w:p w:rsidRDefault="003E5BDA" w:rsidP="003E5BDA" w:rsidR="00E66705" w:rsidRPr="00C8774C">
      <w:pPr>
        <w:jc w:val="both"/>
      </w:pPr>
      <w:r w:rsidRPr="00C8774C">
        <w:t xml:space="preserve">iznosu troškova iz čl. 170 Stečajnog zakona. </w:t>
      </w:r>
    </w:p>
    <w:p w:rsidRDefault="003E5BDA" w:rsidP="003E5BDA" w:rsidR="003E5BDA" w:rsidRPr="00C8774C">
      <w:pPr>
        <w:jc w:val="both"/>
      </w:pPr>
      <w:r w:rsidRPr="00C8774C">
        <w:t xml:space="preserve">6. </w:t>
      </w:r>
      <w:r w:rsidRPr="00C8774C">
        <w:tab/>
      </w:r>
      <w:r w:rsidRPr="00C8774C">
        <w:tab/>
        <w:t xml:space="preserve">Nekretnina će se rješenjem o dosudi dosuditi kupcu koji ponudi najpovoljniju cijenu. </w:t>
      </w:r>
    </w:p>
    <w:p w:rsidRDefault="003E5BDA" w:rsidP="00A87218" w:rsidR="00A87218">
      <w:pPr>
        <w:ind w:firstLine="708" w:left="708"/>
        <w:jc w:val="both"/>
      </w:pPr>
      <w:r w:rsidRPr="00C8774C">
        <w:t>Nekretnina će se dosuditi i kupcima koji su ponudili</w:t>
      </w:r>
      <w:r w:rsidR="00A87218">
        <w:t xml:space="preserve"> </w:t>
      </w:r>
      <w:r w:rsidRPr="00C8774C">
        <w:t xml:space="preserve">i nižu cijenu (ali ne i nižu </w:t>
      </w:r>
    </w:p>
    <w:p w:rsidRDefault="003E5BDA" w:rsidP="00A87218" w:rsidR="003E5BDA" w:rsidRPr="00C8774C">
      <w:pPr>
        <w:jc w:val="both"/>
      </w:pPr>
      <w:r w:rsidRPr="00C8774C">
        <w:t xml:space="preserve">od one početne na ovom ročištu za prodaju) prema iznosu ponuđene cijene, ako kupci koji su ponudili veću cijenu </w:t>
      </w:r>
      <w:r w:rsidR="00A87218">
        <w:t>ne polože kupovninu iz točke V.5</w:t>
      </w:r>
      <w:r w:rsidRPr="00C8774C">
        <w:t xml:space="preserve">. </w:t>
      </w:r>
    </w:p>
    <w:p w:rsidRDefault="003E5BDA" w:rsidP="003E5BDA" w:rsidR="003E5BDA" w:rsidRPr="00C8774C">
      <w:pPr>
        <w:jc w:val="both"/>
      </w:pPr>
      <w:r w:rsidRPr="00C8774C">
        <w:t xml:space="preserve">7. </w:t>
      </w:r>
      <w:r w:rsidRPr="00C8774C">
        <w:tab/>
      </w:r>
      <w:r w:rsidRPr="00C8774C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E5BDA" w:rsidRPr="00C8774C">
      <w:pPr>
        <w:jc w:val="both"/>
      </w:pPr>
      <w:r w:rsidRPr="00C8774C">
        <w:t xml:space="preserve">8.  </w:t>
      </w:r>
      <w:r w:rsidRPr="00C8774C">
        <w:tab/>
      </w:r>
      <w:r w:rsidRPr="00C8774C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Nakon pravomoćnosti rješenja o dosudi i nakon što</w:t>
      </w:r>
      <w:r w:rsidR="00911451" w:rsidRPr="00C8774C">
        <w:t xml:space="preserve"> </w:t>
      </w:r>
      <w:r w:rsidRPr="00C8774C">
        <w:t xml:space="preserve">kupac položi </w:t>
      </w:r>
    </w:p>
    <w:p w:rsidRDefault="003E5BDA" w:rsidP="00911451" w:rsidR="003E5BDA" w:rsidRPr="00C8774C">
      <w:pPr>
        <w:jc w:val="both"/>
      </w:pPr>
      <w:r w:rsidRPr="00C8774C">
        <w:t>kupovninu sud će donijeti zaključak o predaji nekretnine kupcu čime kupac stupa u posjed istih.</w:t>
      </w:r>
    </w:p>
    <w:p w:rsidRDefault="003E5BDA" w:rsidP="003E5BDA" w:rsidR="00911451" w:rsidRPr="00C8774C">
      <w:pPr>
        <w:numPr>
          <w:ilvl w:val="0"/>
          <w:numId w:val="27"/>
        </w:numPr>
        <w:jc w:val="both"/>
      </w:pPr>
      <w:r w:rsidRPr="00C8774C">
        <w:t xml:space="preserve">       Ako kupac radi plaćanja kupovnine treba uzeti kredit, sud će na prijedlog </w:t>
      </w:r>
    </w:p>
    <w:p w:rsidRDefault="003E5BDA" w:rsidP="003E5BDA" w:rsidR="003E5BDA" w:rsidRPr="00C8774C">
      <w:pPr>
        <w:jc w:val="both"/>
      </w:pPr>
      <w:r w:rsidRPr="00C8774C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C8774C">
        <w:t xml:space="preserve"> </w:t>
      </w:r>
      <w:r w:rsidRPr="00C8774C">
        <w:t>nekretninama radi osiguranja tražbine po osnovi kredita u korist davatelja kredita u skladu sa Sporazumom o osiguranju.</w:t>
      </w: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131531" w:rsidP="00911451" w:rsidR="00911451" w:rsidRPr="00C8774C">
      <w:pPr>
        <w:ind w:firstLine="708" w:left="708"/>
        <w:jc w:val="both"/>
      </w:pP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</w:p>
    <w:p w:rsidRDefault="00911451" w:rsidP="00911451" w:rsidR="00911451" w:rsidRPr="00C8774C">
      <w:pPr>
        <w:ind w:firstLine="708" w:left="708"/>
        <w:jc w:val="both"/>
      </w:pPr>
    </w:p>
    <w:p w:rsidRDefault="003E5BDA" w:rsidP="00911451" w:rsidR="00911451" w:rsidRPr="00C8774C">
      <w:pPr>
        <w:ind w:firstLine="708" w:left="708"/>
        <w:jc w:val="both"/>
      </w:pPr>
      <w:r w:rsidRPr="00C8774C">
        <w:t>U slučaju osiguranja kredita prijenosom vlasništva na</w:t>
      </w:r>
      <w:r w:rsidR="00911451" w:rsidRPr="00C8774C">
        <w:t xml:space="preserve"> </w:t>
      </w:r>
      <w:r w:rsidRPr="00C8774C">
        <w:t xml:space="preserve">nekretninama sud </w:t>
      </w:r>
    </w:p>
    <w:p w:rsidRDefault="003E5BDA" w:rsidP="003E5BDA" w:rsidR="003E5BDA" w:rsidRPr="00C8774C">
      <w:pPr>
        <w:jc w:val="both"/>
      </w:pPr>
      <w:r w:rsidRPr="00C8774C">
        <w:t>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C8774C">
        <w:t xml:space="preserve"> </w:t>
      </w:r>
      <w:r w:rsidRPr="00C8774C">
        <w:t xml:space="preserve">obavlja radi osiguranja. </w:t>
      </w:r>
    </w:p>
    <w:p w:rsidRDefault="003E5BDA" w:rsidP="003E5BDA" w:rsidR="003E5BDA" w:rsidRPr="00C8774C">
      <w:pPr>
        <w:jc w:val="both"/>
      </w:pPr>
      <w:r w:rsidRPr="00C8774C">
        <w:t xml:space="preserve">10.  </w:t>
      </w:r>
      <w:r w:rsidRPr="00C8774C">
        <w:tab/>
        <w:t>Prodaja se obavlja po načelu „viđeno-kupljeno“ što isključuje sve naknadne prigovore kupca.</w:t>
      </w:r>
    </w:p>
    <w:p w:rsidRDefault="00F959B9" w:rsidP="003E5BDA" w:rsidR="003E5BDA" w:rsidRPr="00C8774C">
      <w:pPr>
        <w:jc w:val="both"/>
      </w:pPr>
      <w:r>
        <w:t xml:space="preserve">11. </w:t>
      </w:r>
      <w:r>
        <w:tab/>
      </w:r>
      <w:r w:rsidR="003E5BDA" w:rsidRPr="00C8774C">
        <w:t>Razgledati nekretnine i dokumentaciju vezanu za iste,</w:t>
      </w:r>
      <w:r w:rsidR="00911451" w:rsidRPr="00C8774C">
        <w:t xml:space="preserve"> </w:t>
      </w:r>
      <w:r w:rsidR="003E5BDA" w:rsidRPr="00C8774C">
        <w:t>zainteresirane osobe mogu u vrijeme i u dogovoru sa stečajni</w:t>
      </w:r>
      <w:r w:rsidR="00D30EC5" w:rsidRPr="00C8774C">
        <w:t>m upravitel</w:t>
      </w:r>
      <w:r w:rsidR="00DF1E23" w:rsidRPr="00C8774C">
        <w:t>jem na broj telefona 01-6152-555</w:t>
      </w:r>
      <w:r w:rsidR="00A250E1">
        <w:t>.</w:t>
      </w:r>
      <w:r w:rsidR="00D30EC5" w:rsidRPr="00C8774C">
        <w:t xml:space="preserve"> </w:t>
      </w:r>
    </w:p>
    <w:p w:rsidRDefault="003E5BDA" w:rsidP="003E5BDA" w:rsidR="003E5BDA" w:rsidRPr="00C8774C">
      <w:pPr>
        <w:ind w:left="708"/>
      </w:pPr>
    </w:p>
    <w:p w:rsidRDefault="003E5BDA" w:rsidP="003E5BDA" w:rsidR="003E5BDA" w:rsidRPr="00C8774C">
      <w:pPr>
        <w:pStyle w:val="Naslov1"/>
        <w:rPr>
          <w:b w:val="false"/>
        </w:rPr>
      </w:pPr>
      <w:r w:rsidRPr="00C8774C">
        <w:rPr>
          <w:b w:val="false"/>
        </w:rPr>
        <w:t xml:space="preserve">Obrazloženje </w:t>
      </w:r>
    </w:p>
    <w:p w:rsidRDefault="003E5BDA" w:rsidP="003E5BDA" w:rsidR="003E5BDA" w:rsidRPr="00C8774C"/>
    <w:p w:rsidRDefault="003E5BDA" w:rsidP="003E5BDA" w:rsidR="003E5BDA" w:rsidRPr="00C8774C">
      <w:r w:rsidRPr="00C8774C">
        <w:tab/>
      </w:r>
      <w:r w:rsidRPr="00C8774C">
        <w:tab/>
        <w:t>Nekretnine koje su predmet prodaje na kojima postoji razlučno pravo prodaju se u stečajnom postupku temeljem</w:t>
      </w:r>
      <w:r w:rsidR="00DF1E23" w:rsidRPr="00C8774C">
        <w:t xml:space="preserve"> </w:t>
      </w:r>
      <w:r w:rsidR="00902C05">
        <w:t xml:space="preserve">prijedloga stečajne upraviteljice od 25. siječnja 2016. godine. </w:t>
      </w:r>
      <w:r w:rsidRPr="00C8774C">
        <w:t xml:space="preserve"> Tržna vrijednost nekretnine utvrđena je  vješta</w:t>
      </w:r>
      <w:r w:rsidR="00902C05">
        <w:t>čenjem po građevinskom vještaku</w:t>
      </w:r>
      <w:r w:rsidR="00A87218">
        <w:t>.</w:t>
      </w:r>
    </w:p>
    <w:p w:rsidRDefault="003E5BDA" w:rsidP="00902C05" w:rsidR="00911451">
      <w:r w:rsidRPr="00C8774C">
        <w:tab/>
        <w:t xml:space="preserve"> </w:t>
      </w:r>
      <w:r w:rsidRPr="00C8774C">
        <w:tab/>
      </w:r>
      <w:r w:rsidR="00902C05" w:rsidRPr="00962D2B">
        <w:t>Način prodaje i</w:t>
      </w:r>
      <w:r w:rsidR="00902C05">
        <w:t xml:space="preserve"> uvjeti prodaje te </w:t>
      </w:r>
      <w:r w:rsidR="00902C05" w:rsidRPr="00962D2B">
        <w:t xml:space="preserve"> početna cijena utvrđ</w:t>
      </w:r>
      <w:r w:rsidR="00902C05">
        <w:t>eni su čl. 164 Stečajnog zakona i odgovarajućih odredbi Ovršnog zakona.</w:t>
      </w:r>
    </w:p>
    <w:p w:rsidRDefault="00902C05" w:rsidP="00902C05" w:rsidR="00902C05" w:rsidRPr="00C8774C"/>
    <w:p w:rsidRDefault="003E5BDA" w:rsidP="003E5BDA" w:rsidR="003E5BDA" w:rsidRPr="00C8774C">
      <w:pPr>
        <w:jc w:val="center"/>
      </w:pPr>
      <w:r w:rsidRPr="00C8774C">
        <w:t xml:space="preserve">U Zagrebu, </w:t>
      </w:r>
      <w:r w:rsidR="00902C05">
        <w:t xml:space="preserve">12. veljače 2016. </w:t>
      </w:r>
      <w:r w:rsidR="00911451" w:rsidRPr="00C8774C">
        <w:t xml:space="preserve"> </w:t>
      </w:r>
    </w:p>
    <w:p w:rsidRDefault="003E5BDA" w:rsidP="003E5BDA" w:rsidR="003E5BDA" w:rsidRPr="00C8774C">
      <w:pPr>
        <w:jc w:val="center"/>
      </w:pPr>
    </w:p>
    <w:p w:rsidRDefault="003E5BDA" w:rsidP="003E5BDA" w:rsidR="003E5BDA" w:rsidRPr="00C8774C">
      <w:pPr>
        <w:ind w:firstLine="708" w:left="5664"/>
      </w:pPr>
      <w:r w:rsidRPr="00C8774C">
        <w:t xml:space="preserve">STEČAJNI SUDAC </w:t>
      </w:r>
    </w:p>
    <w:p w:rsidRDefault="003E5BDA" w:rsidP="003E5BDA" w:rsidR="003E5BDA" w:rsidRPr="00C8774C"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  <w:t>Nada Kraljić</w:t>
      </w:r>
      <w:r w:rsidR="00904AA8">
        <w:t>,v.r.</w:t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  <w:t xml:space="preserve">   </w:t>
      </w:r>
    </w:p>
    <w:p w:rsidRDefault="003E5BDA" w:rsidP="003E5BDA" w:rsidR="003E5BDA" w:rsidRPr="00C8774C">
      <w:r w:rsidRPr="00C8774C">
        <w:t xml:space="preserve">POUKA O PRAVNOM LIJEKU </w:t>
      </w:r>
    </w:p>
    <w:p w:rsidRDefault="003E5BDA" w:rsidP="003E5BDA" w:rsidR="003E5BDA" w:rsidRPr="00C8774C">
      <w:r w:rsidRPr="00C8774C">
        <w:t>Protiv ovog zaključka nije dopušten pravni lijek.</w:t>
      </w:r>
    </w:p>
    <w:p w:rsidRDefault="003E5BDA" w:rsidP="003E5BDA" w:rsidR="003E5BDA" w:rsidRPr="00C8774C">
      <w:r w:rsidRPr="00C8774C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C8774C">
          <w:t>11 st</w:t>
        </w:r>
      </w:smartTag>
      <w:r w:rsidRPr="00C8774C">
        <w:t>. 6 OZ-a)</w:t>
      </w:r>
    </w:p>
    <w:p w:rsidRDefault="00D55D3F" w:rsidP="00D55D3F" w:rsidR="00D55D3F">
      <w:pPr>
        <w:ind w:left="708"/>
      </w:pPr>
    </w:p>
    <w:p w:rsidRDefault="00904AA8" w:rsidR="00904A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04AA8" w:rsidP="00904AA8" w:rsidR="00904AA8">
      <w:pPr>
        <w:ind w:firstLine="708" w:left="4956"/>
      </w:pPr>
      <w:r>
        <w:t>Vinka Mihalinčić</w:t>
      </w:r>
    </w:p>
    <w:p w:rsidRDefault="00904AA8" w:rsidP="00D55D3F" w:rsidR="00904AA8" w:rsidRPr="00C8774C">
      <w:pPr>
        <w:ind w:left="708"/>
      </w:pPr>
    </w:p>
    <w:p w:rsidRDefault="00D2227A" w:rsidP="008D10E8" w:rsidR="00D2227A" w:rsidRPr="00C8774C"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  <w:t xml:space="preserve"> </w:t>
      </w:r>
    </w:p>
    <w:p w:rsidRDefault="00D12A6C" w:rsidP="003D099E" w:rsidR="00D12A6C" w:rsidRPr="00C8774C">
      <w:pPr>
        <w:ind w:left="708"/>
      </w:pP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</w:p>
    <w:sectPr w:rsidSect="00E66705" w:rsidR="00D12A6C" w:rsidRPr="00C8774C">
      <w:headerReference w:type="even" r:id="rId11"/>
      <w:headerReference w:type="default" r:id="rId12"/>
      <w:pgSz w:h="16838" w:w="11906"/>
      <w:pgMar w:gutter="0" w:footer="708" w:header="708" w:left="1417" w:bottom="719" w:right="1417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E82" w:rsidR="00915E82">
      <w:r>
        <w:separator/>
      </w:r>
    </w:p>
  </w:endnote>
  <w:endnote w:id="0" w:type="continuationSeparator">
    <w:p w:rsidRDefault="00915E82" w:rsidR="00915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E82" w:rsidR="00915E82">
      <w:r>
        <w:separator/>
      </w:r>
    </w:p>
  </w:footnote>
  <w:footnote w:id="0" w:type="continuationSeparator">
    <w:p w:rsidRDefault="00915E82" w:rsidR="00915E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DC1" w:rsidP="000A7FD1" w:rsidR="00CD0D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DC1" w:rsidR="00CD0D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DC1" w:rsidP="000A7FD1" w:rsidR="00CD0D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A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7EE2" w:rsidR="00CD0DC1">
    <w:pPr>
      <w:pStyle w:val="Zaglavlje"/>
    </w:pPr>
    <w:r>
      <w:t xml:space="preserve">                                                                                                     </w:t>
    </w:r>
    <w:r w:rsidR="00450D73">
      <w:t>31-St-649/12-200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5"/>
  </w:num>
  <w:num w:numId="3">
    <w:abstractNumId w:val="17"/>
  </w:num>
  <w:num w:numId="4">
    <w:abstractNumId w:val="2"/>
  </w:num>
  <w:num w:numId="5">
    <w:abstractNumId w:val="24"/>
  </w:num>
  <w:num w:numId="6">
    <w:abstractNumId w:val="15"/>
  </w:num>
  <w:num w:numId="7">
    <w:abstractNumId w:val="18"/>
  </w:num>
  <w:num w:numId="8">
    <w:abstractNumId w:val="22"/>
  </w:num>
  <w:num w:numId="9">
    <w:abstractNumId w:val="19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0"/>
  </w:num>
  <w:num w:numId="16">
    <w:abstractNumId w:val="21"/>
  </w:num>
  <w:num w:numId="17">
    <w:abstractNumId w:val="14"/>
  </w:num>
  <w:num w:numId="18">
    <w:abstractNumId w:val="12"/>
  </w:num>
  <w:num w:numId="19">
    <w:abstractNumId w:val="16"/>
  </w:num>
  <w:num w:numId="20">
    <w:abstractNumId w:val="13"/>
  </w:num>
  <w:num w:numId="21">
    <w:abstractNumId w:val="3"/>
  </w:num>
  <w:num w:numId="22">
    <w:abstractNumId w:val="26"/>
  </w:num>
  <w:num w:numId="23">
    <w:abstractNumId w:val="23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4A89"/>
    <w:rsid w:val="00042A75"/>
    <w:rsid w:val="00043A6E"/>
    <w:rsid w:val="000628CD"/>
    <w:rsid w:val="00066EFF"/>
    <w:rsid w:val="00077AFE"/>
    <w:rsid w:val="000A54E2"/>
    <w:rsid w:val="000A7FD1"/>
    <w:rsid w:val="000B767E"/>
    <w:rsid w:val="000E67DC"/>
    <w:rsid w:val="000F7E53"/>
    <w:rsid w:val="00131531"/>
    <w:rsid w:val="00131BD3"/>
    <w:rsid w:val="00141CFE"/>
    <w:rsid w:val="0018332C"/>
    <w:rsid w:val="001B5CE4"/>
    <w:rsid w:val="002349EC"/>
    <w:rsid w:val="00264E94"/>
    <w:rsid w:val="00273268"/>
    <w:rsid w:val="0027356B"/>
    <w:rsid w:val="00307900"/>
    <w:rsid w:val="00327920"/>
    <w:rsid w:val="00341AD9"/>
    <w:rsid w:val="00355D20"/>
    <w:rsid w:val="00356D07"/>
    <w:rsid w:val="00362B3F"/>
    <w:rsid w:val="00387842"/>
    <w:rsid w:val="003C551E"/>
    <w:rsid w:val="003D099E"/>
    <w:rsid w:val="003D61A6"/>
    <w:rsid w:val="003E5BDA"/>
    <w:rsid w:val="003F6871"/>
    <w:rsid w:val="0040460B"/>
    <w:rsid w:val="00413A1A"/>
    <w:rsid w:val="004162ED"/>
    <w:rsid w:val="00446B63"/>
    <w:rsid w:val="00450D73"/>
    <w:rsid w:val="004A1287"/>
    <w:rsid w:val="004A47DB"/>
    <w:rsid w:val="004C52A6"/>
    <w:rsid w:val="005000A5"/>
    <w:rsid w:val="005E3CED"/>
    <w:rsid w:val="0062708A"/>
    <w:rsid w:val="00630298"/>
    <w:rsid w:val="00681D81"/>
    <w:rsid w:val="00690D9D"/>
    <w:rsid w:val="006A3F6F"/>
    <w:rsid w:val="006C3E18"/>
    <w:rsid w:val="00712283"/>
    <w:rsid w:val="0075780D"/>
    <w:rsid w:val="007675D8"/>
    <w:rsid w:val="007A213D"/>
    <w:rsid w:val="007B2279"/>
    <w:rsid w:val="007F3674"/>
    <w:rsid w:val="007F3A38"/>
    <w:rsid w:val="008001FD"/>
    <w:rsid w:val="0085604A"/>
    <w:rsid w:val="00861B74"/>
    <w:rsid w:val="00881A0A"/>
    <w:rsid w:val="008D10E8"/>
    <w:rsid w:val="00902C05"/>
    <w:rsid w:val="00904AA8"/>
    <w:rsid w:val="00911451"/>
    <w:rsid w:val="00915E82"/>
    <w:rsid w:val="00935208"/>
    <w:rsid w:val="009640AE"/>
    <w:rsid w:val="00966CB1"/>
    <w:rsid w:val="009A7E54"/>
    <w:rsid w:val="009B42DD"/>
    <w:rsid w:val="009E1780"/>
    <w:rsid w:val="009F09A0"/>
    <w:rsid w:val="00A14739"/>
    <w:rsid w:val="00A15BF0"/>
    <w:rsid w:val="00A16CA1"/>
    <w:rsid w:val="00A224D4"/>
    <w:rsid w:val="00A250E1"/>
    <w:rsid w:val="00A307A2"/>
    <w:rsid w:val="00A3205C"/>
    <w:rsid w:val="00A33A3D"/>
    <w:rsid w:val="00A87218"/>
    <w:rsid w:val="00A90F53"/>
    <w:rsid w:val="00A913A2"/>
    <w:rsid w:val="00AD6C46"/>
    <w:rsid w:val="00AE119F"/>
    <w:rsid w:val="00AE48AF"/>
    <w:rsid w:val="00AF2FEC"/>
    <w:rsid w:val="00B264AF"/>
    <w:rsid w:val="00B35DE0"/>
    <w:rsid w:val="00B7776B"/>
    <w:rsid w:val="00B914AB"/>
    <w:rsid w:val="00BA20A0"/>
    <w:rsid w:val="00BB6073"/>
    <w:rsid w:val="00BF615E"/>
    <w:rsid w:val="00C00C27"/>
    <w:rsid w:val="00C03C37"/>
    <w:rsid w:val="00C16159"/>
    <w:rsid w:val="00C816FC"/>
    <w:rsid w:val="00C8774C"/>
    <w:rsid w:val="00CD0DC1"/>
    <w:rsid w:val="00D12A6C"/>
    <w:rsid w:val="00D2227A"/>
    <w:rsid w:val="00D30EC5"/>
    <w:rsid w:val="00D43A36"/>
    <w:rsid w:val="00D55D3F"/>
    <w:rsid w:val="00D861F4"/>
    <w:rsid w:val="00DC0EFA"/>
    <w:rsid w:val="00DC22B9"/>
    <w:rsid w:val="00DE7EE2"/>
    <w:rsid w:val="00DF1E23"/>
    <w:rsid w:val="00E15257"/>
    <w:rsid w:val="00E66701"/>
    <w:rsid w:val="00E66705"/>
    <w:rsid w:val="00E87F24"/>
    <w:rsid w:val="00E942A3"/>
    <w:rsid w:val="00EE6BB0"/>
    <w:rsid w:val="00F11886"/>
    <w:rsid w:val="00F4078B"/>
    <w:rsid w:val="00F4462A"/>
    <w:rsid w:val="00F50921"/>
    <w:rsid w:val="00F74968"/>
    <w:rsid w:val="00F76470"/>
    <w:rsid w:val="00F92B09"/>
    <w:rsid w:val="00F959B9"/>
    <w:rsid w:val="00FD0DFE"/>
    <w:rsid w:val="00FE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rsid w:val="00DE7E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E7E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4A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A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rsid w:val="00DE7E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E7E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4A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A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057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2012.</izvorni_sadrzaj>
    <derivirana_varijabla naziv="DomainObject.Predmet.DatumOsnivanja_1">14.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St-649/2012</izvorni_sadrzaj>
    <derivirana_varijabla naziv="DomainObject.Predmet.OznakaBroj_1">St-649/2012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STONČICA d.o.o.</izvorni_sadrzaj>
    <derivirana_varijabla naziv="DomainObject.Predmet.ProtustrankaFormated_1">  STONČICA d.o.o.</derivirana_varijabla>
  </DomainObject.Predmet.ProtustrankaFormated>
  <DomainObject.Predmet.ProtustrankaFormatedOIB>
    <izvorni_sadrzaj>  STONČICA d.o.o., OIB 02885927195</izvorni_sadrzaj>
    <derivirana_varijabla naziv="DomainObject.Predmet.ProtustrankaFormatedOIB_1">  STONČICA d.o.o., OIB 02885927195</derivirana_varijabla>
  </DomainObject.Predmet.ProtustrankaFormatedOIB>
  <DomainObject.Predmet.ProtustrankaFormatedWithAdress>
    <izvorni_sadrzaj> STONČICA d.o.o., I PILE BR.1, 10000 Zagreb</izvorni_sadrzaj>
    <derivirana_varijabla naziv="DomainObject.Predmet.ProtustrankaFormatedWithAdress_1"> STONČICA d.o.o., I PILE BR.1, 10000 Zagreb</derivirana_varijabla>
  </DomainObject.Predmet.ProtustrankaFormatedWithAdress>
  <DomainObject.Predmet.ProtustrankaFormatedWithAdressOIB>
    <izvorni_sadrzaj> STONČICA d.o.o., OIB 02885927195, I PILE BR.1, 10000 Zagreb</izvorni_sadrzaj>
    <derivirana_varijabla naziv="DomainObject.Predmet.ProtustrankaFormatedWithAdressOIB_1"> STONČICA d.o.o., OIB 02885927195, I PILE BR.1, 10000 Zagreb</derivirana_varijabla>
  </DomainObject.Predmet.ProtustrankaFormatedWithAdressOIB>
  <DomainObject.Predmet.ProtustrankaWithAdress>
    <izvorni_sadrzaj>STONČICA d.o.o. I PILE BR.1, 10000 Zagreb</izvorni_sadrzaj>
    <derivirana_varijabla naziv="DomainObject.Predmet.ProtustrankaWithAdress_1">STONČICA d.o.o. I PILE BR.1, 10000 Zagreb</derivirana_varijabla>
  </DomainObject.Predmet.ProtustrankaWithAdress>
  <DomainObject.Predmet.ProtustrankaWithAdressOIB>
    <izvorni_sadrzaj>STONČICA d.o.o., OIB 02885927195, I PILE BR.1, 10000 Zagreb</izvorni_sadrzaj>
    <derivirana_varijabla naziv="DomainObject.Predmet.ProtustrankaWithAdressOIB_1">STONČICA d.o.o., OIB 02885927195, I PILE BR.1, 10000 Zagreb</derivirana_varijabla>
  </DomainObject.Predmet.ProtustrankaWithAdressOIB>
  <DomainObject.Predmet.ProtustrankaNazivFormated>
    <izvorni_sadrzaj>STONČICA d.o.o.</izvorni_sadrzaj>
    <derivirana_varijabla naziv="DomainObject.Predmet.ProtustrankaNazivFormated_1">STONČICA d.o.o.</derivirana_varijabla>
  </DomainObject.Predmet.ProtustrankaNazivFormated>
  <DomainObject.Predmet.ProtustrankaNazivFormatedOIB>
    <izvorni_sadrzaj>STONČICA d.o.o., OIB 02885927195</izvorni_sadrzaj>
    <derivirana_varijabla naziv="DomainObject.Predmet.ProtustrankaNazivFormatedOIB_1">STONČICA d.o.o., OIB 02885927195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STONČICA d.o.o.; VJEROVNICI; PBZ-NEKRETNINE društvo s ograničenom odgovornošću za promet nekretninama, graditeljstvo, trgovinu i usluge; Milica Kuhar; KOVILJKA PAVLIČIĆ; TANJA BIŠKIĆ</izvorni_sadrzaj>
    <derivirana_varijabla naziv="DomainObject.Predmet.StrankaFormated_1">  STONČICA d.o.o.; VJEROVNICI; PBZ-NEKRETNINE društvo s ograničenom odgovornošću za promet nekretninama, graditeljstvo, trgovinu i usluge; Milica Kuhar; KOVILJKA PAVLIČIĆ; TANJA BIŠKIĆ</derivirana_varijabla>
  </DomainObject.Predmet.StrankaFormated>
  <DomainObject.Predmet.StrankaFormatedOIB>
    <izvorni_sadrzaj>  STONČICA d.o.o., OIB 02885927195; VJEROVNICI; PBZ-NEKRETNINE društvo s ograničenom odgovornošću za promet nekretninama, graditeljstvo, trgovinu i usluge, OIB 61474106125; Milica Kuhar, OIB 25640655987; KOVILJKA PAVLIČIĆ; TANJA BIŠKIĆ</izvorni_sadrzaj>
    <derivirana_varijabla naziv="DomainObject.Predmet.StrankaFormatedOIB_1">  STONČICA d.o.o., OIB 02885927195; VJEROVNICI; PBZ-NEKRETNINE društvo s ograničenom odgovornošću za promet nekretninama, graditeljstvo, trgovinu i usluge, OIB 61474106125; Milica Kuhar, OIB 25640655987; KOVILJKA PAVLIČIĆ; TANJA BIŠKIĆ</derivirana_varijabla>
  </DomainObject.Predmet.StrankaFormatedOIB>
  <DomainObject.Predmet.StrankaFormatedWithAdress>
    <izvorni_sadrzaj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</izvorni_sadrzaj>
    <derivirana_varijabla naziv="DomainObject.Predmet.StrankaFormatedWithAdress_1"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</derivirana_varijabla>
  </DomainObject.Predmet.StrankaFormatedWithAdress>
  <DomainObject.Predmet.StrankaFormatedWithAdressOIB>
    <izvorni_sadrzaj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</izvorni_sadrzaj>
    <derivirana_varijabla naziv="DomainObject.Predmet.StrankaFormatedWithAdressOIB_1"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</derivirana_varijabla>
  </DomainObject.Predmet.StrankaFormatedWithAdressOIB>
  <DomainObject.Predmet.StrankaWithAdress>
    <izvorni_sadrzaj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</izvorni_sadrzaj>
    <derivirana_varijabla naziv="DomainObject.Predmet.StrankaWithAdress_1"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</derivirana_varijabla>
  </DomainObject.Predmet.StrankaWithAdress>
  <DomainObject.Predmet.StrankaWithAdressOIB>
    <izvorni_sadrzaj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</izvorni_sadrzaj>
    <derivirana_varijabla naziv="DomainObject.Predmet.StrankaWithAdressOIB_1"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</derivirana_varijabla>
  </DomainObject.Predmet.StrankaWithAdressOIB>
  <DomainObject.Predmet.StrankaNazivFormated>
    <izvorni_sadrzaj>STONČICA d.o.o.,VJEROVNICI,PBZ-NEKRETNINE društvo s ograničenom odgovornošću za promet nekretninama, graditeljstvo, trgovinu i usluge,Milica Kuhar,KOVILJKA PAVLIČIĆ,TANJA BIŠKIĆ</izvorni_sadrzaj>
    <derivirana_varijabla naziv="DomainObject.Predmet.StrankaNazivFormated_1">STONČICA d.o.o.,VJEROVNICI,PBZ-NEKRETNINE društvo s ograničenom odgovornošću za promet nekretninama, graditeljstvo, trgovinu i usluge,Milica Kuhar,KOVILJKA PAVLIČIĆ,TANJA BIŠKIĆ</derivirana_varijabla>
  </DomainObject.Predmet.StrankaNazivFormated>
  <DomainObject.Predmet.StrankaNazivFormatedOIB>
    <izvorni_sadrzaj>STONČICA d.o.o., OIB 02885927195,VJEROVNICI,PBZ-NEKRETNINE društvo s ograničenom odgovornošću za promet nekretninama, graditeljstvo, trgovinu i usluge, OIB 61474106125,Milica Kuhar, OIB 25640655987,KOVILJKA PAVLIČIĆ,TANJA BIŠKIĆ</izvorni_sadrzaj>
    <derivirana_varijabla naziv="DomainObject.Predmet.StrankaNazivFormatedOIB_1">STONČICA d.o.o., OIB 02885927195,VJEROVNICI,PBZ-NEKRETNINE društvo s ograničenom odgovornošću za promet nekretninama, graditeljstvo, trgovinu i usluge, OIB 61474106125,Milica Kuhar, OIB 25640655987,KOVILJKA PAVLIČIĆ,TANJA BIŠKIĆ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izvorni_sadrzaj>
    <derivirana_varijabla naziv="DomainObject.Predmet.StrankaList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derivirana_varijabla>
  </DomainObject.Predmet.StrankaListFormated>
  <DomainObject.Predmet.StrankaList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izvorni_sadrzaj>
    <derivirana_varijabla naziv="DomainObject.Predmet.StrankaList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derivirana_varijabla>
  </DomainObject.Predmet.StrankaListFormatedOIB>
  <DomainObject.Predmet.StrankaListFormatedWithAdress>
    <izvorni_sadrzaj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</izvorni_sadrzaj>
    <derivirana_varijabla naziv="DomainObject.Predmet.StrankaListFormatedWithAdress_1"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</derivirana_varijabla>
  </DomainObject.Predmet.StrankaListFormatedWithAdress>
  <DomainObject.Predmet.StrankaListFormatedWithAdressOIB>
    <izvorni_sadrzaj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</izvorni_sadrzaj>
    <derivirana_varijabla naziv="DomainObject.Predmet.StrankaListFormatedWithAdressOIB_1"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</derivirana_varijabla>
  </DomainObject.Predmet.StrankaListFormatedWithAdressOIB>
  <DomainObject.Predmet.StrankaListNaziv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izvorni_sadrzaj>
    <derivirana_varijabla naziv="DomainObject.Predmet.StrankaListNaziv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</derivirana_varijabla>
  </DomainObject.Predmet.StrankaListNazivFormated>
  <DomainObject.Predmet.StrankaListNaziv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izvorni_sadrzaj>
    <derivirana_varijabla naziv="DomainObject.Predmet.StrankaListNaziv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</derivirana_varijabla>
  </DomainObject.Predmet.StrankaListNazivFormatedOIB>
  <DomainObject.Predmet.ProtuStrankaListFormated>
    <izvorni_sadrzaj>
      <item>STONČICA d.o.o.</item>
    </izvorni_sadrzaj>
    <derivirana_varijabla naziv="DomainObject.Predmet.ProtuStrankaListFormated_1">
      <item>STONČICA d.o.o.</item>
    </derivirana_varijabla>
  </DomainObject.Predmet.ProtuStrankaListFormated>
  <DomainObject.Predmet.ProtuStrankaListFormatedOIB>
    <izvorni_sadrzaj>
      <item>STONČICA d.o.o., OIB 02885927195</item>
    </izvorni_sadrzaj>
    <derivirana_varijabla naziv="DomainObject.Predmet.ProtuStrankaListFormatedOIB_1">
      <item>STONČICA d.o.o., OIB 02885927195</item>
    </derivirana_varijabla>
  </DomainObject.Predmet.ProtuStrankaListFormatedOIB>
  <DomainObject.Predmet.ProtuStrankaListFormatedWithAdress>
    <izvorni_sadrzaj>
      <item>STONČICA d.o.o., I PILE BR.1, 10000 Zagreb</item>
    </izvorni_sadrzaj>
    <derivirana_varijabla naziv="DomainObject.Predmet.ProtuStrankaListFormatedWithAdress_1">
      <item>STONČICA d.o.o., I PILE BR.1, 10000 Zagreb</item>
    </derivirana_varijabla>
  </DomainObject.Predmet.ProtuStrankaListFormatedWithAdress>
  <DomainObject.Predmet.ProtuStrankaListFormatedWithAdressOIB>
    <izvorni_sadrzaj>
      <item>STONČICA d.o.o., OIB 02885927195, I PILE BR.1, 10000 Zagreb</item>
    </izvorni_sadrzaj>
    <derivirana_varijabla naziv="DomainObject.Predmet.ProtuStrankaListFormatedWithAdressOIB_1">
      <item>STONČICA d.o.o., OIB 02885927195, I PILE BR.1, 10000 Zagreb</item>
    </derivirana_varijabla>
  </DomainObject.Predmet.ProtuStrankaListFormatedWithAdressOIB>
  <DomainObject.Predmet.ProtuStrankaListNazivFormated>
    <izvorni_sadrzaj>
      <item>STONČICA d.o.o.</item>
    </izvorni_sadrzaj>
    <derivirana_varijabla naziv="DomainObject.Predmet.ProtuStrankaListNazivFormated_1">
      <item>STONČICA d.o.o.</item>
    </derivirana_varijabla>
  </DomainObject.Predmet.ProtuStrankaListNazivFormated>
  <DomainObject.Predmet.ProtuStrankaListNazivFormatedOIB>
    <izvorni_sadrzaj>
      <item>STONČICA d.o.o., OIB 02885927195</item>
    </izvorni_sadrzaj>
    <derivirana_varijabla naziv="DomainObject.Predmet.ProtuStrankaListNazivFormatedOIB_1">
      <item>STONČICA d.o.o., OIB 02885927195</item>
    </derivirana_varijabla>
  </DomainObject.Predmet.ProtuStrankaListNazivFormatedOIB>
  <DomainObject.Predmet.OstaliList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izvorni_sadrzaj>
    <derivirana_varijabla naziv="DomainObject.Predmet.OstaliList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derivirana_varijabla>
  </DomainObject.Predmet.OstaliListFormated>
  <DomainObject.Predmet.OstaliList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izvorni_sadrzaj>
    <derivirana_varijabla naziv="DomainObject.Predmet.OstaliList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derivirana_varijabla>
  </DomainObject.Predmet.OstaliListFormatedOIB>
  <DomainObject.Predmet.OstaliListFormatedWithAdress>
    <izvorni_sadrzaj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</izvorni_sadrzaj>
    <derivirana_varijabla naziv="DomainObject.Predmet.OstaliListFormatedWithAdress_1"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</derivirana_varijabla>
  </DomainObject.Predmet.OstaliListFormatedWithAdress>
  <DomainObject.Predmet.OstaliListFormatedWithAdressOIB>
    <izvorni_sadrzaj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</izvorni_sadrzaj>
    <derivirana_varijabla naziv="DomainObject.Predmet.OstaliListFormatedWithAdressOIB_1"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</derivirana_varijabla>
  </DomainObject.Predmet.OstaliListFormatedWithAdressOIB>
  <DomainObject.Predmet.OstaliListNaziv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izvorni_sadrzaj>
    <derivirana_varijabla naziv="DomainObject.Predmet.OstaliListNaziv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derivirana_varijabla>
  </DomainObject.Predmet.OstaliListNazivFormated>
  <DomainObject.Predmet.OstaliListNaziv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izvorni_sadrzaj>
    <derivirana_varijabla naziv="DomainObject.Predmet.OstaliListNaziv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STONČICA d.o.o. i dr.</izvorni_sadrzaj>
    <derivirana_varijabla naziv="DomainObject.Predmet.StrankaIDrugi_1">STONČICA d.o.o. i dr.</derivirana_varijabla>
  </DomainObject.Predmet.StrankaIDrugi>
  <DomainObject.Predmet.ProtustrankaIDrugi>
    <izvorni_sadrzaj>STONČICA d.o.o.</izvorni_sadrzaj>
    <derivirana_varijabla naziv="DomainObject.Predmet.ProtustrankaIDrugi_1">STONČICA d.o.o.</derivirana_varijabla>
  </DomainObject.Predmet.ProtustrankaIDrugi>
  <DomainObject.Predmet.StrankaIDrugiAdressOIB>
    <izvorni_sadrzaj>STONČICA d.o.o., OIB 02885927195, I PILE BR 1., 10000 Zagreb i dr.</izvorni_sadrzaj>
    <derivirana_varijabla naziv="DomainObject.Predmet.StrankaIDrugiAdressOIB_1">STONČICA d.o.o., OIB 02885927195, I PILE BR 1., 10000 Zagreb i dr.</derivirana_varijabla>
  </DomainObject.Predmet.StrankaIDrugiAdressOIB>
  <DomainObject.Predmet.ProtustrankaIDrugiAdressOIB>
    <izvorni_sadrzaj>STONČICA d.o.o., OIB 02885927195, I PILE BR.1, 10000 Zagreb</izvorni_sadrzaj>
    <derivirana_varijabla naziv="DomainObject.Predmet.ProtustrankaIDrugiAdressOIB_1">STONČICA d.o.o., OIB 02885927195, I PILE BR.1,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</izvorni_sadrzaj>
    <derivirana_varijabla naziv="DomainObject.Predmet.SudioniciListNaziv_1"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</derivirana_varijabla>
  </DomainObject.Predmet.SudioniciListNaziv>
  <DomainObject.Predmet.SudioniciListAdressOIB>
    <izvorni_sadrzaj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</izvorni_sadrzaj>
    <derivirana_varijabla naziv="DomainObject.Predmet.SudioniciListAdressOIB_1"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</izvorni_sadrzaj>
    <derivirana_varijabla naziv="DomainObject.Predmet.SudioniciListNazivOIB_1"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63E28-17E8-4DAD-A5EF-50FE10F408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1105</properties:Words>
  <properties:Characters>6032</properties:Characters>
  <properties:Lines>136</properties:Lines>
  <properties:Paragraphs>63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2016-02-12T08:32:00Z</dcterms:created>
  <dc:creator>Nada Kraljić</dc:creator>
  <cp:lastModifiedBy>Vinka Mihalinčić</cp:lastModifiedBy>
  <cp:lastPrinted>2010-03-15T10:21:00Z</cp:lastPrinted>
  <dcterms:modified xmlns:xsi="http://www.w3.org/2001/XMLSchema-instance" xsi:type="dcterms:W3CDTF">2016-02-12T12:15:00Z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