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511c" w14:paraId="34a511c" w:rsidRDefault="000260CF" w:rsidP="000260CF" w:rsidR="000260CF" w:rsidRPr="000E632C">
      <w:pPr>
        <w15:collapsed w:val="false"/>
        <w:rPr>
          <w:rFonts w:hAnsi="Times New Roman" w:ascii="Times New Roman"/>
          <w:color w:val="auto"/>
          <w:sz w:val="24"/>
          <w:szCs w:val="24"/>
        </w:rPr>
      </w:pPr>
      <w:bookmarkStart w:name="_GoBack" w:id="0"/>
      <w:bookmarkEnd w:id="0"/>
      <w:r w:rsidRPr="000E632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0E632C">
      <w:pPr>
        <w:rPr>
          <w:rFonts w:hAnsi="Times New Roman" w:ascii="Times New Roman"/>
          <w:color w:val="auto"/>
          <w:sz w:val="24"/>
          <w:szCs w:val="24"/>
        </w:rPr>
      </w:pPr>
      <w:r w:rsidRPr="000E632C">
        <w:rPr>
          <w:rFonts w:hAnsi="Times New Roman" w:ascii="Times New Roman"/>
          <w:color w:val="auto"/>
          <w:sz w:val="24"/>
          <w:szCs w:val="24"/>
        </w:rPr>
        <w:t>REPUBLIKA HRVATSKA</w:t>
      </w:r>
    </w:p>
    <w:p w:rsidRDefault="000260CF" w:rsidP="000260CF" w:rsidR="000260CF" w:rsidRPr="000E632C">
      <w:pPr>
        <w:rPr>
          <w:rFonts w:hAnsi="Times New Roman" w:ascii="Times New Roman"/>
          <w:color w:val="auto"/>
          <w:sz w:val="24"/>
          <w:szCs w:val="24"/>
        </w:rPr>
      </w:pPr>
      <w:r w:rsidRPr="000E632C">
        <w:rPr>
          <w:rFonts w:hAnsi="Times New Roman" w:ascii="Times New Roman"/>
          <w:color w:val="auto"/>
          <w:sz w:val="24"/>
          <w:szCs w:val="24"/>
        </w:rPr>
        <w:t>TRGOVAČKI SUD U ZAGREBU</w:t>
      </w:r>
    </w:p>
    <w:p w:rsidRDefault="000260CF" w:rsidP="000260CF" w:rsidR="000260CF" w:rsidRPr="000E632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115773" w:rsidRPr="000E632C">
        <w:rPr>
          <w:rFonts w:hAnsi="Times New Roman" w:ascii="Times New Roman"/>
          <w:color w:val="auto"/>
          <w:sz w:val="24"/>
          <w:szCs w:val="24"/>
          <w:lang w:val="hr-HR"/>
        </w:rPr>
        <w:t>238/15</w:t>
      </w:r>
    </w:p>
    <w:p w:rsidRDefault="000260CF" w:rsidP="000260CF" w:rsidR="000260CF" w:rsidRPr="000E632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115773" w:rsidR="00115773" w:rsidRPr="000E632C">
      <w:pPr>
        <w:pStyle w:val="Tijeloteksta-uvlaka2"/>
        <w:ind w:firstLine="0"/>
        <w:rPr>
          <w:szCs w:val="24"/>
          <w:lang w:val="pl-PL"/>
        </w:rPr>
      </w:pPr>
      <w:r w:rsidRPr="000E632C">
        <w:rPr>
          <w:szCs w:val="24"/>
        </w:rPr>
        <w:tab/>
      </w:r>
      <w:r w:rsidR="00115773" w:rsidRPr="000E632C">
        <w:rPr>
          <w:szCs w:val="24"/>
        </w:rPr>
        <w:t>TRGOVAČKI SUD U ZAGREBU po sucu pojedincu Vesni Malenica kao stečajnom sucu u stečajnom postupku nad stečajnom masom iza ANO d. o. o., Zagreb, Klenovac 5, OIB 68232897766, 23. rujna 2016.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41D81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>1. Stečajnom upravitelju</w:t>
      </w:r>
      <w:r w:rsidR="000E632C"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E632C">
        <w:rPr>
          <w:rFonts w:hAnsi="Times New Roman" w:ascii="Times New Roman"/>
          <w:color w:val="auto"/>
          <w:sz w:val="24"/>
          <w:szCs w:val="24"/>
          <w:lang w:val="hr-HR"/>
        </w:rPr>
        <w:t>Sandri</w:t>
      </w:r>
      <w:r w:rsidR="000E632C"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Gregorić Jelinek iz Zagreba, Klenovac 5, OIB </w:t>
      </w:r>
      <w:r w:rsidR="000E632C" w:rsidRPr="000E632C">
        <w:rPr>
          <w:rFonts w:hAnsi="Times New Roman" w:ascii="Times New Roman"/>
          <w:color w:val="auto"/>
          <w:sz w:val="24"/>
          <w:szCs w:val="24"/>
          <w:lang w:val="pl-PL"/>
        </w:rPr>
        <w:t>76527594917</w:t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, određuje se nagrada za unovčenu imovinu stečajnog dužnika, u bruto iznosu od </w:t>
      </w:r>
      <w:r w:rsidR="000E632C">
        <w:rPr>
          <w:rFonts w:hAnsi="Times New Roman" w:ascii="Times New Roman"/>
          <w:color w:val="auto"/>
          <w:sz w:val="24"/>
          <w:szCs w:val="24"/>
          <w:lang w:val="hr-HR"/>
        </w:rPr>
        <w:t>18.120,00</w:t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bruto.</w:t>
      </w:r>
    </w:p>
    <w:p w:rsidRDefault="000260CF" w:rsidP="000260CF" w:rsidR="000260CF" w:rsidRPr="000E632C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>2. Obavijest o određivanju nagrade i naknade objavljuje se na e-oglasnoj ploči.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260CF" w:rsidP="000260CF" w:rsidR="000260CF" w:rsidRPr="000E632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U ovom stečajnom postupku unovčena je imovina stečajnog dužnika u iznosu od </w:t>
      </w:r>
      <w:r w:rsidR="000E632C">
        <w:rPr>
          <w:rFonts w:hAnsi="Times New Roman" w:ascii="Times New Roman"/>
          <w:color w:val="auto"/>
          <w:sz w:val="24"/>
          <w:szCs w:val="24"/>
          <w:lang w:val="hr-HR"/>
        </w:rPr>
        <w:t>82.008,80</w:t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uzimajući u obzir vrijednost unovčene imovine, a temeljem odredbe čl. 94 Stečajnog zakona i Uredbe o kriterijima i načinu obračuna plaćanja nagrada stečajnim upraviteljima (NN 105/15).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Primjenom kriterija iz čl. 7 Uredbe, nagrada stečajnom upravitelju s osnove vrijednosti unovčene stečajne mase obračunata je primjenom tablice vrijednosti unovčene stečajne mase i nagrade u postocima, a prema prijedlogu stečajnog upravitelja od </w:t>
      </w:r>
      <w:r w:rsidR="000E632C">
        <w:rPr>
          <w:rFonts w:hAnsi="Times New Roman" w:ascii="Times New Roman"/>
          <w:color w:val="auto"/>
          <w:sz w:val="24"/>
          <w:szCs w:val="24"/>
          <w:lang w:val="hr-HR"/>
        </w:rPr>
        <w:t>3. lipnja 2016.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taj način obračunata nagrada za unovčenu imovinu iznosi </w:t>
      </w:r>
      <w:r w:rsidR="000E632C">
        <w:rPr>
          <w:rFonts w:hAnsi="Times New Roman" w:ascii="Times New Roman"/>
          <w:color w:val="auto"/>
          <w:sz w:val="24"/>
          <w:szCs w:val="24"/>
          <w:lang w:val="hr-HR"/>
        </w:rPr>
        <w:t>18.120,00</w:t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kn u bruto iznosu.</w:t>
      </w:r>
    </w:p>
    <w:p w:rsidRDefault="000260CF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0E632C">
        <w:rPr>
          <w:rFonts w:hAnsi="Times New Roman" w:ascii="Times New Roman"/>
          <w:color w:val="auto"/>
          <w:sz w:val="24"/>
          <w:szCs w:val="24"/>
          <w:lang w:val="hr-HR"/>
        </w:rPr>
        <w:t>23. rujan</w:t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0260CF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B001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B001B" w:rsidP="00AB7A2F" w:rsidR="00FB001B" w:rsidRPr="00FB001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B001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B001B" w:rsidP="00995CE9" w:rsidR="00FB001B" w:rsidRPr="00FB001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B001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B001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B001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B001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B001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B001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B001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B001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0E632C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rPr>
          <w:rFonts w:hAnsi="Times New Roman" w:ascii="Times New Roman"/>
          <w:color w:val="auto"/>
          <w:sz w:val="24"/>
          <w:szCs w:val="24"/>
        </w:rPr>
      </w:pPr>
    </w:p>
    <w:p w:rsidRDefault="00FA2933" w:rsidP="000260CF" w:rsidR="00FA2933" w:rsidRPr="000E632C">
      <w:pPr>
        <w:rPr>
          <w:rFonts w:hAnsi="Times New Roman" w:ascii="Times New Roman"/>
          <w:color w:val="auto"/>
          <w:sz w:val="24"/>
          <w:szCs w:val="24"/>
        </w:rPr>
      </w:pPr>
    </w:p>
    <w:sectPr w:rsidSect="001A6B42" w:rsidR="00FA2933" w:rsidRPr="000E632C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B56E8C">
      <w:r>
        <w:separator/>
      </w:r>
    </w:p>
  </w:endnote>
  <w:endnote w:id="0" w:type="continuationSeparator">
    <w:p w:rsidRDefault="000E632C" w:rsidR="00B56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B56E8C">
      <w:r>
        <w:separator/>
      </w:r>
    </w:p>
  </w:footnote>
  <w:footnote w:id="0" w:type="continuationSeparator">
    <w:p w:rsidRDefault="000E632C" w:rsidR="00B56E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D81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D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St-1976/13</w:t>
    </w:r>
  </w:p>
  <w:p w:rsidRDefault="00941D81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1D81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6E8C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01B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FB0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01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01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01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01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FB0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01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01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01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01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St-238/2015-37</izvorni_sadrzaj>
    <derivirana_varijabla naziv="DomainObject.Oznaka_1">St-238/2015-37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St-238/2015</izvorni_sadrzaj>
    <derivirana_varijabla naziv="DomainObject.Predmet.OznakaBroj_1">St-238/2015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ANO d.o.o. za trgovinu, ugostiteljstvo i usluge</izvorni_sadrzaj>
    <derivirana_varijabla naziv="DomainObject.Predmet.ProtustrankaFormated_1">  Stečajna masa iza ANO d.o.o. za trgovinu, ugostiteljstvo i usluge</derivirana_varijabla>
  </DomainObject.Predmet.ProtustrankaFormated>
  <DomainObject.Predmet.ProtustrankaFormatedOIB>
    <izvorni_sadrzaj>  Stečajna masa iza ANO d.o.o. za trgovinu, ugostiteljstvo i usluge, OIB 68232897766</izvorni_sadrzaj>
    <derivirana_varijabla naziv="DomainObject.Predmet.ProtustrankaFormatedOIB_1">  Stečajna masa iza ANO d.o.o. za trgovinu, ugostiteljstvo i usluge, OIB 68232897766</derivirana_varijabla>
  </DomainObject.Predmet.ProtustrankaFormatedOIB>
  <DomainObject.Predmet.ProtustrankaFormatedWithAdress>
    <izvorni_sadrzaj> Stečajna masa iza ANO d.o.o. za trgovinu, ugostiteljstvo i usluge, Klenovac 5, 10000 Zagreb</izvorni_sadrzaj>
    <derivirana_varijabla naziv="DomainObject.Predmet.ProtustrankaFormatedWithAdress_1"> Stečajna masa iza ANO d.o.o. za trgovinu, ugostiteljstvo i usluge, Klenovac 5, 10000 Zagreb</derivirana_varijabla>
  </DomainObject.Predmet.ProtustrankaFormatedWithAdress>
  <DomainObject.Predmet.ProtustrankaFormatedWithAdressOIB>
    <izvorni_sadrzaj> Stečajna masa iza ANO d.o.o. za trgovinu, ugostiteljstvo i usluge, OIB 68232897766, Klenovac 5, 10000 Zagreb</izvorni_sadrzaj>
    <derivirana_varijabla naziv="DomainObject.Predmet.ProtustrankaFormatedWithAdressOIB_1"> Stečajna masa iza ANO d.o.o. za trgovinu, ugostiteljstvo i usluge, OIB 68232897766, Klenovac 5, 10000 Zagreb</derivirana_varijabla>
  </DomainObject.Predmet.ProtustrankaFormatedWithAdressOIB>
  <DomainObject.Predmet.ProtustrankaWithAdress>
    <izvorni_sadrzaj>Stečajna masa iza ANO d.o.o. za trgovinu, ugostiteljstvo i usluge Klenovac 5, 10000 Zagreb</izvorni_sadrzaj>
    <derivirana_varijabla naziv="DomainObject.Predmet.ProtustrankaWithAdress_1">Stečajna masa iza ANO d.o.o. za trgovinu, ugostiteljstvo i usluge Klenovac 5, 10000 Zagreb</derivirana_varijabla>
  </DomainObject.Predmet.ProtustrankaWithAdress>
  <DomainObject.Predmet.ProtustrankaWithAdressOIB>
    <izvorni_sadrzaj>Stečajna masa iza ANO d.o.o. za trgovinu, ugostiteljstvo i usluge, OIB 68232897766, Klenovac 5, 10000 Zagreb</izvorni_sadrzaj>
    <derivirana_varijabla naziv="DomainObject.Predmet.ProtustrankaWithAdressOIB_1">Stečajna masa iza ANO d.o.o. za trgovinu, ugostiteljstvo i usluge, OIB 68232897766, Klenovac 5, 10000 Zagreb</derivirana_varijabla>
  </DomainObject.Predmet.ProtustrankaWithAdressOIB>
  <DomainObject.Predmet.ProtustrankaNazivFormated>
    <izvorni_sadrzaj>Stečajna masa iza ANO d.o.o. za trgovinu, ugostiteljstvo i usluge</izvorni_sadrzaj>
    <derivirana_varijabla naziv="DomainObject.Predmet.ProtustrankaNazivFormated_1">Stečajna masa iza ANO d.o.o. za trgovinu, ugostiteljstvo i usluge</derivirana_varijabla>
  </DomainObject.Predmet.ProtustrankaNazivFormated>
  <DomainObject.Predmet.ProtustrankaNazivFormatedOIB>
    <izvorni_sadrzaj>Stečajna masa iza ANO d.o.o. za trgovinu, ugostiteljstvo i usluge, OIB 68232897766</izvorni_sadrzaj>
    <derivirana_varijabla naziv="DomainObject.Predmet.ProtustrankaNazivFormatedOIB_1">Stečajna masa iza ANO d.o.o. za trgovinu, ugostiteljstvo i usluge, OIB 68232897766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RADIĆ</izvorni_sadrzaj>
    <derivirana_varijabla naziv="DomainObject.Predmet.StrankaFormated_1">  MARIJA RADIĆ</derivirana_varijabla>
  </DomainObject.Predmet.StrankaFormated>
  <DomainObject.Predmet.StrankaFormatedOIB>
    <izvorni_sadrzaj>  MARIJA RADIĆ, OIB 95349209669</izvorni_sadrzaj>
    <derivirana_varijabla naziv="DomainObject.Predmet.StrankaFormatedOIB_1">  MARIJA RADIĆ, OIB 95349209669</derivirana_varijabla>
  </DomainObject.Predmet.StrankaFormatedOIB>
  <DomainObject.Predmet.StrankaFormatedWithAdress>
    <izvorni_sadrzaj> MARIJA RADIĆ, DRAGULINEC 16/1, 10000 Zagreb</izvorni_sadrzaj>
    <derivirana_varijabla naziv="DomainObject.Predmet.StrankaFormatedWithAdress_1"> MARIJA RADIĆ, DRAGULINEC 16/1, 10000 Zagreb</derivirana_varijabla>
  </DomainObject.Predmet.StrankaFormatedWithAdress>
  <DomainObject.Predmet.StrankaFormatedWithAdressOIB>
    <izvorni_sadrzaj> MARIJA RADIĆ, OIB 95349209669, DRAGULINEC 16/1, 10000 Zagreb</izvorni_sadrzaj>
    <derivirana_varijabla naziv="DomainObject.Predmet.StrankaFormatedWithAdressOIB_1"> MARIJA RADIĆ, OIB 95349209669, DRAGULINEC 16/1, 10000 Zagreb</derivirana_varijabla>
  </DomainObject.Predmet.StrankaFormatedWithAdressOIB>
  <DomainObject.Predmet.StrankaWithAdress>
    <izvorni_sadrzaj>MARIJA RADIĆ DRAGULINEC 16/1,10000 Zagreb</izvorni_sadrzaj>
    <derivirana_varijabla naziv="DomainObject.Predmet.StrankaWithAdress_1">MARIJA RADIĆ DRAGULINEC 16/1,10000 Zagreb</derivirana_varijabla>
  </DomainObject.Predmet.StrankaWithAdress>
  <DomainObject.Predmet.StrankaWithAdressOIB>
    <izvorni_sadrzaj>MARIJA RADIĆ, OIB 95349209669, DRAGULINEC 16/1,10000 Zagreb</izvorni_sadrzaj>
    <derivirana_varijabla naziv="DomainObject.Predmet.StrankaWithAdressOIB_1">MARIJA RADIĆ, OIB 95349209669, DRAGULINEC 16/1,10000 Zagreb</derivirana_varijabla>
  </DomainObject.Predmet.StrankaWithAdressOIB>
  <DomainObject.Predmet.StrankaNazivFormated>
    <izvorni_sadrzaj>MARIJA RADIĆ</izvorni_sadrzaj>
    <derivirana_varijabla naziv="DomainObject.Predmet.StrankaNazivFormated_1">MARIJA RADIĆ</derivirana_varijabla>
  </DomainObject.Predmet.StrankaNazivFormated>
  <DomainObject.Predmet.StrankaNazivFormatedOIB>
    <izvorni_sadrzaj>MARIJA RADIĆ, OIB 95349209669</izvorni_sadrzaj>
    <derivirana_varijabla naziv="DomainObject.Predmet.StrankaNazivFormatedOIB_1">MARIJA RADIĆ, OIB 95349209669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RADIĆ</item>
    </izvorni_sadrzaj>
    <derivirana_varijabla naziv="DomainObject.Predmet.StrankaListFormated_1">
      <item>MARIJA RADIĆ</item>
    </derivirana_varijabla>
  </DomainObject.Predmet.StrankaListFormated>
  <DomainObject.Predmet.StrankaListFormatedOIB>
    <izvorni_sadrzaj>
      <item>MARIJA RADIĆ, OIB 95349209669</item>
    </izvorni_sadrzaj>
    <derivirana_varijabla naziv="DomainObject.Predmet.StrankaListFormatedOIB_1">
      <item>MARIJA RADIĆ, OIB 95349209669</item>
    </derivirana_varijabla>
  </DomainObject.Predmet.StrankaListFormatedOIB>
  <DomainObject.Predmet.StrankaListFormatedWithAdress>
    <izvorni_sadrzaj>
      <item>MARIJA RADIĆ, DRAGULINEC 16/1, 10000 Zagreb</item>
    </izvorni_sadrzaj>
    <derivirana_varijabla naziv="DomainObject.Predmet.StrankaListFormatedWithAdress_1">
      <item>MARIJA RADIĆ, DRAGULINEC 16/1, 10000 Zagreb</item>
    </derivirana_varijabla>
  </DomainObject.Predmet.StrankaListFormatedWithAdress>
  <DomainObject.Predmet.StrankaListFormatedWithAdressOIB>
    <izvorni_sadrzaj>
      <item>MARIJA RADIĆ, OIB 95349209669, DRAGULINEC 16/1, 10000 Zagreb</item>
    </izvorni_sadrzaj>
    <derivirana_varijabla naziv="DomainObject.Predmet.StrankaListFormatedWithAdressOIB_1">
      <item>MARIJA RADIĆ, OIB 95349209669, DRAGULINEC 16/1, 10000 Zagreb</item>
    </derivirana_varijabla>
  </DomainObject.Predmet.StrankaListFormatedWithAdressOIB>
  <DomainObject.Predmet.StrankaListNazivFormated>
    <izvorni_sadrzaj>
      <item>MARIJA RADIĆ</item>
    </izvorni_sadrzaj>
    <derivirana_varijabla naziv="DomainObject.Predmet.StrankaListNazivFormated_1">
      <item>MARIJA RADIĆ</item>
    </derivirana_varijabla>
  </DomainObject.Predmet.StrankaListNazivFormated>
  <DomainObject.Predmet.StrankaListNazivFormatedOIB>
    <izvorni_sadrzaj>
      <item>MARIJA RADIĆ, OIB 95349209669</item>
    </izvorni_sadrzaj>
    <derivirana_varijabla naziv="DomainObject.Predmet.StrankaListNazivFormatedOIB_1">
      <item>MARIJA RADIĆ, OIB 95349209669</item>
    </derivirana_varijabla>
  </DomainObject.Predmet.StrankaListNazivFormatedOIB>
  <DomainObject.Predmet.ProtuStrankaListFormated>
    <izvorni_sadrzaj>
      <item>Stečajna masa iza ANO d.o.o. za trgovinu, ugostiteljstvo i usluge</item>
    </izvorni_sadrzaj>
    <derivirana_varijabla naziv="DomainObject.Predmet.ProtuStrankaListFormated_1">
      <item>Stečajna masa iza ANO d.o.o. za trgovinu, ugostiteljstvo i usluge</item>
    </derivirana_varijabla>
  </DomainObject.Predmet.ProtuStrankaListFormated>
  <DomainObject.Predmet.ProtuStrankaListFormatedOIB>
    <izvorni_sadrzaj>
      <item>Stečajna masa iza ANO d.o.o. za trgovinu, ugostiteljstvo i usluge, OIB 68232897766</item>
    </izvorni_sadrzaj>
    <derivirana_varijabla naziv="DomainObject.Predmet.ProtuStrankaListFormatedOIB_1">
      <item>Stečajna masa iza ANO d.o.o. za trgovinu, ugostiteljstvo i usluge, OIB 68232897766</item>
    </derivirana_varijabla>
  </DomainObject.Predmet.ProtuStrankaListFormatedOIB>
  <DomainObject.Predmet.ProtuStrankaListFormatedWithAdress>
    <izvorni_sadrzaj>
      <item>Stečajna masa iza ANO d.o.o. za trgovinu, ugostiteljstvo i usluge, Klenovac 5, 10000 Zagreb</item>
    </izvorni_sadrzaj>
    <derivirana_varijabla naziv="DomainObject.Predmet.ProtuStrankaListFormatedWithAdress_1">
      <item>Stečajna masa iza ANO d.o.o. za trgovinu, ugostiteljstvo i usluge, Klenovac 5, 10000 Zagreb</item>
    </derivirana_varijabla>
  </DomainObject.Predmet.ProtuStrankaListFormatedWithAdress>
  <DomainObject.Predmet.ProtuStrankaListFormatedWithAdressOIB>
    <izvorni_sadrzaj>
      <item>Stečajna masa iza ANO d.o.o. za trgovinu, ugostiteljstvo i usluge, OIB 68232897766, Klenovac 5, 10000 Zagreb</item>
    </izvorni_sadrzaj>
    <derivirana_varijabla naziv="DomainObject.Predmet.ProtuStrankaListFormatedWithAdressOIB_1">
      <item>Stečajna masa iza ANO d.o.o. za trgovinu, ugostiteljstvo i usluge, OIB 68232897766, Klenovac 5, 10000 Zagreb</item>
    </derivirana_varijabla>
  </DomainObject.Predmet.ProtuStrankaListFormatedWithAdressOIB>
  <DomainObject.Predmet.ProtuStrankaListNazivFormated>
    <izvorni_sadrzaj>
      <item>Stečajna masa iza ANO d.o.o. za trgovinu, ugostiteljstvo i usluge</item>
    </izvorni_sadrzaj>
    <derivirana_varijabla naziv="DomainObject.Predmet.ProtuStrankaListNazivFormated_1">
      <item>Stečajna masa iza ANO d.o.o. za trgovinu, ugostiteljstvo i usluge</item>
    </derivirana_varijabla>
  </DomainObject.Predmet.ProtuStrankaListNazivFormated>
  <DomainObject.Predmet.ProtuStrankaListNazivFormatedOIB>
    <izvorni_sadrzaj>
      <item>Stečajna masa iza ANO d.o.o. za trgovinu, ugostiteljstvo i usluge, OIB 68232897766</item>
    </izvorni_sadrzaj>
    <derivirana_varijabla naziv="DomainObject.Predmet.ProtuStrankaListNazivFormatedOIB_1">
      <item>Stečajna masa iza ANO d.o.o. za trgovinu, ugostiteljstvo i usluge, OIB 68232897766</item>
    </derivirana_varijabla>
  </DomainObject.Predmet.ProtuStrankaListNazivFormatedOIB>
  <DomainObject.Predmet.OstaliListFormated>
    <izvorni_sadrzaj>
      <item>TATJANA ŠĆRBEC</item>
      <item>PRIVREDNA BANKA ZAGREB d. d.</item>
      <item>Stjepan Brčić</item>
      <item>Božidar Šćrbec</item>
      <item>Sandra Gregorić Jelinek</item>
    </izvorni_sadrzaj>
    <derivirana_varijabla naziv="DomainObject.Predmet.OstaliListFormated_1">
      <item>TATJANA ŠĆRBEC</item>
      <item>PRIVREDNA BANKA ZAGREB d. d.</item>
      <item>Stjepan Brčić</item>
      <item>Božidar Šćrbec</item>
      <item>Sandra Gregorić Jelinek</item>
    </derivirana_varijabla>
  </DomainObject.Predmet.OstaliListFormated>
  <DomainObject.Predmet.OstaliListFormatedOIB>
    <izvorni_sadrzaj>
      <item>TATJANA ŠĆRBEC</item>
      <item>PRIVREDNA BANKA ZAGREB d. d.</item>
      <item>Stjepan Brčić, OIB 26187994862</item>
      <item>Božidar Šćrbec</item>
      <item>Sandra Gregorić Jelinek, OIB 76527594917</item>
    </izvorni_sadrzaj>
    <derivirana_varijabla naziv="DomainObject.Predmet.OstaliListFormatedOIB_1">
      <item>TATJANA ŠĆRBEC</item>
      <item>PRIVREDNA BANKA ZAGREB d. d.</item>
      <item>Stjepan Brčić, OIB 26187994862</item>
      <item>Božidar Šćrbec</item>
      <item>Sandra Gregorić Jelinek, OIB 76527594917</item>
    </derivirana_varijabla>
  </DomainObject.Predmet.OstaliListFormatedOIB>
  <DomainObject.Predmet.OstaliListFormatedWithAdress>
    <izvorni_sadrzaj>
      <item>TATJANA ŠĆRBEC, Škalinova 44b, 10000 Zagreb</item>
      <item>PRIVREDNA BANKA ZAGREB d. d., Račkoga 6, 10000 Zagreb</item>
      <item>Stjepan Brčić, Petrinjska 9, 10000 Zagreb</item>
      <item>Božidar Šćrbec, Škalinova 44b, 10000 Zagreb</item>
      <item>Sandra Gregorić Jelinek, Klenovac 5, 10000 Zagreb</item>
    </izvorni_sadrzaj>
    <derivirana_varijabla naziv="DomainObject.Predmet.OstaliListFormatedWithAdress_1">
      <item>TATJANA ŠĆRBEC, Škalinova 44b, 10000 Zagreb</item>
      <item>PRIVREDNA BANKA ZAGREB d. d., Račkoga 6, 10000 Zagreb</item>
      <item>Stjepan Brčić, Petrinjska 9, 10000 Zagreb</item>
      <item>Božidar Šćrbec, Škalinova 44b, 10000 Zagreb</item>
      <item>Sandra Gregorić Jelinek, Klenovac 5, 10000 Zagreb</item>
    </derivirana_varijabla>
  </DomainObject.Predmet.OstaliListFormatedWithAdress>
  <DomainObject.Predmet.OstaliListFormatedWithAdressOIB>
    <izvorni_sadrzaj>
      <item>TATJANA ŠĆRBEC, Škalinova 44b, 10000 Zagreb</item>
      <item>PRIVREDNA BANKA ZAGREB d. d., Račkoga 6, 10000 Zagreb</item>
      <item>Stjepan Brčić, OIB 26187994862, Petrinjska 9, 10000 Zagreb</item>
      <item>Božidar Šćrbec, Škalinova 44b, 10000 Zagreb</item>
      <item>Sandra Gregorić Jelinek, OIB 76527594917, Klenovac 5, 10000 Zagreb</item>
    </izvorni_sadrzaj>
    <derivirana_varijabla naziv="DomainObject.Predmet.OstaliListFormatedWithAdressOIB_1">
      <item>TATJANA ŠĆRBEC, Škalinova 44b, 10000 Zagreb</item>
      <item>PRIVREDNA BANKA ZAGREB d. d., Račkoga 6, 10000 Zagreb</item>
      <item>Stjepan Brčić, OIB 26187994862, Petrinjska 9, 10000 Zagreb</item>
      <item>Božidar Šćrbec, Škalinova 44b, 10000 Zagreb</item>
      <item>Sandra Gregorić Jelinek, OIB 76527594917, Klenovac 5, 10000 Zagreb</item>
    </derivirana_varijabla>
  </DomainObject.Predmet.OstaliListFormatedWithAdressOIB>
  <DomainObject.Predmet.OstaliListNazivFormated>
    <izvorni_sadrzaj>
      <item>TATJANA ŠĆRBEC</item>
      <item>PRIVREDNA BANKA ZAGREB d. d.</item>
      <item>Stjepan Brčić</item>
      <item>Božidar Šćrbec</item>
      <item>Sandra Gregorić Jelinek</item>
    </izvorni_sadrzaj>
    <derivirana_varijabla naziv="DomainObject.Predmet.OstaliListNazivFormated_1">
      <item>TATJANA ŠĆRBEC</item>
      <item>PRIVREDNA BANKA ZAGREB d. d.</item>
      <item>Stjepan Brčić</item>
      <item>Božidar Šćrbec</item>
      <item>Sandra Gregorić Jelinek</item>
    </derivirana_varijabla>
  </DomainObject.Predmet.OstaliListNazivFormated>
  <DomainObject.Predmet.OstaliListNazivFormatedOIB>
    <izvorni_sadrzaj>
      <item>TATJANA ŠĆRBEC</item>
      <item>PRIVREDNA BANKA ZAGREB d. d.</item>
      <item>Stjepan Brčić, OIB 26187994862</item>
      <item>Božidar Šćrbec</item>
      <item>Sandra Gregorić Jelinek, OIB 76527594917</item>
    </izvorni_sadrzaj>
    <derivirana_varijabla naziv="DomainObject.Predmet.OstaliListNazivFormatedOIB_1">
      <item>TATJANA ŠĆRBEC</item>
      <item>PRIVREDNA BANKA ZAGREB d. d.</item>
      <item>Stjepan Brčić, OIB 26187994862</item>
      <item>Božidar Šćrbec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St-238/2015-37</izvorni_sadrzaj>
    <derivirana_varijabla naziv="DomainObject.PoslovniBrojDokumenta_1">St-238/2015-37</derivirana_varijabla>
  </DomainObject.PoslovniBrojDokumenta>
  <DomainObject.Predmet.StrankaIDrugi>
    <izvorni_sadrzaj>MARIJA RADIĆ</izvorni_sadrzaj>
    <derivirana_varijabla naziv="DomainObject.Predmet.StrankaIDrugi_1">MARIJA RADIĆ</derivirana_varijabla>
  </DomainObject.Predmet.StrankaIDrugi>
  <DomainObject.Predmet.ProtustrankaIDrugi>
    <izvorni_sadrzaj>Stečajna masa iza ANO d.o.o. za trgovinu, ugostiteljstvo i usluge</izvorni_sadrzaj>
    <derivirana_varijabla naziv="DomainObject.Predmet.ProtustrankaIDrugi_1">Stečajna masa iza ANO d.o.o. za trgovinu, ugostiteljstvo i usluge</derivirana_varijabla>
  </DomainObject.Predmet.ProtustrankaIDrugi>
  <DomainObject.Predmet.StrankaIDrugiAdressOIB>
    <izvorni_sadrzaj>MARIJA RADIĆ, OIB 95349209669, DRAGULINEC 16/1, 10000 Zagreb</izvorni_sadrzaj>
    <derivirana_varijabla naziv="DomainObject.Predmet.StrankaIDrugiAdressOIB_1">MARIJA RADIĆ, OIB 95349209669, DRAGULINEC 16/1, 10000 Zagreb</derivirana_varijabla>
  </DomainObject.Predmet.StrankaIDrugiAdressOIB>
  <DomainObject.Predmet.ProtustrankaIDrugiAdressOIB>
    <izvorni_sadrzaj>Stečajna masa iza ANO d.o.o. za trgovinu, ugostiteljstvo i usluge, OIB 68232897766, Klenovac 5, 10000 Zagreb</izvorni_sadrzaj>
    <derivirana_varijabla naziv="DomainObject.Predmet.ProtustrankaIDrugiAdressOIB_1">Stečajna masa iza ANO d.o.o. za trgovinu, ugostiteljstvo i usluge, OIB 68232897766,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RADIĆ</item>
      <item>Stečajna masa iza ANO d.o.o. za trgovinu, ugostiteljstvo i usluge</item>
      <item>TATJANA ŠĆRBEC</item>
      <item>PRIVREDNA BANKA ZAGREB d. d.</item>
      <item>Stjepan Brčić</item>
      <item>Božidar Šćrbec</item>
      <item>Sandra Gregorić Jelinek</item>
    </izvorni_sadrzaj>
    <derivirana_varijabla naziv="DomainObject.Predmet.SudioniciListNaziv_1">
      <item>MARIJA RADIĆ</item>
      <item>Stečajna masa iza ANO d.o.o. za trgovinu, ugostiteljstvo i usluge</item>
      <item>TATJANA ŠĆRBEC</item>
      <item>PRIVREDNA BANKA ZAGREB d. d.</item>
      <item>Stjepan Brčić</item>
      <item>Božidar Šćrbec</item>
      <item>Sandra Gregorić Jelinek</item>
    </derivirana_varijabla>
  </DomainObject.Predmet.SudioniciListNaziv>
  <DomainObject.Predmet.SudioniciListAdressOIB>
    <izvorni_sadrzaj>
      <item>MARIJA RADIĆ, OIB 95349209669, DRAGULINEC 16/1,10000 Zagreb</item>
      <item>Stečajna masa iza ANO d.o.o. za trgovinu, ugostiteljstvo i usluge, OIB 68232897766, Klenovac 5,10000 Zagreb</item>
      <item>TATJANA ŠĆRBEC, Škalinova 44b,10000 Zagreb</item>
      <item>PRIVREDNA BANKA ZAGREB d. d., Račkoga 6,10000 Zagreb</item>
      <item>Stjepan Brčić, OIB 26187994862, Petrinjska 9,10000 Zagreb</item>
      <item>Božidar Šćrbec, Škalinova 44b,10000 Zagreb</item>
      <item>Sandra Gregorić Jelinek, OIB 76527594917, Klenovac 5,10000 Zagreb</item>
    </izvorni_sadrzaj>
    <derivirana_varijabla naziv="DomainObject.Predmet.SudioniciListAdressOIB_1">
      <item>MARIJA RADIĆ, OIB 95349209669, DRAGULINEC 16/1,10000 Zagreb</item>
      <item>Stečajna masa iza ANO d.o.o. za trgovinu, ugostiteljstvo i usluge, OIB 68232897766, Klenovac 5,10000 Zagreb</item>
      <item>TATJANA ŠĆRBEC, Škalinova 44b,10000 Zagreb</item>
      <item>PRIVREDNA BANKA ZAGREB d. d., Račkoga 6,10000 Zagreb</item>
      <item>Stjepan Brčić, OIB 26187994862, Petrinjska 9,10000 Zagreb</item>
      <item>Božidar Šćrbec, Škalinova 44b,10000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95349209669</item>
      <item>, OIB 68232897766</item>
      <item>, OIB null</item>
      <item>, OIB null</item>
      <item>, OIB 26187994862</item>
      <item>, OIB null</item>
      <item>, OIB 76527594917</item>
    </izvorni_sadrzaj>
    <derivirana_varijabla naziv="DomainObject.Predmet.SudioniciListNazivOIB_1">
      <item>, OIB 95349209669</item>
      <item>, OIB 68232897766</item>
      <item>, OIB null</item>
      <item>, OIB null</item>
      <item>, OIB 26187994862</item>
      <item>, OIB null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1372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2016-09-23T08:53:00Z</dcterms:created>
  <dc:creator>malenicav</dc:creator>
  <cp:lastModifiedBy>Kristina Švajger</cp:lastModifiedBy>
  <cp:lastPrinted>2016-09-23T09:05:00Z</cp:lastPrinted>
  <dcterms:modified xmlns:xsi="http://www.w3.org/2001/XMLSchema-instance" xsi:type="dcterms:W3CDTF">2016-09-23T09:05:00Z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St-238/2015-37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