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e4ff" w14:paraId="3eae4ff" w:rsidRDefault="003A3FA2" w:rsidP="00A91121" w:rsidR="003A3FA2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971C08">
        <w:t>193</w:t>
      </w:r>
      <w:r>
        <w:t>/15-7</w:t>
      </w:r>
    </w:p>
    <w:p w:rsidRDefault="003A3FA2" w:rsidP="0070234E" w:rsidR="003A3FA2">
      <w:pPr>
        <w:tabs>
          <w:tab w:pos="8339" w:val="left"/>
        </w:tabs>
      </w:pPr>
      <w:r>
        <w:tab/>
      </w:r>
    </w:p>
    <w:p w:rsidRDefault="003A3FA2" w:rsidP="00BF3D61" w:rsidR="003A3FA2">
      <w:pPr>
        <w:jc w:val="center"/>
      </w:pPr>
    </w:p>
    <w:p w:rsidRDefault="003A3FA2" w:rsidP="00BF3D61" w:rsidR="003A3FA2" w:rsidRPr="008C3132">
      <w:pPr>
        <w:jc w:val="center"/>
      </w:pPr>
    </w:p>
    <w:p w:rsidRDefault="003A3FA2" w:rsidP="00952B68" w:rsidR="003A3FA2" w:rsidRPr="008C3132">
      <w:r w:rsidRPr="008C3132">
        <w:t>REPUBLIKA HRVATSKA</w:t>
      </w:r>
    </w:p>
    <w:p w:rsidRDefault="003A3FA2" w:rsidP="00952B68" w:rsidR="003A3FA2">
      <w:r w:rsidRPr="008C3132">
        <w:t>TRGOVAČKI SUD U ZADRU</w:t>
      </w:r>
    </w:p>
    <w:p w:rsidRDefault="003A3FA2" w:rsidP="00952B68" w:rsidR="003A3FA2">
      <w:r>
        <w:t>Dr. Franje Tuđmana 35.</w:t>
      </w:r>
    </w:p>
    <w:p w:rsidRDefault="003A3FA2" w:rsidP="00952B68" w:rsidR="003A3FA2"/>
    <w:p w:rsidRDefault="003A3FA2" w:rsidP="00952B68" w:rsidR="003A3FA2"/>
    <w:p w:rsidRDefault="003A3FA2" w:rsidP="008C3132" w:rsidR="003A3FA2" w:rsidRPr="008C3132">
      <w:pPr>
        <w:jc w:val="center"/>
      </w:pPr>
      <w:r>
        <w:t xml:space="preserve">U  I M E  R E P U B L I K E  H R V A T S K E </w:t>
      </w:r>
    </w:p>
    <w:p w:rsidRDefault="003A3FA2" w:rsidP="00106EA8" w:rsidR="003A3FA2" w:rsidRPr="008C3132">
      <w:pPr>
        <w:jc w:val="both"/>
      </w:pPr>
    </w:p>
    <w:p w:rsidRDefault="003A3FA2" w:rsidP="001A4E75" w:rsidR="003A3FA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A3FA2" w:rsidP="005440C2" w:rsidR="003A3FA2"/>
    <w:p w:rsidRDefault="003A3FA2" w:rsidP="005440C2" w:rsidR="003A3FA2" w:rsidRPr="008C3132"/>
    <w:p w:rsidRDefault="003A3FA2" w:rsidP="008D4452" w:rsidR="003A3FA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697037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971C08">
        <w:t>ADRIA SUNCE d.o.o.</w:t>
      </w:r>
      <w:r w:rsidR="00697037">
        <w:t>,</w:t>
      </w:r>
      <w:r w:rsidR="00971C08">
        <w:t xml:space="preserve"> Zadar, Dr.F. Tuđmana 14.,</w:t>
      </w:r>
      <w:r w:rsidR="00697037">
        <w:t xml:space="preserve"> OIB </w:t>
      </w:r>
      <w:r w:rsidR="00971C08">
        <w:t>33684914171</w:t>
      </w:r>
      <w:r w:rsidRPr="00AB42D5">
        <w:t xml:space="preserve">, </w:t>
      </w:r>
      <w:r w:rsidRPr="008C3132">
        <w:t xml:space="preserve">dana </w:t>
      </w:r>
      <w:r w:rsidR="00697037">
        <w:t>30</w:t>
      </w:r>
      <w:r>
        <w:t>. ožujka 2016.</w:t>
      </w:r>
    </w:p>
    <w:p w:rsidRDefault="003A3FA2" w:rsidP="00316882" w:rsidR="003A3FA2" w:rsidRPr="008C3132">
      <w:pPr>
        <w:jc w:val="both"/>
      </w:pPr>
    </w:p>
    <w:p w:rsidRDefault="003A3FA2" w:rsidP="005440C2" w:rsidR="003A3FA2" w:rsidRPr="008C3132">
      <w:pPr>
        <w:jc w:val="center"/>
      </w:pPr>
      <w:r w:rsidRPr="008C3132">
        <w:t>r i j e š i o  j e</w:t>
      </w:r>
    </w:p>
    <w:p w:rsidRDefault="003A3FA2" w:rsidP="00681B9D" w:rsidR="003A3FA2" w:rsidRPr="008C3132"/>
    <w:p w:rsidRDefault="003A3FA2" w:rsidP="00AB42D5" w:rsidR="003A3FA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971C08">
        <w:t>ADRIA SUNCE d.o.o., Zadar, Dr.F. Tuđmana 14., OIB 33684914171</w:t>
      </w:r>
      <w:r>
        <w:t xml:space="preserve"> s danom </w:t>
      </w:r>
      <w:r w:rsidR="00697037">
        <w:t>30</w:t>
      </w:r>
      <w:r>
        <w:t xml:space="preserve">. ožujka 2016. u </w:t>
      </w:r>
      <w:r w:rsidR="00697037">
        <w:t>9,0</w:t>
      </w:r>
      <w:r w:rsidR="00971C08">
        <w:t>5</w:t>
      </w:r>
      <w:r w:rsidR="00582532">
        <w:t xml:space="preserve"> </w:t>
      </w:r>
      <w:r>
        <w:t>sati kada će se ovo rješenje objaviti na mrežnoj stranici e-Oglasna ploča suda.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E41244" w:rsidR="003A3FA2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F70560">
        <w:t>Jelenko Lehki iz Zagreba, Pavla Hatza 10., OIB 96068307857</w:t>
      </w:r>
      <w:r>
        <w:t>.</w:t>
      </w:r>
    </w:p>
    <w:p w:rsidRDefault="003A3FA2" w:rsidP="00E41244" w:rsidR="003A3FA2" w:rsidRPr="002B5AAE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971C08">
        <w:t>ADRIA SUNCE d.o.o., Zadar, Dr.F. Tuđmana 14., OIB 33684914171</w:t>
      </w:r>
      <w:r>
        <w:t>.</w:t>
      </w:r>
    </w:p>
    <w:p w:rsidRDefault="003A3FA2" w:rsidP="00193657" w:rsidR="003A3FA2">
      <w:pPr>
        <w:ind w:hanging="705" w:left="705"/>
        <w:jc w:val="both"/>
      </w:pPr>
    </w:p>
    <w:p w:rsidRDefault="003A3FA2" w:rsidP="00193657" w:rsidR="003A3FA2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3A3FA2" w:rsidP="00193657" w:rsidR="003A3FA2" w:rsidRPr="002B5AAE">
      <w:pPr>
        <w:jc w:val="both"/>
      </w:pPr>
    </w:p>
    <w:p w:rsidRDefault="003A3FA2" w:rsidP="00193657" w:rsidR="003A3FA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9D6B95" w:rsidR="003A3FA2" w:rsidRPr="002B5AAE">
      <w:pPr>
        <w:ind w:hanging="709" w:left="709"/>
        <w:jc w:val="both"/>
      </w:pPr>
      <w:r w:rsidRPr="002B5AAE">
        <w:t>V</w:t>
      </w:r>
      <w:r>
        <w:t>I.</w:t>
      </w:r>
      <w:r w:rsidR="00F7056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A3FA2" w:rsidP="00193657" w:rsidR="003A3FA2" w:rsidRPr="00B604B0">
      <w:pPr>
        <w:jc w:val="both"/>
        <w:rPr>
          <w:b/>
        </w:rPr>
      </w:pPr>
    </w:p>
    <w:p w:rsidRDefault="003A3FA2" w:rsidP="00927608" w:rsidR="003A3FA2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3A3FA2" w:rsidP="00927608" w:rsidR="003A3FA2" w:rsidRPr="00572080">
      <w:pPr>
        <w:ind w:hanging="705" w:left="705"/>
        <w:jc w:val="both"/>
      </w:pPr>
    </w:p>
    <w:p w:rsidRDefault="003A3FA2" w:rsidP="00193657" w:rsidR="003A3FA2" w:rsidRPr="002B5AAE">
      <w:pPr>
        <w:jc w:val="center"/>
      </w:pPr>
      <w:r w:rsidRPr="002B5AAE">
        <w:t>Obrazloženje</w:t>
      </w:r>
    </w:p>
    <w:p w:rsidRDefault="003A3FA2" w:rsidP="00193657" w:rsidR="003A3FA2" w:rsidRPr="002B5AAE">
      <w:pPr>
        <w:jc w:val="center"/>
        <w:rPr>
          <w:b/>
        </w:rPr>
      </w:pPr>
    </w:p>
    <w:p w:rsidRDefault="003A3FA2" w:rsidP="000E3B4A" w:rsidR="003A3FA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697037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971C08">
        <w:t>2161</w:t>
      </w:r>
      <w:r>
        <w:t xml:space="preserve"> </w:t>
      </w:r>
      <w:r w:rsidRPr="00B604B0">
        <w:t xml:space="preserve">dana u ukupnom iznosu od </w:t>
      </w:r>
      <w:r w:rsidR="00971C08">
        <w:t>327.873,96</w:t>
      </w:r>
      <w:r>
        <w:t xml:space="preserve"> </w:t>
      </w:r>
      <w:r w:rsidRPr="00B604B0">
        <w:t>kuna, da nema zaposlenih</w:t>
      </w:r>
      <w:r>
        <w:t xml:space="preserve">, ima otvoren račun kod </w:t>
      </w:r>
      <w:r w:rsidR="00971C08">
        <w:t>Podravske banke d.d. i Kreditne banke Zagreb d.d.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3A3FA2" w:rsidP="000E3B4A" w:rsidR="003A3FA2" w:rsidRPr="00B604B0">
      <w:pPr>
        <w:ind w:firstLine="720"/>
        <w:jc w:val="both"/>
      </w:pPr>
    </w:p>
    <w:p w:rsidRDefault="003A3FA2" w:rsidP="000E3B4A" w:rsidR="003A3F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 w:rsidR="00697037">
        <w:t>SZ-a,</w:t>
      </w:r>
      <w:r w:rsidR="00971C08">
        <w:t xml:space="preserve"> </w:t>
      </w:r>
      <w:r w:rsidR="00697037">
        <w:t>ovaj sud je 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A3FA2" w:rsidP="000E3B4A" w:rsidR="003A3FA2" w:rsidRPr="002B5AAE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A3FA2" w:rsidP="000E3B4A" w:rsidR="003A3FA2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A3FA2" w:rsidP="000E3B4A" w:rsidR="003A3FA2"/>
    <w:p w:rsidRDefault="003A3FA2" w:rsidP="000E3B4A" w:rsidR="003A3FA2" w:rsidRPr="002B5AAE">
      <w:pPr>
        <w:jc w:val="both"/>
      </w:pPr>
    </w:p>
    <w:p w:rsidRDefault="003A3FA2" w:rsidP="00E7451B" w:rsidR="003A3FA2" w:rsidRPr="00240F6B">
      <w:pPr>
        <w:jc w:val="center"/>
      </w:pPr>
      <w:r w:rsidRPr="00240F6B">
        <w:t xml:space="preserve">U Zadru, </w:t>
      </w:r>
      <w:r>
        <w:t xml:space="preserve">dana </w:t>
      </w:r>
      <w:r w:rsidR="00697037">
        <w:t>30</w:t>
      </w:r>
      <w:r>
        <w:t>. ožujka 2016.</w:t>
      </w:r>
    </w:p>
    <w:p w:rsidRDefault="003A3FA2" w:rsidP="000E3B4A" w:rsidR="003A3FA2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3A3FA2" w:rsidP="000E3B4A" w:rsidR="003A3FA2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9E23FC" w:rsidP="009E23FC" w:rsidR="009E23FC">
      <w:pPr>
        <w:jc w:val="both"/>
      </w:pPr>
      <w:r>
        <w:t>POUKA O PRAVNOM LIJEKU</w:t>
      </w:r>
    </w:p>
    <w:p w:rsidRDefault="009E23FC" w:rsidP="009E23FC" w:rsidR="009E23F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E23FC" w:rsidP="009E23FC" w:rsidR="009E23F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E23FC" w:rsidP="009E23FC" w:rsidR="009E23FC"/>
    <w:p w:rsidRDefault="003A3FA2" w:rsidP="000E3B4A" w:rsidR="003A3FA2"/>
    <w:p w:rsidRDefault="003A3FA2" w:rsidP="000E3B4A" w:rsidR="003A3FA2"/>
    <w:p w:rsidRDefault="003A3FA2" w:rsidP="000E3B4A" w:rsidR="003A3FA2"/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 w:rsidRPr="00240F6B">
      <w:pPr>
        <w:ind w:firstLine="360"/>
        <w:jc w:val="both"/>
      </w:pPr>
      <w:r w:rsidRPr="00240F6B">
        <w:t>DNA: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A3FA2" w:rsidP="000E3B4A" w:rsidR="003A3FA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A3FA2" w:rsidP="000E3B4A" w:rsidR="003A3FA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3A3FA2" w:rsidP="000E3B4A" w:rsidR="003A3FA2">
      <w:pPr>
        <w:numPr>
          <w:ilvl w:val="0"/>
          <w:numId w:val="4"/>
        </w:numPr>
      </w:pPr>
      <w:r>
        <w:t>Općinskom sudu u Zadru,</w:t>
      </w:r>
    </w:p>
    <w:p w:rsidRDefault="003A3FA2" w:rsidP="000E3B4A" w:rsidR="003A3FA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A3FA2" w:rsidP="000E3B4A" w:rsidR="003A3FA2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3A3FA2" w:rsidP="000E3B4A" w:rsidR="003A3FA2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3A3FA2" w:rsidP="000E3B4A" w:rsidR="003A3FA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A3FA2" w:rsidP="000E3B4A" w:rsidR="003A3FA2">
      <w:pPr>
        <w:numPr>
          <w:ilvl w:val="0"/>
          <w:numId w:val="4"/>
        </w:numPr>
      </w:pPr>
      <w:r>
        <w:t>e-Oglasna ploča suda,</w:t>
      </w:r>
    </w:p>
    <w:p w:rsidRDefault="003A3FA2" w:rsidP="000E3B4A" w:rsidR="003A3FA2">
      <w:pPr>
        <w:numPr>
          <w:ilvl w:val="0"/>
          <w:numId w:val="4"/>
        </w:numPr>
      </w:pPr>
      <w:r>
        <w:t>Pisarnici ovog suda,</w:t>
      </w:r>
    </w:p>
    <w:p w:rsidRDefault="003A3FA2" w:rsidP="000E3B4A" w:rsidR="003A3FA2" w:rsidRPr="00240F6B">
      <w:pPr>
        <w:numPr>
          <w:ilvl w:val="0"/>
          <w:numId w:val="4"/>
        </w:numPr>
      </w:pPr>
      <w:r>
        <w:t>U spis.</w:t>
      </w:r>
    </w:p>
    <w:p w:rsidRDefault="003A3FA2" w:rsidP="000E3B4A" w:rsidR="003A3FA2" w:rsidRPr="002B5AAE">
      <w:pPr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</w:p>
    <w:sectPr w:rsidSect="00BE1154" w:rsidR="003A3FA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A2" w:rsidR="003A3FA2">
      <w:r>
        <w:separator/>
      </w:r>
    </w:p>
  </w:endnote>
  <w:endnote w:id="0" w:type="continuationSeparator">
    <w:p w:rsidRDefault="003A3FA2" w:rsidR="003A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A2" w:rsidR="003A3FA2">
      <w:r>
        <w:separator/>
      </w:r>
    </w:p>
  </w:footnote>
  <w:footnote w:id="0" w:type="continuationSeparator">
    <w:p w:rsidRDefault="003A3FA2" w:rsidR="003A3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3FA2" w:rsidR="003A3F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D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3FA2" w:rsidP="005E68D8" w:rsidR="003A3FA2" w:rsidRPr="00BE1154">
    <w:pPr>
      <w:pStyle w:val="Zaglavlje"/>
      <w:jc w:val="right"/>
    </w:pPr>
    <w:r w:rsidRPr="00AB42D5">
      <w:t>Poslovni broj: 5</w:t>
    </w:r>
    <w:r>
      <w:t xml:space="preserve"> St-</w:t>
    </w:r>
    <w:r w:rsidR="00971C08">
      <w:t>193</w:t>
    </w:r>
    <w:r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A6BB6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1C08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36D7E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7931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327873.96</izvorni_sadrzaj>
    <derivirana_varijabla naziv="DomainObject.Predmet.InicijalnaVrijednost_1">327873.96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SUNCE d.o.o. za trgovinu i usluge</izvorni_sadrzaj>
    <derivirana_varijabla naziv="DomainObject.Predmet.ProtustrankaFormated_1">  ADRIA SUNCE d.o.o. za trgovinu i usluge</derivirana_varijabla>
  </DomainObject.Predmet.ProtustrankaFormated>
  <DomainObject.Predmet.ProtustrankaFormatedOIB>
    <izvorni_sadrzaj>  ADRIA SUNCE d.o.o. za trgovinu i usluge, OIB 33684914171</izvorni_sadrzaj>
    <derivirana_varijabla naziv="DomainObject.Predmet.ProtustrankaFormatedOIB_1">  ADRIA SUNCE d.o.o. za trgovinu i usluge, OIB 33684914171</derivirana_varijabla>
  </DomainObject.Predmet.ProtustrankaFormatedOIB>
  <DomainObject.Predmet.ProtustrankaFormatedWithAdress>
    <izvorni_sadrzaj> ADRIA SUNCE d.o.o. za trgovinu i usluge, Dr. F. Tuđmana 14, 23000 Zadar</izvorni_sadrzaj>
    <derivirana_varijabla naziv="DomainObject.Predmet.ProtustrankaFormatedWithAdress_1"> ADRIA SUNCE d.o.o. za trgovinu i usluge, Dr. F. Tuđmana 14, 23000 Zadar</derivirana_varijabla>
  </DomainObject.Predmet.ProtustrankaFormatedWithAdress>
  <DomainObject.Predmet.ProtustrankaFormatedWithAdressOIB>
    <izvorni_sadrzaj> ADRIA SUNCE d.o.o. za trgovinu i usluge, OIB 33684914171, Dr. F. Tuđmana 14, 23000 Zadar</izvorni_sadrzaj>
    <derivirana_varijabla naziv="DomainObject.Predmet.ProtustrankaFormatedWithAdressOIB_1"> ADRIA SUNCE d.o.o. za trgovinu i usluge, OIB 33684914171, Dr. F. Tuđmana 14, 23000 Zadar</derivirana_varijabla>
  </DomainObject.Predmet.ProtustrankaFormatedWithAdressOIB>
  <DomainObject.Predmet.ProtustrankaWithAdress>
    <izvorni_sadrzaj>ADRIA SUNCE d.o.o. za trgovinu i usluge Dr. F. Tuđmana 14, 23000 Zadar</izvorni_sadrzaj>
    <derivirana_varijabla naziv="DomainObject.Predmet.ProtustrankaWithAdress_1">ADRIA SUNCE d.o.o. za trgovinu i usluge Dr. F. Tuđmana 14, 23000 Zadar</derivirana_varijabla>
  </DomainObject.Predmet.ProtustrankaWithAdress>
  <DomainObject.Predmet.ProtustrankaWithAdressOIB>
    <izvorni_sadrzaj>ADRIA SUNCE d.o.o. za trgovinu i usluge, OIB 33684914171, Dr. F. Tuđmana 14, 23000 Zadar</izvorni_sadrzaj>
    <derivirana_varijabla naziv="DomainObject.Predmet.ProtustrankaWithAdressOIB_1">ADRIA SUNCE d.o.o. za trgovinu i usluge, OIB 33684914171, Dr. F. Tuđmana 14, 23000 Zadar</derivirana_varijabla>
  </DomainObject.Predmet.ProtustrankaWithAdressOIB>
  <DomainObject.Predmet.ProtustrankaNazivFormated>
    <izvorni_sadrzaj>ADRIA SUNCE d.o.o. za trgovinu i usluge</izvorni_sadrzaj>
    <derivirana_varijabla naziv="DomainObject.Predmet.ProtustrankaNazivFormated_1">ADRIA SUNCE d.o.o. za trgovinu i usluge</derivirana_varijabla>
  </DomainObject.Predmet.ProtustrankaNazivFormated>
  <DomainObject.Predmet.ProtustrankaNazivFormatedOIB>
    <izvorni_sadrzaj>ADRIA SUNCE d.o.o. za trgovinu i usluge, OIB 33684914171</izvorni_sadrzaj>
    <derivirana_varijabla naziv="DomainObject.Predmet.ProtustrankaNazivFormatedOIB_1">ADRIA SUNCE d.o.o. za trgovinu i usluge, OIB 33684914171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SUNCE d.o.o. za trgovinu i usluge</item>
    </izvorni_sadrzaj>
    <derivirana_varijabla naziv="DomainObject.Predmet.ProtuStrankaListFormated_1">
      <item>ADRIA SUNCE d.o.o. za trgovinu i usluge</item>
    </derivirana_varijabla>
  </DomainObject.Predmet.ProtuStrankaListFormated>
  <DomainObject.Predmet.ProtuStrankaListFormatedOIB>
    <izvorni_sadrzaj>
      <item>ADRIA SUNCE d.o.o. za trgovinu i usluge, OIB 33684914171</item>
    </izvorni_sadrzaj>
    <derivirana_varijabla naziv="DomainObject.Predmet.ProtuStrankaListFormatedOIB_1">
      <item>ADRIA SUNCE d.o.o. za trgovinu i usluge, OIB 33684914171</item>
    </derivirana_varijabla>
  </DomainObject.Predmet.ProtuStrankaListFormatedOIB>
  <DomainObject.Predmet.ProtuStrankaListFormatedWithAdress>
    <izvorni_sadrzaj>
      <item>ADRIA SUNCE d.o.o. za trgovinu i usluge, Dr. F. Tuđmana 14, 23000 Zadar</item>
    </izvorni_sadrzaj>
    <derivirana_varijabla naziv="DomainObject.Predmet.ProtuStrankaListFormatedWithAdress_1">
      <item>ADRIA SUNCE d.o.o. za trgovinu i usluge, Dr. F. Tuđmana 14, 23000 Zadar</item>
    </derivirana_varijabla>
  </DomainObject.Predmet.ProtuStrankaListFormatedWithAdress>
  <DomainObject.Predmet.ProtuStrankaListFormatedWithAdressOIB>
    <izvorni_sadrzaj>
      <item>ADRIA SUNCE d.o.o. za trgovinu i usluge, OIB 33684914171, Dr. F. Tuđmana 14, 23000 Zadar</item>
    </izvorni_sadrzaj>
    <derivirana_varijabla naziv="DomainObject.Predmet.ProtuStrankaListFormatedWithAdressOIB_1">
      <item>ADRIA SUNCE d.o.o. za trgovinu i usluge, OIB 33684914171, Dr. F. Tuđmana 14, 23000 Zadar</item>
    </derivirana_varijabla>
  </DomainObject.Predmet.ProtuStrankaListFormatedWithAdressOIB>
  <DomainObject.Predmet.ProtuStrankaListNazivFormated>
    <izvorni_sadrzaj>
      <item>ADRIA SUNCE d.o.o. za trgovinu i usluge</item>
    </izvorni_sadrzaj>
    <derivirana_varijabla naziv="DomainObject.Predmet.ProtuStrankaListNazivFormated_1">
      <item>ADRIA SUNCE d.o.o. za trgovinu i usluge</item>
    </derivirana_varijabla>
  </DomainObject.Predmet.ProtuStrankaListNazivFormated>
  <DomainObject.Predmet.ProtuStrankaListNazivFormatedOIB>
    <izvorni_sadrzaj>
      <item>ADRIA SUNCE d.o.o. za trgovinu i usluge, OIB 33684914171</item>
    </izvorni_sadrzaj>
    <derivirana_varijabla naziv="DomainObject.Predmet.ProtuStrankaListNazivFormatedOIB_1">
      <item>ADRIA SUNCE d.o.o. za trgovinu i usluge, OIB 33684914171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SUNCE d.o.o. za trgovinu i usluge</izvorni_sadrzaj>
    <derivirana_varijabla naziv="DomainObject.Predmet.ProtustrankaIDrugi_1">ADRIA SUNCE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SUNCE d.o.o. za trgovinu i usluge, OIB 33684914171, Dr. F. Tuđmana 14, 23000 Zadar</izvorni_sadrzaj>
    <derivirana_varijabla naziv="DomainObject.Predmet.ProtustrankaIDrugiAdressOIB_1">ADRIA SUNCE d.o.o. za trgovinu i usluge, OIB 33684914171, Dr. F.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SUNCE d.o.o. za trgovinu i usluge</item>
    </izvorni_sadrzaj>
    <derivirana_varijabla naziv="DomainObject.Predmet.SudioniciListNaziv_1">
      <item>FINA</item>
      <item>ADRIA SUNCE d.o.o. za trgovinu i usluge</item>
    </derivirana_varijabla>
  </DomainObject.Predmet.SudioniciListNaziv>
  <DomainObject.Predmet.SudioniciListAdressOIB>
    <izvorni_sadrzaj>
      <item>FINA, OIB 85821130368</item>
      <item>ADRIA SUNCE d.o.o. za trgovinu i usluge, OIB 33684914171, Dr. F. Tuđmana 14,23000 Zadar</item>
    </izvorni_sadrzaj>
    <derivirana_varijabla naziv="DomainObject.Predmet.SudioniciListAdressOIB_1">
      <item>FINA, OIB 85821130368</item>
      <item>ADRIA SUNCE d.o.o. za trgovinu i usluge, OIB 33684914171, Dr. F.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33684914171</item>
    </izvorni_sadrzaj>
    <derivirana_varijabla naziv="DomainObject.Predmet.SudioniciListNazivOIB_1">
      <item>, OIB 85821130368</item>
      <item>, OIB 33684914171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4736</properties:Characters>
  <properties:Lines>124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2016-03-30T06:38:00Z</dcterms:created>
  <dc:creator>Administrator</dc:creator>
  <cp:lastModifiedBy>Vedrana Raspović</cp:lastModifiedBy>
  <cp:lastPrinted>2016-03-30T06:41:00Z</cp:lastPrinted>
  <dcterms:modified xmlns:xsi="http://www.w3.org/2001/XMLSchema-instance" xsi:type="dcterms:W3CDTF">2016-03-30T07:06:00Z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