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c0569" w14:paraId="20c0569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4475F6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4475F6">
              <w:t>447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 xml:space="preserve">AGRITRADE 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Koprivnica, Dravska ulica 17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475F6" w:rsidRPr="004475F6">
        <w:rPr>
          <w:rFonts w:eastAsia="Times New Roman" w:hAnsi="Times New Roman" w:ascii="Times New Roman"/>
          <w:sz w:val="24"/>
          <w:szCs w:val="24"/>
          <w:lang w:eastAsia="hr-HR"/>
        </w:rPr>
        <w:t>03520849725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4475F6" w:rsidRPr="004475F6">
        <w:rPr>
          <w:rFonts w:eastAsia="Times New Roman" w:hAnsi="Times New Roman" w:ascii="Times New Roman"/>
          <w:sz w:val="24"/>
          <w:szCs w:val="24"/>
          <w:lang w:eastAsia="hr-HR"/>
        </w:rPr>
        <w:t>AGRITRADE d.o.o., Koprivnica, Dravska ulica 17, OIB: 03520849725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7.018.182,23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Tomislav Jakopović, Carevdar, Carevdar 57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40211152610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AGRITRADE d.o.o.</w:t>
      </w:r>
      <w:r w:rsidR="004475F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 xml:space="preserve">Koprivnica, Dravska ulica 17, </w:t>
      </w:r>
      <w:r w:rsidR="004475F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475F6" w:rsidRPr="004475F6">
        <w:rPr>
          <w:rFonts w:eastAsia="Times New Roman" w:hAnsi="Times New Roman" w:ascii="Times New Roman"/>
          <w:sz w:val="24"/>
          <w:szCs w:val="24"/>
          <w:lang w:eastAsia="hr-HR"/>
        </w:rPr>
        <w:t>03520849725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7.018.182,23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4475F6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00914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65E36">
      <w:rPr>
        <w:rFonts w:hAnsi="Times New Roman" w:ascii="Times New Roman"/>
        <w:noProof/>
        <w:sz w:val="24"/>
        <w:szCs w:val="24"/>
      </w:rPr>
      <w:t>Poslovni broj: 10 St-447/2018-3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65E3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0B4E56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475F6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65E36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E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E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AGRITRADE d.o.o. za poljoprivrednu proizvodnju, trgovinu i usluge zastupanog po punomoćniku Tomislav Jakopović</izvorni_sadrzaj>
    <derivirana_varijabla naziv="DomainObject.Predmet.ProtustrankaFormated_1">  AGRITRADE d.o.o. za poljoprivrednu proizvodnju, trgovinu i usluge zastupanog po punomoćniku Tomislav Jakopović</derivirana_varijabla>
  </DomainObject.Predmet.ProtustrankaFormated>
  <DomainObject.Predmet.ProtustrankaFormatedOIB>
    <izvorni_sadrzaj>  AGRITRADE d.o.o. za poljoprivrednu proizvodnju, trgovinu i usluge, OIB 03520849725 zastupanog po punomoćniku Tomislav Jakopović</izvorni_sadrzaj>
    <derivirana_varijabla naziv="DomainObject.Predmet.ProtustrankaFormatedOIB_1">  AGRITRADE d.o.o. za poljoprivrednu proizvodnju, trgovinu i usluge, OIB 03520849725 zastupanog po punomoćniku Tomislav Jakopović</derivirana_varijabla>
  </DomainObject.Predmet.ProtustrankaFormatedOIB>
  <DomainObject.Predmet.ProtustrankaFormatedWithAdress>
    <izvorni_sadrzaj> AGRITRADE d.o.o. za poljoprivrednu proizvodnju, trgovinu i usluge, Dravska ulica 17, 48000 Koprivnica zastupanog po punomoćniku Tomislav Jakopović</izvorni_sadrzaj>
    <derivirana_varijabla naziv="DomainObject.Predmet.ProtustrankaFormatedWithAdress_1"> AGRITRADE d.o.o. za poljoprivrednu proizvodnju, trgovinu i usluge, Dravska ulica 17, 48000 Koprivnica zastupanog po punomoćniku Tomislav Jakopović</derivirana_varijabla>
  </DomainObject.Predmet.ProtustrankaFormatedWithAdress>
  <DomainObject.Predmet.ProtustrankaFormatedWithAdressOIB>
    <izvorni_sadrzaj> AGRITRADE d.o.o. za poljoprivrednu proizvodnju, trgovinu i usluge, OIB 03520849725, Dravska ulica 17, 48000 Koprivnica zastupanog po punomoćniku Tomislav Jakopović</izvorni_sadrzaj>
    <derivirana_varijabla naziv="DomainObject.Predmet.ProtustrankaFormatedWithAdressOIB_1"> AGRITRADE d.o.o. za poljoprivrednu proizvodnju, trgovinu i usluge, OIB 03520849725, Dravska ulica 17, 48000 Koprivnica zastupanog po punomoćniku Tomislav Jakopović</derivirana_varijabla>
  </DomainObject.Predmet.ProtustrankaFormatedWithAdressOIB>
  <DomainObject.Predmet.ProtustrankaWithAdress>
    <izvorni_sadrzaj>AGRITRADE d.o.o. za poljoprivrednu proizvodnju, trgovinu i usluge Dravska ulica 17, 48000 Koprivnica</izvorni_sadrzaj>
    <derivirana_varijabla naziv="DomainObject.Predmet.ProtustrankaWithAdress_1">AGRITRADE d.o.o. za poljoprivrednu proizvodnju, trgovinu i usluge Dravska ulica 17, 48000 Koprivnica</derivirana_varijabla>
  </DomainObject.Predmet.ProtustrankaWithAdress>
  <DomainObject.Predmet.ProtustrankaWithAdressOIB>
    <izvorni_sadrzaj>AGRITRADE d.o.o. za poljoprivrednu proizvodnju, trgovinu i usluge, OIB 03520849725, Dravska ulica 17, 48000 Koprivnica</izvorni_sadrzaj>
    <derivirana_varijabla naziv="DomainObject.Predmet.ProtustrankaWithAdressOIB_1">AGRITRADE d.o.o. za poljoprivrednu proizvodnju, trgovinu i usluge, OIB 03520849725, Dravska ulica 17, 48000 Koprivnica</derivirana_varijabla>
  </DomainObject.Predmet.ProtustrankaWithAdressOIB>
  <DomainObject.Predmet.ProtustrankaNazivFormated>
    <izvorni_sadrzaj>AGRITRADE d.o.o. za poljoprivrednu proizvodnju, trgovinu i usluge</izvorni_sadrzaj>
    <derivirana_varijabla naziv="DomainObject.Predmet.ProtustrankaNazivFormated_1">AGRITRADE d.o.o. za poljoprivrednu proizvodnju, trgovinu i usluge</derivirana_varijabla>
  </DomainObject.Predmet.ProtustrankaNazivFormated>
  <DomainObject.Predmet.ProtustrankaNazivFormatedOIB>
    <izvorni_sadrzaj>AGRITRADE d.o.o. za poljoprivrednu proizvodnju, trgovinu i usluge, OIB 03520849725</izvorni_sadrzaj>
    <derivirana_varijabla naziv="DomainObject.Predmet.ProtustrankaNazivFormatedOIB_1">AGRITRADE d.o.o. za poljoprivrednu proizvodnju, trgovinu i usluge, OIB 03520849725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7018182.23</izvorni_sadrzaj>
    <derivirana_varijabla naziv="DomainObject.Predmet.TrenutnaVrijednost_1">7018182.23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AGRITRADE d.o.o. za poljoprivrednu proizvodnju, trgovinu i usluge zastupanog po punomoćniku Tomislav Jakopović</item>
    </izvorni_sadrzaj>
    <derivirana_varijabla naziv="DomainObject.Predmet.ProtuStrankaListFormated_1">
      <item>AGRITRADE d.o.o. za poljoprivrednu proizvodnju, trgovinu i usluge zastupanog po punomoćniku Tomislav Jakopović</item>
    </derivirana_varijabla>
  </DomainObject.Predmet.ProtuStrankaListFormated>
  <DomainObject.Predmet.ProtuStrankaListFormatedOIB>
    <izvorni_sadrzaj>
      <item>AGRITRADE d.o.o. za poljoprivrednu proizvodnju, trgovinu i usluge, OIB 03520849725 zastupanog po punomoćniku Tomislav Jakopović</item>
    </izvorni_sadrzaj>
    <derivirana_varijabla naziv="DomainObject.Predmet.ProtuStrankaListFormatedOIB_1">
      <item>AGRITRADE d.o.o. za poljoprivrednu proizvodnju, trgovinu i usluge, OIB 03520849725 zastupanog po punomoćniku Tomislav Jakopović</item>
    </derivirana_varijabla>
  </DomainObject.Predmet.ProtuStrankaListFormatedOIB>
  <DomainObject.Predmet.ProtuStrankaListFormatedWithAdress>
    <izvorni_sadrzaj>
      <item>AGRITRADE d.o.o. za poljoprivrednu proizvodnju, trgovinu i usluge, Dravska ulica 17, 48000 Koprivnica zastupanog po punomoćniku Tomislav Jakopović</item>
    </izvorni_sadrzaj>
    <derivirana_varijabla naziv="DomainObject.Predmet.ProtuStrankaListFormatedWithAdress_1">
      <item>AGRITRADE d.o.o. za poljoprivrednu proizvodnju, trgovinu i usluge, Dravska ulica 17, 48000 Koprivnica zastupanog po punomoćniku Tomislav Jakopović</item>
    </derivirana_varijabla>
  </DomainObject.Predmet.ProtuStrankaListFormatedWithAdress>
  <DomainObject.Predmet.ProtuStrankaListFormatedWithAdressOIB>
    <izvorni_sadrzaj>
      <item>AGRITRADE d.o.o. za poljoprivrednu proizvodnju, trgovinu i usluge, OIB 03520849725, Dravska ulica 17, 48000 Koprivnica zastupanog po punomoćniku Tomislav Jakopović</item>
    </izvorni_sadrzaj>
    <derivirana_varijabla naziv="DomainObject.Predmet.ProtuStrankaListFormatedWithAdressOIB_1">
      <item>AGRITRADE d.o.o. za poljoprivrednu proizvodnju, trgovinu i usluge, OIB 03520849725, Dravska ulica 17, 48000 Koprivnica zastupanog po punomoćniku Tomislav Jakopović</item>
    </derivirana_varijabla>
  </DomainObject.Predmet.ProtuStrankaListFormatedWithAdressOIB>
  <DomainObject.Predmet.ProtuStrankaListNazivFormated>
    <izvorni_sadrzaj>
      <item>AGRITRADE d.o.o. za poljoprivrednu proizvodnju, trgovinu i usluge</item>
    </izvorni_sadrzaj>
    <derivirana_varijabla naziv="DomainObject.Predmet.ProtuStrankaListNazivFormated_1">
      <item>AGRITRADE d.o.o. za poljoprivrednu proizvodnju, trgovinu i usluge</item>
    </derivirana_varijabla>
  </DomainObject.Predmet.ProtuStrankaListNazivFormated>
  <DomainObject.Predmet.ProtuStrankaListNazivFormatedOIB>
    <izvorni_sadrzaj>
      <item>AGRITRADE d.o.o. za poljoprivrednu proizvodnju, trgovinu i usluge, OIB 03520849725</item>
    </izvorni_sadrzaj>
    <derivirana_varijabla naziv="DomainObject.Predmet.ProtuStrankaListNazivFormatedOIB_1">
      <item>AGRITRADE d.o.o. za poljoprivrednu proizvodnju, trgovinu i usluge, OIB 03520849725</item>
    </derivirana_varijabla>
  </DomainObject.Predmet.ProtuStrankaListNazivFormatedOIB>
  <DomainObject.Predmet.OstaliListFormated>
    <izvorni_sadrzaj>
      <item>Sudski registar</item>
      <item>Tomislav Jakopović punomoćnik sudionika u postupku AGRITRADE d.o.o. za poljoprivrednu proizvodnju, trgovinu i usluge</item>
      <item>Porezna uprava - Područni ured Koprivnica</item>
      <item>Županijsko državno odvjetništvo</item>
    </izvorni_sadrzaj>
    <derivirana_varijabla naziv="DomainObject.Predmet.OstaliListFormated_1">
      <item>Sudski registar</item>
      <item>Tomislav Jakopović punomoćnik sudionika u postupku AGRITRADE d.o.o. za poljoprivrednu proizvodnju, trgovinu i usluge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Tomislav Jakopović, OIB 40211152610 punomoćnik sudionika u postupku AGRITRADE d.o.o. za poljoprivrednu proizvodnju, trgovinu i usluge</item>
      <item>Porezna uprava - Područni ured Koprivnica</item>
      <item>Županijsko državno odvjetništvo</item>
    </izvorni_sadrzaj>
    <derivirana_varijabla naziv="DomainObject.Predmet.OstaliListFormatedOIB_1">
      <item>Sudski registar</item>
      <item>Tomislav Jakopović, OIB 40211152610 punomoćnik sudionika u postupku AGRITRADE d.o.o. za poljoprivrednu proizvodnju, trgovinu i usluge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Tomislav Jakopović,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_1">
      <item>Sudski registar</item>
      <item>Tomislav Jakopović,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Tomislav Jakopović, OIB 40211152610,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OIB_1">
      <item>Sudski registar</item>
      <item>Tomislav Jakopović, OIB 40211152610, Carevdar 57, 48260 Carevdar punomoćnik sudionika u postupku AGRITRADE d.o.o. za poljoprivrednu proizvodnju, trgovinu i usluge</item>
      <item>Porezna uprava - Područni ured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Tomislav Jakopović</item>
      <item>Porezna uprava - Područni ured Koprivnica</item>
      <item>Županijsko državno odvjetništvo</item>
    </izvorni_sadrzaj>
    <derivirana_varijabla naziv="DomainObject.Predmet.OstaliListNazivFormated_1">
      <item>Sudski registar</item>
      <item>Tomislav Jakopović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Tomislav Jakopović, OIB 40211152610</item>
      <item>Porezna uprava - Područni ured Koprivnica</item>
      <item>Županijsko državno odvjetništvo</item>
    </izvorni_sadrzaj>
    <derivirana_varijabla naziv="DomainObject.Predmet.OstaliListNazivFormatedOIB_1">
      <item>Sudski registar</item>
      <item>Tomislav Jakopović, OIB 40211152610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AGRITRADE d.o.o. za poljoprivrednu proizvodnju, trgovinu i usluge</izvorni_sadrzaj>
    <derivirana_varijabla naziv="DomainObject.Predmet.ProtustrankaIDrugi_1">AGRITRADE d.o.o. za poljoprivrednu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AGRITRADE d.o.o. za poljoprivrednu proizvodnju, trgovinu i usluge, OIB 03520849725, Dravska ulica 17, 48000 Koprivnica</izvorni_sadrzaj>
    <derivirana_varijabla naziv="DomainObject.Predmet.ProtustrankaIDrugiAdressOIB_1">AGRITRADE d.o.o. za poljoprivrednu proizvodnju, trgovinu i usluge, OIB 03520849725,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AGRITRADE d.o.o. za poljoprivrednu proizvodnju, trgovinu i usluge</item>
      <item>Sudski registar</item>
      <item>Tomislav Jakopović</item>
      <item>Porezna uprava - Područni ured Koprivnica</item>
      <item>Županijsko državno odvjetništvo</item>
    </izvorni_sadrzaj>
    <derivirana_varijabla naziv="DomainObject.Predmet.SudioniciListNaziv_1">
      <item>Financijska agencija</item>
      <item>AGRITRADE d.o.o. za poljoprivrednu proizvodnju, trgovinu i usluge</item>
      <item>Sudski registar</item>
      <item>Tomislav Jakopović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AGRITRADE d.o.o. za poljoprivrednu proizvodnju, trgovinu i usluge, OIB 03520849725, Dravska ulica 17,48000 Koprivnica</item>
      <item>Sudski registar</item>
      <item>Tomislav Jakopović, OIB 40211152610, Carevdar 57,48260 Carevdar</item>
      <item>Porezna uprava - Područni ured Koprivnica,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AGRITRADE d.o.o. za poljoprivrednu proizvodnju, trgovinu i usluge, OIB 03520849725, Dravska ulica 17,48000 Koprivnica</item>
      <item>Sudski registar</item>
      <item>Tomislav Jakopović, OIB 40211152610, Carevdar 57,48260 Carevdar</item>
      <item>Porezna uprava - Područni ured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03520849725</item>
      <item>, OIB null</item>
      <item>, OIB 40211152610</item>
      <item>, OIB null</item>
      <item>, OIB null</item>
    </izvorni_sadrzaj>
    <derivirana_varijabla naziv="DomainObject.Predmet.SudioniciListNazivOIB_1">
      <item>, OIB 85821130368</item>
      <item>, OIB 03520849725</item>
      <item>, OIB null</item>
      <item>, OIB 40211152610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28476-A765-457A-AA21-CD6E74379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2369</properties:Characters>
  <properties:Lines>73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2018-11-21T07:25:00Z</dcterms:created>
  <dc:creator>Mirjana Mlinarić</dc:creator>
  <cp:lastModifiedBy>Nevenka Vuković</cp:lastModifiedBy>
  <cp:lastPrinted>2018-11-21T07:32:00Z</cp:lastPrinted>
  <dcterms:modified xmlns:xsi="http://www.w3.org/2001/XMLSchema-instance" xsi:type="dcterms:W3CDTF">2018-11-21T07:34:00Z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(St-447-18-3 oglas od 21.11.18.docx)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