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f1c8ef" w14:paraId="bf1c8ef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47451">
        <w:rPr>
          <w:rFonts w:hAnsi="Times New Roman" w:ascii="Times New Roman"/>
          <w:sz w:val="24"/>
          <w:szCs w:val="24"/>
        </w:rPr>
        <w:t>624/15</w:t>
      </w:r>
      <w:r w:rsidR="00257D29">
        <w:rPr>
          <w:rFonts w:hAnsi="Times New Roman" w:ascii="Times New Roman"/>
          <w:sz w:val="24"/>
          <w:szCs w:val="24"/>
        </w:rPr>
        <w:t>-11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B47451" w:rsidRPr="00B47451">
        <w:rPr>
          <w:rFonts w:hAnsi="Times New Roman" w:ascii="Times New Roman"/>
          <w:sz w:val="24"/>
          <w:szCs w:val="24"/>
        </w:rPr>
        <w:t>LJUBLJANSKE MLEKARNE d.o.o. – u likvidaciji, Zagreb, Marijana Čavića 9, OIB: 25788777122, kojega zastupa punomoćnica Dina Koper Žemva, odvjetnica u OD Korper &amp; partneri iz Zagreba, Prilaz Gjure Deželića 16, pokrenutom na prijedlog likvidatora dužnika Marije Porovne iz Slovenije, Bled, Alpska cesta 15, OIB: 59050678365</w:t>
      </w:r>
      <w:r w:rsidR="00B47451">
        <w:rPr>
          <w:rFonts w:hAnsi="Times New Roman" w:ascii="Times New Roman"/>
          <w:sz w:val="24"/>
          <w:szCs w:val="24"/>
        </w:rPr>
        <w:t>, 27. listopada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C73DF8">
        <w:rPr>
          <w:rFonts w:hAnsi="Times New Roman" w:ascii="Times New Roman"/>
          <w:sz w:val="24"/>
          <w:szCs w:val="24"/>
        </w:rPr>
        <w:t>5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643F0E">
        <w:rPr>
          <w:rFonts w:hAnsi="Times New Roman" w:ascii="Times New Roman"/>
          <w:sz w:val="24"/>
          <w:szCs w:val="24"/>
        </w:rPr>
        <w:t>85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B47451">
        <w:rPr>
          <w:rFonts w:cs="Times New Roman" w:hAnsi="Times New Roman" w:ascii="Times New Roman"/>
          <w:sz w:val="24"/>
          <w:szCs w:val="24"/>
        </w:rPr>
        <w:t>624-15,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B47451">
        <w:rPr>
          <w:rFonts w:cs="Times New Roman" w:hAnsi="Times New Roman" w:ascii="Times New Roman"/>
          <w:sz w:val="24"/>
          <w:szCs w:val="24"/>
        </w:rPr>
        <w:t>624/15 -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", u roku od osam dana od objave ovog oglasa.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sukladno članku 63. stavak 1. Stečajnog zakona.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B47451">
        <w:rPr>
          <w:rFonts w:hAnsi="Times New Roman" w:ascii="Times New Roman"/>
          <w:sz w:val="24"/>
          <w:szCs w:val="24"/>
        </w:rPr>
        <w:t>27. listopada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2015.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257D29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257D29" w:rsidP="00BE151E" w:rsidR="00257D29">
      <w:pPr>
        <w:rPr>
          <w:rFonts w:hAnsi="Times New Roman" w:ascii="Times New Roman"/>
          <w:sz w:val="24"/>
          <w:szCs w:val="24"/>
        </w:rPr>
      </w:pPr>
    </w:p>
    <w:p w:rsidRDefault="00257D29" w:rsidP="00BE151E" w:rsidR="00257D2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257D29" w:rsidP="00BE151E" w:rsidR="00257D29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257D2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D29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257D2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D29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257D29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257D29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2A7772" w:rsidP="00450B33" w:rsidR="002A7772" w:rsidRPr="00257D29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257D29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257D2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D29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257D29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257D29">
        <w:rPr>
          <w:rFonts w:hAnsi="Times New Roman" w:ascii="Times New Roman"/>
          <w:color w:themeColor="background1" w:val="FFFFFF"/>
          <w:sz w:val="24"/>
          <w:szCs w:val="24"/>
        </w:rPr>
        <w:t>- kal. 30 d.</w:t>
      </w:r>
    </w:p>
    <w:sectPr w:rsidSect="00FB64FF" w:rsidR="00F1795F" w:rsidRPr="00257D29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29B" w:rsidR="00FD029B">
      <w:r>
        <w:separator/>
      </w:r>
    </w:p>
  </w:endnote>
  <w:endnote w:id="0" w:type="continuationSeparator">
    <w:p w:rsidRDefault="00FD029B" w:rsidR="00FD0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29B" w:rsidR="00FD029B">
      <w:r>
        <w:separator/>
      </w:r>
    </w:p>
  </w:footnote>
  <w:footnote w:id="0" w:type="continuationSeparator">
    <w:p w:rsidRDefault="00FD029B" w:rsidR="00FD02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451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57D2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4C44EF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47451"/>
    <w:rsid w:val="00B70980"/>
    <w:rsid w:val="00B96157"/>
    <w:rsid w:val="00BB128D"/>
    <w:rsid w:val="00BB40FF"/>
    <w:rsid w:val="00BC01F7"/>
    <w:rsid w:val="00BC3346"/>
    <w:rsid w:val="00BE151E"/>
    <w:rsid w:val="00BF2FE8"/>
    <w:rsid w:val="00BF6FD0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029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C4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4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4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4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4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C4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4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4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4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4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LJUBLJANSKE MLEKARNE d.o.o. za trgovinu i usluge u likvidaciji zastupanog po punomoćniku DINA KORPER ŽEMVA</izvorni_sadrzaj>
    <derivirana_varijabla naziv="DomainObject.Predmet.ProtustrankaFormated_1">  LJUBLJANSKE MLEKARNE d.o.o. za trgovinu i usluge u likvidaciji zastupanog po punomoćniku DINA KORPER ŽEMVA</derivirana_varijabla>
  </DomainObject.Predmet.ProtustrankaFormated>
  <DomainObject.Predmet.ProtustrankaFormatedOIB>
    <izvorni_sadrzaj>  LJUBLJANSKE MLEKARNE d.o.o. za trgovinu i usluge u likvidaciji, OIB 25788777122 zastupanog po punomoćniku DINA KORPER ŽEMVA</izvorni_sadrzaj>
    <derivirana_varijabla naziv="DomainObject.Predmet.ProtustrankaFormatedOIB_1">  LJUBLJANSKE MLEKARNE d.o.o. za trgovinu i usluge u likvidaciji, OIB 25788777122 zastupanog po punomoćniku DINA KORPER ŽEMVA</derivirana_varijabla>
  </DomainObject.Predmet.ProtustrankaFormatedOIB>
  <DomainObject.Predmet.ProtustrankaFormatedWithAdress>
    <izvorni_sadrzaj> LJUBLJANSKE MLEKARNE d.o.o. za trgovinu i usluge u likvidaciji, Marijana Čavića 9, Zagreb zastupanog po punomoćniku DINA KORPER ŽEMVA</izvorni_sadrzaj>
    <derivirana_varijabla naziv="DomainObject.Predmet.ProtustrankaFormatedWithAdress_1"> LJUBLJANSKE MLEKARNE d.o.o. za trgovinu i usluge u likvidaciji, Marijana Čavića 9, Zagreb zastupanog po punomoćniku DINA KORPER ŽEMVA</derivirana_varijabla>
  </DomainObject.Predmet.ProtustrankaFormatedWithAdress>
  <DomainObject.Predmet.ProtustrankaFormatedWithAdressOIB>
    <izvorni_sadrzaj> LJUBLJANSKE MLEKARNE d.o.o. za trgovinu i usluge u likvidaciji, OIB 25788777122, Marijana Čavića 9, Zagreb zastupanog po punomoćniku DINA KORPER ŽEMVA</izvorni_sadrzaj>
    <derivirana_varijabla naziv="DomainObject.Predmet.ProtustrankaFormatedWithAdressOIB_1"> LJUBLJANSKE MLEKARNE d.o.o. za trgovinu i usluge u likvidaciji, OIB 25788777122, Marijana Čavića 9, Zagreb zastupanog po punomoćniku DINA KORPER ŽEMVA</derivirana_varijabla>
  </DomainObject.Predmet.ProtustrankaFormatedWithAdressOIB>
  <DomainObject.Predmet.ProtustrankaWithAdress>
    <izvorni_sadrzaj>LJUBLJANSKE MLEKARNE d.o.o. za trgovinu i usluge u likvidaciji Marijana Čavića 9, Zagreb</izvorni_sadrzaj>
    <derivirana_varijabla naziv="DomainObject.Predmet.ProtustrankaWithAdress_1">LJUBLJANSKE MLEKARNE d.o.o. za trgovinu i usluge u likvidaciji Marijana Čavića 9, Zagreb</derivirana_varijabla>
  </DomainObject.Predmet.ProtustrankaWithAdress>
  <DomainObject.Predmet.ProtustrankaWithAdressOIB>
    <izvorni_sadrzaj>LJUBLJANSKE MLEKARNE d.o.o. za trgovinu i usluge u likvidaciji, OIB 25788777122, Marijana Čavića 9, Zagreb</izvorni_sadrzaj>
    <derivirana_varijabla naziv="DomainObject.Predmet.ProtustrankaWithAdressOIB_1">LJUBLJANSKE MLEKARNE d.o.o. za trgovinu i usluge u likvidaciji, OIB 25788777122, Marijana Čavića 9, Zagreb</derivirana_varijabla>
  </DomainObject.Predmet.ProtustrankaWithAdressOIB>
  <DomainObject.Predmet.ProtustrankaNazivFormated>
    <izvorni_sadrzaj>LJUBLJANSKE MLEKARNE d.o.o. za trgovinu i usluge u likvidaciji</izvorni_sadrzaj>
    <derivirana_varijabla naziv="DomainObject.Predmet.ProtustrankaNazivFormated_1">LJUBLJANSKE MLEKARNE d.o.o. za trgovinu i usluge u likvidaciji</derivirana_varijabla>
  </DomainObject.Predmet.ProtustrankaNazivFormated>
  <DomainObject.Predmet.ProtustrankaNazivFormatedOIB>
    <izvorni_sadrzaj>LJUBLJANSKE MLEKARNE d.o.o. za trgovinu i usluge u likvidaciji, OIB 25788777122</izvorni_sadrzaj>
    <derivirana_varijabla naziv="DomainObject.Predmet.ProtustrankaNazivFormatedOIB_1">LJUBLJANSKE MLEKARNE d.o.o. za trgovinu i usluge u likvidaciji, OIB 25788777122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LJUBLJANSKE MLEKARNE d.o.o. za trgovinu i usluge u likvidaciji</izvorni_sadrzaj>
    <derivirana_varijabla naziv="DomainObject.Predmet.StrankaFormated_1">  LJUBLJANSKE MLEKARNE d.o.o. za trgovinu i usluge u likvidaciji</derivirana_varijabla>
  </DomainObject.Predmet.StrankaFormated>
  <DomainObject.Predmet.StrankaFormatedOIB>
    <izvorni_sadrzaj>  LJUBLJANSKE MLEKARNE d.o.o. za trgovinu i usluge u likvidaciji, OIB 25788777122</izvorni_sadrzaj>
    <derivirana_varijabla naziv="DomainObject.Predmet.StrankaFormatedOIB_1">  LJUBLJANSKE MLEKARNE d.o.o. za trgovinu i usluge u likvidaciji, OIB 25788777122</derivirana_varijabla>
  </DomainObject.Predmet.StrankaFormatedOIB>
  <DomainObject.Predmet.StrankaFormatedWithAdress>
    <izvorni_sadrzaj> LJUBLJANSKE MLEKARNE d.o.o. za trgovinu i usluge u likvidaciji, Marijana Čavića 9, Zagreb</izvorni_sadrzaj>
    <derivirana_varijabla naziv="DomainObject.Predmet.StrankaFormatedWithAdress_1"> LJUBLJANSKE MLEKARNE d.o.o. za trgovinu i usluge u likvidaciji, Marijana Čavića 9, Zagreb</derivirana_varijabla>
  </DomainObject.Predmet.StrankaFormatedWithAdress>
  <DomainObject.Predmet.StrankaFormatedWithAdressOIB>
    <izvorni_sadrzaj> LJUBLJANSKE MLEKARNE d.o.o. za trgovinu i usluge u likvidaciji, OIB 25788777122, Marijana Čavića 9, Zagreb</izvorni_sadrzaj>
    <derivirana_varijabla naziv="DomainObject.Predmet.StrankaFormatedWithAdressOIB_1"> LJUBLJANSKE MLEKARNE d.o.o. za trgovinu i usluge u likvidaciji, OIB 25788777122, Marijana Čavića 9, Zagreb</derivirana_varijabla>
  </DomainObject.Predmet.StrankaFormatedWithAdressOIB>
  <DomainObject.Predmet.StrankaWithAdress>
    <izvorni_sadrzaj>LJUBLJANSKE MLEKARNE d.o.o. za trgovinu i usluge u likvidaciji Marijana Čavića 9,Zagreb</izvorni_sadrzaj>
    <derivirana_varijabla naziv="DomainObject.Predmet.StrankaWithAdress_1">LJUBLJANSKE MLEKARNE d.o.o. za trgovinu i usluge u likvidaciji Marijana Čavića 9,Zagreb</derivirana_varijabla>
  </DomainObject.Predmet.StrankaWithAdress>
  <DomainObject.Predmet.StrankaWithAdressOIB>
    <izvorni_sadrzaj>LJUBLJANSKE MLEKARNE d.o.o. za trgovinu i usluge u likvidaciji, OIB 25788777122, Marijana Čavića 9,Zagreb</izvorni_sadrzaj>
    <derivirana_varijabla naziv="DomainObject.Predmet.StrankaWithAdressOIB_1">LJUBLJANSKE MLEKARNE d.o.o. za trgovinu i usluge u likvidaciji, OIB 25788777122, Marijana Čavića 9,Zagreb</derivirana_varijabla>
  </DomainObject.Predmet.StrankaWithAdressOIB>
  <DomainObject.Predmet.StrankaNazivFormated>
    <izvorni_sadrzaj>LJUBLJANSKE MLEKARNE d.o.o. za trgovinu i usluge u likvidaciji</izvorni_sadrzaj>
    <derivirana_varijabla naziv="DomainObject.Predmet.StrankaNazivFormated_1">LJUBLJANSKE MLEKARNE d.o.o. za trgovinu i usluge u likvidaciji</derivirana_varijabla>
  </DomainObject.Predmet.StrankaNazivFormated>
  <DomainObject.Predmet.StrankaNazivFormatedOIB>
    <izvorni_sadrzaj>LJUBLJANSKE MLEKARNE d.o.o. za trgovinu i usluge u likvidaciji, OIB 25788777122</izvorni_sadrzaj>
    <derivirana_varijabla naziv="DomainObject.Predmet.StrankaNazivFormatedOIB_1">LJUBLJANSKE MLEKARNE d.o.o. za trgovinu i usluge u likvidaciji, OIB 25788777122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LJUBLJANSKE MLEKARNE d.o.o. za trgovinu i usluge u likvidaciji</item>
    </izvorni_sadrzaj>
    <derivirana_varijabla naziv="DomainObject.Predmet.StrankaListFormated_1">
      <item>LJUBLJANSKE MLEKARNE d.o.o. za trgovinu i usluge u likvidaciji</item>
    </derivirana_varijabla>
  </DomainObject.Predmet.StrankaListFormated>
  <DomainObject.Predmet.StrankaListFormatedOIB>
    <izvorni_sadrzaj>
      <item>LJUBLJANSKE MLEKARNE d.o.o. za trgovinu i usluge u likvidaciji, OIB 25788777122</item>
    </izvorni_sadrzaj>
    <derivirana_varijabla naziv="DomainObject.Predmet.StrankaListFormatedOIB_1">
      <item>LJUBLJANSKE MLEKARNE d.o.o. za trgovinu i usluge u likvidaciji, OIB 25788777122</item>
    </derivirana_varijabla>
  </DomainObject.Predmet.StrankaListFormatedOIB>
  <DomainObject.Predmet.StrankaListFormatedWithAdress>
    <izvorni_sadrzaj>
      <item>LJUBLJANSKE MLEKARNE d.o.o. za trgovinu i usluge u likvidaciji, Marijana Čavića 9, Zagreb</item>
    </izvorni_sadrzaj>
    <derivirana_varijabla naziv="DomainObject.Predmet.StrankaListFormatedWithAdress_1">
      <item>LJUBLJANSKE MLEKARNE d.o.o. za trgovinu i usluge u likvidaciji, Marijana Čavića 9, Zagreb</item>
    </derivirana_varijabla>
  </DomainObject.Predmet.StrankaListFormatedWithAdress>
  <DomainObject.Predmet.StrankaListFormatedWithAdressOIB>
    <izvorni_sadrzaj>
      <item>LJUBLJANSKE MLEKARNE d.o.o. za trgovinu i usluge u likvidaciji, OIB 25788777122, Marijana Čavića 9, Zagreb</item>
    </izvorni_sadrzaj>
    <derivirana_varijabla naziv="DomainObject.Predmet.StrankaListFormatedWithAdressOIB_1">
      <item>LJUBLJANSKE MLEKARNE d.o.o. za trgovinu i usluge u likvidaciji, OIB 25788777122, Marijana Čavića 9, Zagreb</item>
    </derivirana_varijabla>
  </DomainObject.Predmet.StrankaListFormatedWithAdressOIB>
  <DomainObject.Predmet.StrankaListNazivFormated>
    <izvorni_sadrzaj>
      <item>LJUBLJANSKE MLEKARNE d.o.o. za trgovinu i usluge u likvidaciji</item>
    </izvorni_sadrzaj>
    <derivirana_varijabla naziv="DomainObject.Predmet.StrankaListNazivFormated_1">
      <item>LJUBLJANSKE MLEKARNE d.o.o. za trgovinu i usluge u likvidaciji</item>
    </derivirana_varijabla>
  </DomainObject.Predmet.StrankaListNazivFormated>
  <DomainObject.Predmet.StrankaListNazivFormatedOIB>
    <izvorni_sadrzaj>
      <item>LJUBLJANSKE MLEKARNE d.o.o. za trgovinu i usluge u likvidaciji, OIB 25788777122</item>
    </izvorni_sadrzaj>
    <derivirana_varijabla naziv="DomainObject.Predmet.StrankaListNazivFormatedOIB_1">
      <item>LJUBLJANSKE MLEKARNE d.o.o. za trgovinu i usluge u likvidaciji, OIB 25788777122</item>
    </derivirana_varijabla>
  </DomainObject.Predmet.StrankaListNazivFormatedOIB>
  <DomainObject.Predmet.ProtuStrankaListFormated>
    <izvorni_sadrzaj>
      <item>LJUBLJANSKE MLEKARNE d.o.o. za trgovinu i usluge u likvidaciji zastupanog po punomoćniku DINA KORPER ŽEMVA</item>
    </izvorni_sadrzaj>
    <derivirana_varijabla naziv="DomainObject.Predmet.ProtuStrankaListFormated_1">
      <item>LJUBLJANSKE MLEKARNE d.o.o. za trgovinu i usluge u likvidaciji zastupanog po punomoćniku DINA KORPER ŽEMVA</item>
    </derivirana_varijabla>
  </DomainObject.Predmet.ProtuStrankaListFormated>
  <DomainObject.Predmet.ProtuStrankaListFormatedOIB>
    <izvorni_sadrzaj>
      <item>LJUBLJANSKE MLEKARNE d.o.o. za trgovinu i usluge u likvidaciji, OIB 25788777122 zastupanog po punomoćniku DINA KORPER ŽEMVA</item>
    </izvorni_sadrzaj>
    <derivirana_varijabla naziv="DomainObject.Predmet.ProtuStrankaListFormatedOIB_1">
      <item>LJUBLJANSKE MLEKARNE d.o.o. za trgovinu i usluge u likvidaciji, OIB 25788777122 zastupanog po punomoćniku DINA KORPER ŽEMVA</item>
    </derivirana_varijabla>
  </DomainObject.Predmet.ProtuStrankaListFormatedOIB>
  <DomainObject.Predmet.ProtuStrankaListFormatedWithAdress>
    <izvorni_sadrzaj>
      <item>LJUBLJANSKE MLEKARNE d.o.o. za trgovinu i usluge u likvidaciji, Marijana Čavića 9, Zagreb zastupanog po punomoćniku DINA KORPER ŽEMVA</item>
    </izvorni_sadrzaj>
    <derivirana_varijabla naziv="DomainObject.Predmet.ProtuStrankaListFormatedWithAdress_1">
      <item>LJUBLJANSKE MLEKARNE d.o.o. za trgovinu i usluge u likvidaciji, Marijana Čavića 9, Zagreb zastupanog po punomoćniku DINA KORPER ŽEMVA</item>
    </derivirana_varijabla>
  </DomainObject.Predmet.ProtuStrankaListFormatedWithAdress>
  <DomainObject.Predmet.ProtuStrankaListFormatedWithAdressOIB>
    <izvorni_sadrzaj>
      <item>LJUBLJANSKE MLEKARNE d.o.o. za trgovinu i usluge u likvidaciji, OIB 25788777122, Marijana Čavića 9, Zagreb zastupanog po punomoćniku DINA KORPER ŽEMVA</item>
    </izvorni_sadrzaj>
    <derivirana_varijabla naziv="DomainObject.Predmet.ProtuStrankaListFormatedWithAdressOIB_1">
      <item>LJUBLJANSKE MLEKARNE d.o.o. za trgovinu i usluge u likvidaciji, OIB 25788777122, Marijana Čavića 9, Zagreb zastupanog po punomoćniku DINA KORPER ŽEMVA</item>
    </derivirana_varijabla>
  </DomainObject.Predmet.ProtuStrankaListFormatedWithAdressOIB>
  <DomainObject.Predmet.ProtuStrankaListNazivFormated>
    <izvorni_sadrzaj>
      <item>LJUBLJANSKE MLEKARNE d.o.o. za trgovinu i usluge u likvidaciji</item>
    </izvorni_sadrzaj>
    <derivirana_varijabla naziv="DomainObject.Predmet.ProtuStrankaListNazivFormated_1">
      <item>LJUBLJANSKE MLEKARNE d.o.o. za trgovinu i usluge u likvidaciji</item>
    </derivirana_varijabla>
  </DomainObject.Predmet.ProtuStrankaListNazivFormated>
  <DomainObject.Predmet.ProtuStrankaListNazivFormatedOIB>
    <izvorni_sadrzaj>
      <item>LJUBLJANSKE MLEKARNE d.o.o. za trgovinu i usluge u likvidaciji, OIB 25788777122</item>
    </izvorni_sadrzaj>
    <derivirana_varijabla naziv="DomainObject.Predmet.ProtuStrankaListNazivFormatedOIB_1">
      <item>LJUBLJANSKE MLEKARNE d.o.o. za trgovinu i usluge u likvidaciji, OIB 25788777122</item>
    </derivirana_varijabla>
  </DomainObject.Predmet.ProtuStrankaListNazivFormatedOIB>
  <DomainObject.Predmet.OstaliListFormated>
    <izvorni_sadrzaj>
      <item>DINA KORPER ŽEMVA punomoćnik sudionika u postupku LJUBLJANSKE MLEKARNE d.o.o. za trgovinu i usluge u likvidaciji</item>
      <item>Iva Petanjek</item>
    </izvorni_sadrzaj>
    <derivirana_varijabla naziv="DomainObject.Predmet.OstaliListFormated_1">
      <item>DINA KORPER ŽEMVA punomoćnik sudionika u postupku LJUBLJANSKE MLEKARNE d.o.o. za trgovinu i usluge u likvidaciji</item>
      <item>Iva Petanjek</item>
    </derivirana_varijabla>
  </DomainObject.Predmet.OstaliListFormated>
  <DomainObject.Predmet.OstaliListFormatedOIB>
    <izvorni_sadrzaj>
      <item>DINA KORPER ŽEMVA punomoćnik sudionika u postupku LJUBLJANSKE MLEKARNE d.o.o. za trgovinu i usluge u likvidaciji</item>
      <item>Iva Petanjek, OIB 70764524701</item>
    </izvorni_sadrzaj>
    <derivirana_varijabla naziv="DomainObject.Predmet.OstaliListFormatedOIB_1">
      <item>DINA KORPER ŽEMVA punomoćnik sudionika u postupku LJUBLJANSKE MLEKARNE d.o.o. za trgovinu i usluge u likvidaciji</item>
      <item>Iva Petanjek, OIB 70764524701</item>
    </derivirana_varijabla>
  </DomainObject.Predmet.OstaliListFormatedOIB>
  <DomainObject.Predmet.OstaliListFormatedWithAdress>
    <izvorni_sadrzaj>
      <item>DINA KORPER ŽEMVA, PRILAZ G. DEŽELIĆA 16, 10000 Zagreb punomoćnik sudionika u postupku LJUBLJANSKE MLEKARNE d.o.o. za trgovinu i usluge u likvidaciji</item>
      <item>Iva Petanjek, Trg Ivana Kukuljevića 9, 10000 Zagreb</item>
    </izvorni_sadrzaj>
    <derivirana_varijabla naziv="DomainObject.Predmet.OstaliListFormatedWithAdress_1">
      <item>DINA KORPER ŽEMVA, PRILAZ G. DEŽELIĆA 16, 10000 Zagreb punomoćnik sudionika u postupku LJUBLJANSKE MLEKARNE d.o.o. za trgovinu i usluge u likvidaciji</item>
      <item>Iva Petanjek, Trg Ivana Kukuljevića 9, 10000 Zagreb</item>
    </derivirana_varijabla>
  </DomainObject.Predmet.OstaliListFormatedWithAdress>
  <DomainObject.Predmet.OstaliListFormatedWithAdressOIB>
    <izvorni_sadrzaj>
      <item>DINA KORPER ŽEMVA, PRILAZ G. DEŽELIĆA 16, 10000 Zagreb punomoćnik sudionika u postupku LJUBLJANSKE MLEKARNE d.o.o. za trgovinu i usluge u likvidaciji</item>
      <item>Iva Petanjek, OIB 70764524701, Trg Ivana Kukuljevića 9, 10000 Zagreb</item>
    </izvorni_sadrzaj>
    <derivirana_varijabla naziv="DomainObject.Predmet.OstaliListFormatedWithAdressOIB_1">
      <item>DINA KORPER ŽEMVA, PRILAZ G. DEŽELIĆA 16, 10000 Zagreb punomoćnik sudionika u postupku LJUBLJANSKE MLEKARNE d.o.o. za trgovinu i usluge u likvidaciji</item>
      <item>Iva Petanjek, OIB 70764524701, Trg Ivana Kukuljevića 9, 10000 Zagreb</item>
    </derivirana_varijabla>
  </DomainObject.Predmet.OstaliListFormatedWithAdressOIB>
  <DomainObject.Predmet.OstaliListNazivFormated>
    <izvorni_sadrzaj>
      <item>DINA KORPER ŽEMVA</item>
      <item>Iva Petanjek</item>
    </izvorni_sadrzaj>
    <derivirana_varijabla naziv="DomainObject.Predmet.OstaliListNazivFormated_1">
      <item>DINA KORPER ŽEMVA</item>
      <item>Iva Petanjek</item>
    </derivirana_varijabla>
  </DomainObject.Predmet.OstaliListNazivFormated>
  <DomainObject.Predmet.OstaliListNazivFormatedOIB>
    <izvorni_sadrzaj>
      <item>DINA KORPER ŽEMVA</item>
      <item>Iva Petanjek, OIB 70764524701</item>
    </izvorni_sadrzaj>
    <derivirana_varijabla naziv="DomainObject.Predmet.OstaliListNazivFormatedOIB_1">
      <item>DINA KORPER ŽEMVA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LJUBLJANSKE MLEKARNE d.o.o. za trgovinu i usluge u likvidaciji</izvorni_sadrzaj>
    <derivirana_varijabla naziv="DomainObject.Predmet.StrankaIDrugi_1">LJUBLJANSKE MLEKARNE d.o.o. za trgovinu i usluge u likvidaciji</derivirana_varijabla>
  </DomainObject.Predmet.StrankaIDrugi>
  <DomainObject.Predmet.ProtustrankaIDrugi>
    <izvorni_sadrzaj>LJUBLJANSKE MLEKARNE d.o.o. za trgovinu i usluge u likvidaciji</izvorni_sadrzaj>
    <derivirana_varijabla naziv="DomainObject.Predmet.ProtustrankaIDrugi_1">LJUBLJANSKE MLEKARNE d.o.o. za trgovinu i usluge u likvidaciji</derivirana_varijabla>
  </DomainObject.Predmet.ProtustrankaIDrugi>
  <DomainObject.Predmet.StrankaIDrugiAdressOIB>
    <izvorni_sadrzaj>LJUBLJANSKE MLEKARNE d.o.o. za trgovinu i usluge u likvidaciji, OIB 25788777122, Marijana Čavića 9, Zagreb</izvorni_sadrzaj>
    <derivirana_varijabla naziv="DomainObject.Predmet.StrankaIDrugiAdressOIB_1">LJUBLJANSKE MLEKARNE d.o.o. za trgovinu i usluge u likvidaciji, OIB 25788777122, Marijana Čavića 9, Zagreb</derivirana_varijabla>
  </DomainObject.Predmet.StrankaIDrugiAdressOIB>
  <DomainObject.Predmet.ProtustrankaIDrugiAdressOIB>
    <izvorni_sadrzaj>LJUBLJANSKE MLEKARNE d.o.o. za trgovinu i usluge u likvidaciji, OIB 25788777122, Marijana Čavića 9, Zagreb</izvorni_sadrzaj>
    <derivirana_varijabla naziv="DomainObject.Predmet.ProtustrankaIDrugiAdressOIB_1">LJUBLJANSKE MLEKARNE d.o.o. za trgovinu i usluge u likvidaciji, OIB 25788777122, Marijana Čavića 9,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LJUBLJANSKE MLEKARNE d.o.o. za trgovinu i usluge u likvidaciji</item>
      <item>LJUBLJANSKE MLEKARNE d.o.o. za trgovinu i usluge u likvidaciji</item>
      <item>DINA KORPER ŽEMVA</item>
      <item>Iva Petanjek</item>
    </izvorni_sadrzaj>
    <derivirana_varijabla naziv="DomainObject.Predmet.SudioniciListNaziv_1">
      <item>LJUBLJANSKE MLEKARNE d.o.o. za trgovinu i usluge u likvidaciji</item>
      <item>LJUBLJANSKE MLEKARNE d.o.o. za trgovinu i usluge u likvidaciji</item>
      <item>DINA KORPER ŽEMVA</item>
      <item>Iva Petanjek</item>
    </derivirana_varijabla>
  </DomainObject.Predmet.SudioniciListNaziv>
  <DomainObject.Predmet.SudioniciListAdressOIB>
    <izvorni_sadrzaj>
      <item>LJUBLJANSKE MLEKARNE d.o.o. za trgovinu i usluge u likvidaciji, OIB 25788777122, Marijana Čavića 9,Zagreb</item>
      <item>LJUBLJANSKE MLEKARNE d.o.o. za trgovinu i usluge u likvidaciji, OIB 25788777122, Marijana Čavića 9,Zagreb</item>
      <item>DINA KORPER ŽEMVA, PRILAZ G. DEŽELIĆA 16,10000 Zagreb</item>
      <item>Iva Petanjek, OIB 70764524701, Trg Ivana Kukuljevića 9,10000 Zagreb</item>
    </izvorni_sadrzaj>
    <derivirana_varijabla naziv="DomainObject.Predmet.SudioniciListAdressOIB_1">
      <item>LJUBLJANSKE MLEKARNE d.o.o. za trgovinu i usluge u likvidaciji, OIB 25788777122, Marijana Čavića 9,Zagreb</item>
      <item>LJUBLJANSKE MLEKARNE d.o.o. za trgovinu i usluge u likvidaciji, OIB 25788777122, Marijana Čavića 9,Zagreb</item>
      <item>DINA KORPER ŽEMVA, PRILAZ G. DEŽELIĆA 16,10000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25788777122</item>
      <item>, OIB 25788777122</item>
      <item>, OIB null</item>
      <item>, OIB 70764524701</item>
    </izvorni_sadrzaj>
    <derivirana_varijabla naziv="DomainObject.Predmet.SudioniciListNazivOIB_1">
      <item>, OIB 25788777122</item>
      <item>, OIB 25788777122</item>
      <item>, OIB null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1104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2015-10-27T11:48:00Z</dcterms:created>
  <dc:creator>Mihael Kovačić</dc:creator>
  <cp:lastModifiedBy>Sonja Pilić</cp:lastModifiedBy>
  <cp:lastPrinted>2015-10-27T11:49:00Z</cp:lastPrinted>
  <dcterms:modified xmlns:xsi="http://www.w3.org/2001/XMLSchema-instance" xsi:type="dcterms:W3CDTF">2015-10-27T11:51:00Z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