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30632" w14:paraId="f730632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7A0BAF">
        <w:rPr>
          <w:bCs/>
        </w:rPr>
        <w:t>347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7A0BAF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7A0BAF">
        <w:t>GOTHAM j.d.o.o., Zadar</w:t>
      </w:r>
      <w:r w:rsidR="007A0BAF" w:rsidRPr="008875AC">
        <w:t xml:space="preserve">, </w:t>
      </w:r>
      <w:r w:rsidR="007A0BAF">
        <w:t>Put Bokanjca 18</w:t>
      </w:r>
      <w:r w:rsidR="007A0BAF" w:rsidRPr="008875AC">
        <w:t xml:space="preserve">, OIB: </w:t>
      </w:r>
      <w:r w:rsidR="007A0BAF">
        <w:t>35381786119</w:t>
      </w:r>
      <w:r w:rsidR="00C947ED">
        <w:t xml:space="preserve">, povodom zahtjeva Financijske agencije, Regionalnog centra Split, Podružnice Zadar, Ivana Danila 4, OIB: 85821130368 od </w:t>
      </w:r>
      <w:r w:rsidR="007A0BAF">
        <w:t>15</w:t>
      </w:r>
      <w:r w:rsidR="00A57491">
        <w:t xml:space="preserve">. </w:t>
      </w:r>
      <w:r w:rsidR="00311E6A">
        <w:t>listopada</w:t>
      </w:r>
      <w:r w:rsidR="00757DF3">
        <w:t xml:space="preserve"> 2018</w:t>
      </w:r>
      <w:r w:rsidR="00C947ED">
        <w:t xml:space="preserve">., </w:t>
      </w:r>
      <w:r w:rsidR="007A0BAF">
        <w:t>6</w:t>
      </w:r>
      <w:r w:rsidR="00572FB9">
        <w:t xml:space="preserve">. </w:t>
      </w:r>
      <w:r w:rsidR="00311E6A">
        <w:t>studenog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7A0BAF">
        <w:t>GOTHAM j.d.o.o., Zadar</w:t>
      </w:r>
      <w:r w:rsidR="007A0BAF" w:rsidRPr="008875AC">
        <w:t xml:space="preserve">, </w:t>
      </w:r>
      <w:r w:rsidR="007A0BAF">
        <w:t>Put Bokanjca 18</w:t>
      </w:r>
      <w:r w:rsidR="007A0BAF" w:rsidRPr="008875AC">
        <w:t xml:space="preserve">, OIB: </w:t>
      </w:r>
      <w:r w:rsidR="007A0BAF">
        <w:t>35381786119</w:t>
      </w:r>
      <w:r w:rsidR="00A57491">
        <w:t>,</w:t>
      </w:r>
      <w:r>
        <w:t xml:space="preserve"> na temelju neizvršenih osnova za plaćanje iznosi </w:t>
      </w:r>
      <w:r w:rsidR="007A0BAF">
        <w:t>26.319,77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7A0BAF">
        <w:rPr>
          <w:color w:themeTint="D9" w:themeColor="text1" w:val="262626"/>
        </w:rPr>
        <w:t>Marija Lukić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7A0BAF">
        <w:t>6</w:t>
      </w:r>
      <w:r w:rsidR="00572FB9">
        <w:t xml:space="preserve">. </w:t>
      </w:r>
      <w:r w:rsidR="00311E6A">
        <w:t>studenog</w:t>
      </w:r>
      <w:r>
        <w:t xml:space="preserve"> 2018.</w:t>
      </w:r>
    </w:p>
    <w:p w:rsidRDefault="006E3223" w:rsidP="006E3223" w:rsidR="006E3223"/>
    <w:p w:rsidRDefault="00901B48" w:rsidP="00746BD2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901B48" w:rsidP="00934AD2" w:rsidR="00DE513E">
      <w:r>
        <w:t>Anita Basa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7A0BAF">
      <w:rPr>
        <w:bCs/>
      </w:rPr>
      <w:t>347</w:t>
    </w:r>
    <w:r w:rsidR="00994F76">
      <w:rPr>
        <w:bCs/>
      </w:rPr>
      <w:t>/2018-</w:t>
    </w:r>
    <w:r w:rsidR="007A0BAF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11E6A"/>
    <w:rsid w:val="003306D2"/>
    <w:rsid w:val="003619F6"/>
    <w:rsid w:val="00370533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A0BAF"/>
    <w:rsid w:val="007B768D"/>
    <w:rsid w:val="007F4A0A"/>
    <w:rsid w:val="007F7B13"/>
    <w:rsid w:val="00825E57"/>
    <w:rsid w:val="00850E40"/>
    <w:rsid w:val="00875C04"/>
    <w:rsid w:val="008B3E63"/>
    <w:rsid w:val="008F11D8"/>
    <w:rsid w:val="00901B4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231AF"/>
    <w:rsid w:val="00C6554D"/>
    <w:rsid w:val="00C7185F"/>
    <w:rsid w:val="00C736E2"/>
    <w:rsid w:val="00C947ED"/>
    <w:rsid w:val="00CA1811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B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B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B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B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B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B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B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B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B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B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St-347/2018</izvorni_sadrzaj>
    <derivirana_varijabla naziv="DomainObject.Predmet.OznakaBroj_1">St-347/2018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GOTHAM j.d.o.o. za ugostiteljstvo i trgovinu</izvorni_sadrzaj>
    <derivirana_varijabla naziv="DomainObject.Predmet.ProtustrankaFormated_1">  GOTHAM j.d.o.o. za ugostiteljstvo i trgovinu</derivirana_varijabla>
  </DomainObject.Predmet.ProtustrankaFormated>
  <DomainObject.Predmet.ProtustrankaFormatedOIB>
    <izvorni_sadrzaj>  GOTHAM j.d.o.o. za ugostiteljstvo i trgovinu, OIB 35381786119</izvorni_sadrzaj>
    <derivirana_varijabla naziv="DomainObject.Predmet.ProtustrankaFormatedOIB_1">  GOTHAM j.d.o.o. za ugostiteljstvo i trgovinu, OIB 35381786119</derivirana_varijabla>
  </DomainObject.Predmet.ProtustrankaFormatedOIB>
  <DomainObject.Predmet.ProtustrankaFormatedWithAdress>
    <izvorni_sadrzaj> GOTHAM j.d.o.o. za ugostiteljstvo i trgovinu, Put Bokanjca 18, 23000 Zadar</izvorni_sadrzaj>
    <derivirana_varijabla naziv="DomainObject.Predmet.ProtustrankaFormatedWithAdress_1"> GOTHAM j.d.o.o. za ugostiteljstvo i trgovinu, Put Bokanjca 18, 23000 Zadar</derivirana_varijabla>
  </DomainObject.Predmet.ProtustrankaFormatedWithAdress>
  <DomainObject.Predmet.ProtustrankaFormatedWithAdressOIB>
    <izvorni_sadrzaj> GOTHAM j.d.o.o. za ugostiteljstvo i trgovinu, OIB 35381786119, Put Bokanjca 18, 23000 Zadar</izvorni_sadrzaj>
    <derivirana_varijabla naziv="DomainObject.Predmet.ProtustrankaFormatedWithAdressOIB_1"> GOTHAM j.d.o.o. za ugostiteljstvo i trgovinu, OIB 35381786119, Put Bokanjca 18, 23000 Zadar</derivirana_varijabla>
  </DomainObject.Predmet.ProtustrankaFormatedWithAdressOIB>
  <DomainObject.Predmet.ProtustrankaWithAdress>
    <izvorni_sadrzaj>GOTHAM j.d.o.o. za ugostiteljstvo i trgovinu Put Bokanjca 18, 23000 Zadar</izvorni_sadrzaj>
    <derivirana_varijabla naziv="DomainObject.Predmet.ProtustrankaWithAdress_1">GOTHAM j.d.o.o. za ugostiteljstvo i trgovinu Put Bokanjca 18, 23000 Zadar</derivirana_varijabla>
  </DomainObject.Predmet.ProtustrankaWithAdress>
  <DomainObject.Predmet.ProtustrankaWithAdressOIB>
    <izvorni_sadrzaj>GOTHAM j.d.o.o. za ugostiteljstvo i trgovinu, OIB 35381786119, Put Bokanjca 18, 23000 Zadar</izvorni_sadrzaj>
    <derivirana_varijabla naziv="DomainObject.Predmet.ProtustrankaWithAdressOIB_1">GOTHAM j.d.o.o. za ugostiteljstvo i trgovinu, OIB 35381786119, Put Bokanjca 18, 23000 Zadar</derivirana_varijabla>
  </DomainObject.Predmet.ProtustrankaWithAdressOIB>
  <DomainObject.Predmet.ProtustrankaNazivFormated>
    <izvorni_sadrzaj>GOTHAM j.d.o.o. za ugostiteljstvo i trgovinu</izvorni_sadrzaj>
    <derivirana_varijabla naziv="DomainObject.Predmet.ProtustrankaNazivFormated_1">GOTHAM j.d.o.o. za ugostiteljstvo i trgovinu</derivirana_varijabla>
  </DomainObject.Predmet.ProtustrankaNazivFormated>
  <DomainObject.Predmet.ProtustrankaNazivFormatedOIB>
    <izvorni_sadrzaj>GOTHAM j.d.o.o. za ugostiteljstvo i trgovinu, OIB 35381786119</izvorni_sadrzaj>
    <derivirana_varijabla naziv="DomainObject.Predmet.ProtustrankaNazivFormatedOIB_1">GOTHAM j.d.o.o. za ugostiteljstvo i trgovinu, OIB 35381786119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GOTHAM j.d.o.o. za ugostiteljstvo i trgovinu</item>
    </izvorni_sadrzaj>
    <derivirana_varijabla naziv="DomainObject.Predmet.ProtuStrankaListFormated_1">
      <item>GOTHAM j.d.o.o. za ugostiteljstvo i trgovinu</item>
    </derivirana_varijabla>
  </DomainObject.Predmet.ProtuStrankaListFormated>
  <DomainObject.Predmet.ProtuStrankaListFormatedOIB>
    <izvorni_sadrzaj>
      <item>GOTHAM j.d.o.o. za ugostiteljstvo i trgovinu, OIB 35381786119</item>
    </izvorni_sadrzaj>
    <derivirana_varijabla naziv="DomainObject.Predmet.ProtuStrankaListFormatedOIB_1">
      <item>GOTHAM j.d.o.o. za ugostiteljstvo i trgovinu, OIB 35381786119</item>
    </derivirana_varijabla>
  </DomainObject.Predmet.ProtuStrankaListFormatedOIB>
  <DomainObject.Predmet.ProtuStrankaListFormatedWithAdress>
    <izvorni_sadrzaj>
      <item>GOTHAM j.d.o.o. za ugostiteljstvo i trgovinu, Put Bokanjca 18, 23000 Zadar</item>
    </izvorni_sadrzaj>
    <derivirana_varijabla naziv="DomainObject.Predmet.ProtuStrankaListFormatedWithAdress_1">
      <item>GOTHAM j.d.o.o. za ugostiteljstvo i trgovinu, Put Bokanjca 18, 23000 Zadar</item>
    </derivirana_varijabla>
  </DomainObject.Predmet.ProtuStrankaListFormatedWithAdress>
  <DomainObject.Predmet.ProtuStrankaListFormatedWithAdressOIB>
    <izvorni_sadrzaj>
      <item>GOTHAM j.d.o.o. za ugostiteljstvo i trgovinu, OIB 35381786119, Put Bokanjca 18, 23000 Zadar</item>
    </izvorni_sadrzaj>
    <derivirana_varijabla naziv="DomainObject.Predmet.ProtuStrankaListFormatedWithAdressOIB_1">
      <item>GOTHAM j.d.o.o. za ugostiteljstvo i trgovinu, OIB 35381786119, Put Bokanjca 18, 23000 Zadar</item>
    </derivirana_varijabla>
  </DomainObject.Predmet.ProtuStrankaListFormatedWithAdressOIB>
  <DomainObject.Predmet.ProtuStrankaListNazivFormated>
    <izvorni_sadrzaj>
      <item>GOTHAM j.d.o.o. za ugostiteljstvo i trgovinu</item>
    </izvorni_sadrzaj>
    <derivirana_varijabla naziv="DomainObject.Predmet.ProtuStrankaListNazivFormated_1">
      <item>GOTHAM j.d.o.o. za ugostiteljstvo i trgovinu</item>
    </derivirana_varijabla>
  </DomainObject.Predmet.ProtuStrankaListNazivFormated>
  <DomainObject.Predmet.ProtuStrankaListNazivFormatedOIB>
    <izvorni_sadrzaj>
      <item>GOTHAM j.d.o.o. za ugostiteljstvo i trgovinu, OIB 35381786119</item>
    </izvorni_sadrzaj>
    <derivirana_varijabla naziv="DomainObject.Predmet.ProtuStrankaListNazivFormatedOIB_1">
      <item>GOTHAM j.d.o.o. za ugostiteljstvo i trgovinu, OIB 35381786119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GOTHAM j.d.o.o. za ugostiteljstvo i trgovinu</izvorni_sadrzaj>
    <derivirana_varijabla naziv="DomainObject.Predmet.ProtustrankaIDrugi_1">GOTHAM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GOTHAM j.d.o.o. za ugostiteljstvo i trgovinu, OIB 35381786119, Put Bokanjca 18, 23000 Zadar</izvorni_sadrzaj>
    <derivirana_varijabla naziv="DomainObject.Predmet.ProtustrankaIDrugiAdressOIB_1">GOTHAM j.d.o.o. za ugostiteljstvo i trgovinu, OIB 35381786119,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GOTHAM j.d.o.o. za ugostiteljstvo i trgovinu</item>
    </izvorni_sadrzaj>
    <derivirana_varijabla naziv="DomainObject.Predmet.SudioniciListNaziv_1">
      <item>FINA</item>
      <item>GOTHAM j.d.o.o. za ugostiteljstvo i trgovinu</item>
    </derivirana_varijabla>
  </DomainObject.Predmet.SudioniciListNaziv>
  <DomainObject.Predmet.SudioniciListAdressOIB>
    <izvorni_sadrzaj>
      <item>FINA, OIB 85821130368, Ivana Danila 4,23000 Zadar</item>
      <item>GOTHAM j.d.o.o. za ugostiteljstvo i trgovinu, OIB 35381786119, Put Bokanjca 18,23000 Zadar</item>
    </izvorni_sadrzaj>
    <derivirana_varijabla naziv="DomainObject.Predmet.SudioniciListAdressOIB_1">
      <item>FINA, OIB 85821130368, Ivana Danila 4,23000 Zadar</item>
      <item>GOTHAM j.d.o.o. za ugostiteljstvo i trgovinu, OIB 35381786119, Put Bokanjca 18,23000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35381786119</item>
    </izvorni_sadrzaj>
    <derivirana_varijabla naziv="DomainObject.Predmet.SudioniciListNazivOIB_1">
      <item>, OIB 85821130368</item>
      <item>, OIB 35381786119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2027</properties:Characters>
  <properties:Lines>52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2018-11-06T07:18:00Z</dcterms:created>
  <dc:creator>mklismanic</dc:creator>
  <cp:lastModifiedBy>Anita Ivandić</cp:lastModifiedBy>
  <cp:lastPrinted>2018-11-06T07:17:00Z</cp:lastPrinted>
  <dcterms:modified xmlns:xsi="http://www.w3.org/2001/XMLSchema-instance" xsi:type="dcterms:W3CDTF">2018-11-06T09:08:00Z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