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33a7" w14:paraId="c2133a7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71301C">
        <w:rPr>
          <w:szCs w:val="24"/>
        </w:rPr>
        <w:t>662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E67CEE">
        <w:rPr>
          <w:szCs w:val="24"/>
        </w:rPr>
        <w:t>6</w:t>
      </w:r>
    </w:p>
    <w:p w:rsidRDefault="00E67CEE" w:rsidP="00AA4DDA" w:rsidR="00E67CEE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E67CEE" w:rsidP="00AA4DDA" w:rsidR="00E67CEE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E67CEE" w:rsidP="00AA4DDA" w:rsidR="00E67CEE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E67CEE" w:rsidP="00AA4DDA" w:rsidR="00E67CEE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D27008" w:rsidRPr="00D27008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DEGRAD d.o.o., Savska Ves, Josipa Bajkovca 131, MBS: 070080989, OIB: 86347424412</w:t>
      </w:r>
      <w:r w:rsidR="0049000D">
        <w:t xml:space="preserve">, </w:t>
      </w:r>
      <w:r w:rsidR="000571E3">
        <w:t xml:space="preserve">dana </w:t>
      </w:r>
      <w:r w:rsidR="00D27008">
        <w:t>23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D27008" w:rsidRPr="00D27008">
        <w:t>DEGRAD d.o.o., Savska Ves, Josipa Bajkovca 131, MBS: 070080989, OIB: 86347424412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D27008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C56F89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D27008">
        <w:rPr>
          <w:szCs w:val="24"/>
        </w:rPr>
        <w:t>23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171F5D" w:rsidR="00171F5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E67CEE" w:rsidP="00171F5D" w:rsidR="00E67CE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E67CEE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93F" w:rsidP="007A75CE" w:rsidR="00E5293F">
      <w:r>
        <w:separator/>
      </w:r>
    </w:p>
  </w:endnote>
  <w:endnote w:id="0" w:type="continuationSeparator">
    <w:p w:rsidRDefault="00E5293F" w:rsidP="007A75CE" w:rsidR="00E5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93F" w:rsidP="007A75CE" w:rsidR="00E5293F">
      <w:r>
        <w:separator/>
      </w:r>
    </w:p>
  </w:footnote>
  <w:footnote w:id="0" w:type="continuationSeparator">
    <w:p w:rsidRDefault="00E5293F" w:rsidP="007A75CE" w:rsidR="00E5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1F5D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E67CEE">
      <w:t>662</w:t>
    </w:r>
    <w:r w:rsidR="00B8373D">
      <w:t>/201</w:t>
    </w:r>
    <w:r w:rsidR="00467EEF">
      <w:t>5</w:t>
    </w:r>
    <w:r w:rsidR="00B8373D">
      <w:t>-</w:t>
    </w:r>
    <w:r w:rsidR="00E67CEE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07CA2"/>
    <w:rsid w:val="001223B7"/>
    <w:rsid w:val="00122E85"/>
    <w:rsid w:val="0014661B"/>
    <w:rsid w:val="00171F5D"/>
    <w:rsid w:val="00255595"/>
    <w:rsid w:val="002A6059"/>
    <w:rsid w:val="002B3F68"/>
    <w:rsid w:val="002C7776"/>
    <w:rsid w:val="002D7EFD"/>
    <w:rsid w:val="00316EB4"/>
    <w:rsid w:val="003B5155"/>
    <w:rsid w:val="003E2AE0"/>
    <w:rsid w:val="00467EEF"/>
    <w:rsid w:val="0049000D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84263"/>
    <w:rsid w:val="007A3F03"/>
    <w:rsid w:val="007A75CE"/>
    <w:rsid w:val="007B0DF7"/>
    <w:rsid w:val="007B10CE"/>
    <w:rsid w:val="007B404E"/>
    <w:rsid w:val="007F2D48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71C37"/>
    <w:rsid w:val="00AE3548"/>
    <w:rsid w:val="00B34567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84A03"/>
    <w:rsid w:val="00CA719C"/>
    <w:rsid w:val="00CB6ECB"/>
    <w:rsid w:val="00CD5109"/>
    <w:rsid w:val="00CE3446"/>
    <w:rsid w:val="00CF63B6"/>
    <w:rsid w:val="00D0242F"/>
    <w:rsid w:val="00D27008"/>
    <w:rsid w:val="00D508D6"/>
    <w:rsid w:val="00D65D0F"/>
    <w:rsid w:val="00D7256A"/>
    <w:rsid w:val="00DB4EB7"/>
    <w:rsid w:val="00DF4B3F"/>
    <w:rsid w:val="00E07C5D"/>
    <w:rsid w:val="00E472B5"/>
    <w:rsid w:val="00E5293F"/>
    <w:rsid w:val="00E67CEE"/>
    <w:rsid w:val="00EA5D61"/>
    <w:rsid w:val="00EB07FC"/>
    <w:rsid w:val="00EF7543"/>
    <w:rsid w:val="00F0497A"/>
    <w:rsid w:val="00F50578"/>
    <w:rsid w:val="00F6594B"/>
    <w:rsid w:val="00F669C7"/>
    <w:rsid w:val="00F920AD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C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F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C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F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</izvorni_sadrzaj>
    <derivirana_varijabla naziv="DomainObject.Predmet.ProtustrankaFormated_1">  DEGRAD društvo s ograničenom odgovornošću za građevinarstvo i trgovinu</derivirana_varijabla>
  </DomainObject.Predmet.ProtustrankaFormated>
  <DomainObject.Predmet.ProtustrankaFormatedOIB>
    <izvorni_sadrzaj>  DEGRAD društvo s ograničenom odgovornošću za građevinarstvo i trgovinu, OIB 86347424412</izvorni_sadrzaj>
    <derivirana_varijabla naziv="DomainObject.Predmet.ProtustrankaFormatedOIB_1">  DEGRAD društvo s ograničenom odgovornošću za građevinarstvo i trgovinu, OIB 86347424412</derivirana_varijabla>
  </DomainObject.Predmet.ProtustrankaFormatedOIB>
  <DomainObject.Predmet.ProtustrankaFormatedWithAdress>
    <izvorni_sadrzaj> DEGRAD društvo s ograničenom odgovornošću za građevinarstvo i trgovinu, Josipa Bajkovca 131, 40000 Savska Ves</izvorni_sadrzaj>
    <derivirana_varijabla naziv="DomainObject.Predmet.ProtustrankaFormatedWithAdress_1"> DEGRAD društvo s ograničenom odgovornošću za građevinarstvo i trgovinu, Josipa Bajkovca 131, 40000 Savska Ves</derivirana_varijabla>
  </DomainObject.Predmet.ProtustrankaFormatedWithAdress>
  <DomainObject.Predmet.ProtustrankaFormatedWithAdressOIB>
    <izvorni_sadrzaj> DEGRAD društvo s ograničenom odgovornošću za građevinarstvo i trgovinu, OIB 86347424412, Josipa Bajkovca 131, 40000 Savska Ves</izvorni_sadrzaj>
    <derivirana_varijabla naziv="DomainObject.Predmet.ProtustrankaFormatedWithAdressOIB_1"> DEGRAD društvo s ograničenom odgovornošću za građevinarstvo i trgovinu,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Josipa Bajkovca 131, 40000 Savska Ves</izvorni_sadrzaj>
    <derivirana_varijabla naziv="DomainObject.Predmet.ProtustrankaWithAdress_1">DEGRAD društvo s ograničenom odgovornošću za građevinarstvo i trgovinu Josipa Bajkovca 131, 40000 Savska Ves</derivirana_varijabla>
  </DomainObject.Predmet.ProtustrankaWithAdress>
  <DomainObject.Predmet.ProtustrankaWithAdressOIB>
    <izvorni_sadrzaj>DEGRAD društvo s ograničenom odgovornošću za građevinarstvo i trgovinu, OIB 86347424412, Josipa Bajkovca 131, 40000 Savska Ves</izvorni_sadrzaj>
    <derivirana_varijabla naziv="DomainObject.Predmet.ProtustrankaWithAdressOIB_1">DEGRAD društvo s ograničenom odgovornošću za građevinarstvo i trgovinu,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</izvorni_sadrzaj>
    <derivirana_varijabla naziv="DomainObject.Predmet.ProtustrankaNazivFormated_1">DEGRAD društvo s ograničenom odgovornošću za građevinarstvo i trgovinu</derivirana_varijabla>
  </DomainObject.Predmet.ProtustrankaNazivFormated>
  <DomainObject.Predmet.ProtustrankaNazivFormatedOIB>
    <izvorni_sadrzaj>DEGRAD društvo s ograničenom odgovornošću za građevinarstvo i trgovinu, OIB 86347424412</izvorni_sadrzaj>
    <derivirana_varijabla naziv="DomainObject.Predmet.ProtustrankaNazivFormatedOIB_1">DEGRAD društvo s ograničenom odgovornošću za građevinarstvo i trgovinu,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73411.56</izvorni_sadrzaj>
    <derivirana_varijabla naziv="DomainObject.Predmet.TrenutnaVrijednost_1">73411.56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DEGRAD društvo s ograničenom odgovornošću za građevinarstvo i trgovinu</item>
    </izvorni_sadrzaj>
    <derivirana_varijabla naziv="DomainObject.Predmet.ProtuStrankaListFormated_1">
      <item>DEGRAD društvo s ograničenom odgovornošću za građevinarstvo i trgovinu</item>
    </derivirana_varijabla>
  </DomainObject.Predmet.ProtuStrankaListFormated>
  <DomainObject.Predmet.ProtuStrankaListFormatedOIB>
    <izvorni_sadrzaj>
      <item>DEGRAD društvo s ograničenom odgovornošću za građevinarstvo i trgovinu, OIB 86347424412</item>
    </izvorni_sadrzaj>
    <derivirana_varijabla naziv="DomainObject.Predmet.ProtuStrankaListFormatedOIB_1">
      <item>DEGRAD društvo s ograničenom odgovornošću za građevinarstvo i trgovinu, OIB 86347424412</item>
    </derivirana_varijabla>
  </DomainObject.Predmet.ProtuStrankaListFormatedOIB>
  <DomainObject.Predmet.ProtuStrankaListFormatedWithAdress>
    <izvorni_sadrzaj>
      <item>DEGRAD društvo s ograničenom odgovornošću za građevinarstvo i trgovinu, Josipa Bajkovca 131, 40000 Savska Ves</item>
    </izvorni_sadrzaj>
    <derivirana_varijabla naziv="DomainObject.Predmet.ProtuStrankaListFormatedWithAdress_1">
      <item>DEGRAD društvo s ograničenom odgovornošću za građevinarstvo i trgovinu,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trgovinu, OIB 86347424412, Josipa Bajkovca 131, 40000 Savska Ves</item>
    </izvorni_sadrzaj>
    <derivirana_varijabla naziv="DomainObject.Predmet.ProtuStrankaListFormatedWithAdressOIB_1">
      <item>DEGRAD društvo s ograničenom odgovornošću za građevinarstvo i trgovinu,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</item>
    </izvorni_sadrzaj>
    <derivirana_varijabla naziv="DomainObject.Predmet.ProtuStrankaListNazivFormated_1">
      <item>DEGRAD društvo s ograničenom odgovornošću za građevinarstvo i trgovinu</item>
    </derivirana_varijabla>
  </DomainObject.Predmet.ProtuStrankaListNazivFormated>
  <DomainObject.Predmet.ProtuStrankaListNazivFormatedOIB>
    <izvorni_sadrzaj>
      <item>DEGRAD društvo s ograničenom odgovornošću za građevinarstvo i trgovinu, OIB 86347424412</item>
    </izvorni_sadrzaj>
    <derivirana_varijabla naziv="DomainObject.Predmet.ProtuStrankaListNazivFormatedOIB_1">
      <item>DEGRAD društvo s ograničenom odgovornošću za građevinarstvo i trgovinu, OIB 86347424412</item>
    </derivirana_varijabla>
  </DomainObject.Predmet.ProtuStrankaListNazivFormatedOIB>
  <DomainObject.Predmet.OstaliListFormated>
    <izvorni_sadrzaj>
      <item>e-Oglasna</item>
      <item>Sudski registar</item>
      <item>Darko Jožić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Darko Jožić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Darko Jožić, OIB 73395258523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Darko Jožić, OIB 73395258523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Darko Jožić, J.bajkovca 131, 40000 Savska Ves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Darko Jožić, J.bajkovca 131, 40000 Savska Ves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Darko Jožić, OIB 73395258523, J.bajkovca 131, 40000 Savska Ves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Darko Jožić, OIB 73395258523, J.bajkovca 131, 40000 Savska Ves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Darko Jožić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Darko Jožić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Darko Jožić, OIB 73395258523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Darko Jožić, OIB 73395258523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DEGRAD društvo s ograničenom odgovornošću za građevinarstvo i trgovinu</izvorni_sadrzaj>
    <derivirana_varijabla naziv="DomainObject.Predmet.ProtustrankaIDrugi_1">DEGRAD društvo s ograničenom odgovornošću za građevinarstvo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DEGRAD društvo s ograničenom odgovornošću za građevinarstvo i trgovinu, OIB 86347424412, Josipa Bajkovca 131, 40000 Savska Ves</izvorni_sadrzaj>
    <derivirana_varijabla naziv="DomainObject.Predmet.ProtustrankaIDrugiAdressOIB_1">DEGRAD društvo s ograničenom odgovornošću za građevinarstvo i trgovinu,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DEGRAD društvo s ograničenom odgovornošću za građevinarstvo i trgovinu</item>
      <item>e-Oglasna</item>
      <item>Sudski registar</item>
      <item>Darko Jožić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DEGRAD društvo s ograničenom odgovornošću za građevinarstvo i trgovinu</item>
      <item>e-Oglasna</item>
      <item>Sudski registar</item>
      <item>Darko Jožić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DEGRAD društvo s ograničenom odgovornošću za građevinarstvo i trgovinu, OIB 86347424412, Josipa Bajkovca 131,40000 Savska Ves</item>
      <item>e-Oglasna</item>
      <item>Sudski registar</item>
      <item>Darko Jožić, OIB 73395258523, J.bajkovca 131,40000 Savska Ves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DEGRAD društvo s ograničenom odgovornošću za građevinarstvo i trgovinu, OIB 86347424412, Josipa Bajkovca 131,40000 Savska Ves</item>
      <item>e-Oglasna</item>
      <item>Sudski registar</item>
      <item>Darko Jožić, OIB 73395258523, J.bajkovca 131,40000 Savska Ves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86347424412</item>
      <item>, OIB null</item>
      <item>, OIB null</item>
      <item>, OIB 73395258523</item>
      <item>, OIB null</item>
      <item>, OIB null</item>
    </izvorni_sadrzaj>
    <derivirana_varijabla naziv="DomainObject.Predmet.SudioniciListNazivOIB_1">
      <item>, OIB 85821130368</item>
      <item>, OIB 86347424412</item>
      <item>, OIB null</item>
      <item>, OIB null</item>
      <item>, OIB 73395258523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1730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2015-12-23T12:42:00Z</dcterms:created>
  <dc:creator>Ljubica Makovec</dc:creator>
  <cp:lastModifiedBy>Nevenka Vuković</cp:lastModifiedBy>
  <cp:lastPrinted>2015-12-23T12:43:00Z</cp:lastPrinted>
  <dcterms:modified xmlns:xsi="http://www.w3.org/2001/XMLSchema-instance" xsi:type="dcterms:W3CDTF">2015-12-23T12:44:00Z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