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991e" w14:paraId="c1a991e" w:rsidRDefault="006E0BF5" w:rsidP="009312A3" w:rsidR="00FD705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312A3" w:rsidP="009312A3" w:rsidR="009312A3" w:rsidRPr="00571970">
      <w:pPr>
        <w:spacing w:lineRule="auto" w:line="240" w:after="0"/>
        <w:ind w:left="5664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Poslovni broj 3. St-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470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GEO BIRO – STOJANOVIĆ d.o.o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 xml:space="preserve">Obrovcu,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Grad Obrovac)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Petra Zoranića 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25052388238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Nenadu Stojanoviću iz Siska, Josipa Runjanina 6, OIB: 45009105752 i </w:t>
      </w:r>
      <w:proofErr w:type="spellStart"/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prokuristici</w:t>
      </w:r>
      <w:proofErr w:type="spellEnd"/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 xml:space="preserve"> Tatjani Stojanović Kapetanić iz Siska, Andrije Kačića Miošića 11, OIB: 30260558379,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II. izreke ovog zaključka pozivaju se osob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 zastupanje dužnika po zakonu</w:t>
      </w:r>
      <w:r w:rsidR="006E0BF5">
        <w:rPr>
          <w:rFonts w:eastAsia="Times New Roman" w:hAnsi="Times New Roman" w:ascii="Times New Roman"/>
          <w:sz w:val="24"/>
          <w:szCs w:val="24"/>
          <w:lang w:eastAsia="hr-HR"/>
        </w:rPr>
        <w:t xml:space="preserve"> Nenad Stojanović i Tatjana Stojanović Kapetanić oboje iz Siska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Ako osob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ovlašten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za zastupanje dužnika po zakonu </w:t>
      </w:r>
      <w:r w:rsidR="006E0BF5" w:rsidRPr="006E0BF5">
        <w:rPr>
          <w:rFonts w:eastAsia="Times New Roman" w:hAnsi="Times New Roman" w:ascii="Times New Roman"/>
          <w:b/>
          <w:sz w:val="24"/>
          <w:szCs w:val="24"/>
          <w:lang w:eastAsia="hr-HR"/>
        </w:rPr>
        <w:t>Nenad Stojanović i Tatjana Stojanović Kapetanić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pristupe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navedeno ročište ili u daljnjem tijeku postupka odbij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davanje odgovarajućih obavijesti sudu i drugim tijelima stečajnog postupka, kaznit će se novčanom kaznom u iznosu od 10.000,00 kuna te će se za iduće ročište odrediti nj</w:t>
      </w:r>
      <w:r w:rsidR="006E0BF5">
        <w:rPr>
          <w:rFonts w:eastAsia="Times New Roman" w:hAnsi="Times New Roman" w:ascii="Times New Roman"/>
          <w:b/>
          <w:sz w:val="24"/>
          <w:szCs w:val="24"/>
          <w:lang w:eastAsia="hr-HR"/>
        </w:rPr>
        <w:t>ihovo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E0BF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Zakonskim zastupnicima dužnika direktoru Nenadu Stojanoviću iz Siska, Josipa Runjanina 6 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prokuristici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Tatjani Stojanović Kapetanić iz Siska, Ulica Mihajla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Pupina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4A,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E59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5F7CBD">
      <w:pPr>
        <w:spacing w:lineRule="auto" w:line="240" w:after="0"/>
      </w:pPr>
      <w:r>
        <w:separator/>
      </w:r>
    </w:p>
  </w:endnote>
  <w:endnote w:id="0" w:type="continuationSeparator">
    <w:p w:rsidRDefault="004F479E" w:rsidR="005F7C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5F7CBD">
      <w:pPr>
        <w:spacing w:lineRule="auto" w:line="240" w:after="0"/>
      </w:pPr>
      <w:r>
        <w:separator/>
      </w:r>
    </w:p>
  </w:footnote>
  <w:footnote w:id="0" w:type="continuationSeparator">
    <w:p w:rsidRDefault="004F479E" w:rsidR="005F7C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F2E59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6E0BF5">
      <w:rPr>
        <w:rFonts w:eastAsia="Times New Roman" w:hAnsi="Times New Roman" w:ascii="Times New Roman"/>
        <w:sz w:val="24"/>
        <w:szCs w:val="24"/>
        <w:lang w:eastAsia="hr-HR"/>
      </w:rPr>
      <w:t>470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E0BF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0F2E59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0F2E59" w:rsidR="00571970">
    <w:pPr>
      <w:pStyle w:val="Zaglavlje"/>
      <w:jc w:val="center"/>
    </w:pPr>
  </w:p>
  <w:p w:rsidRDefault="000F2E59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0F2E59"/>
    <w:rsid w:val="004901DF"/>
    <w:rsid w:val="004D2225"/>
    <w:rsid w:val="004F479E"/>
    <w:rsid w:val="0052527F"/>
    <w:rsid w:val="005F7CBD"/>
    <w:rsid w:val="006E0BF5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EBD"/>
    <w:rsid w:val="00CB0B72"/>
    <w:rsid w:val="00D51416"/>
    <w:rsid w:val="00E253A8"/>
    <w:rsid w:val="00E3741B"/>
    <w:rsid w:val="00E80148"/>
    <w:rsid w:val="00F62F4E"/>
    <w:rsid w:val="00FD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F2E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E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2E5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2E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2E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F2E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2E5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2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2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BIRO  STOJANOVIĆ društvo sa ograničenom odgovornosti za geodetsko - katastarske usluge i inženjersku geodeziju</izvorni_sadrzaj>
    <derivirana_varijabla naziv="DomainObject.Predmet.ProtustrankaFormated_1">  GEO BIRO  STOJANOVIĆ društvo sa ograničenom odgovornosti za geodetsko - katastarske usluge i inženjersku geodeziju</derivirana_varijabla>
  </DomainObject.Predmet.ProtustrankaFormated>
  <DomainObject.Predmet.ProtustrankaFormatedOIB>
    <izvorni_sadrzaj>  GEO BIRO  STOJANOVIĆ društvo sa ograničenom odgovornosti za geodetsko - katastarske usluge i inženjersku geodeziju, OIB 25052388238</izvorni_sadrzaj>
    <derivirana_varijabla naziv="DomainObject.Predmet.ProtustrankaFormatedOIB_1">  GEO BIRO  STOJANOVIĆ društvo sa ograničenom odgovornosti za geodetsko - katastarske usluge i inženjersku geodeziju, OIB 25052388238</derivirana_varijabla>
  </DomainObject.Predmet.ProtustrankaFormatedOIB>
  <DomainObject.Predmet.ProtustrankaFormatedWithAdress>
    <izvorni_sadrzaj> GEO BIRO  STOJANOVIĆ društvo sa ograničenom odgovornosti za geodetsko - katastarske usluge i inženjersku geodeziju, Petra Zoranića 3, 23450 Obrovac</izvorni_sadrzaj>
    <derivirana_varijabla naziv="DomainObject.Predmet.ProtustrankaFormatedWithAdress_1"> GEO BIRO  STOJANOVIĆ društvo sa ograničenom odgovornosti za geodetsko - katastarske usluge i inženjersku geodeziju, Petra Zoranića 3, 23450 Obrovac</derivirana_varijabla>
  </DomainObject.Predmet.ProtustrankaFormatedWithAdress>
  <DomainObject.Predmet.ProtustrankaFormatedWithAdressOIB>
    <izvorni_sadrzaj> GEO BIRO  STOJANOVIĆ društvo sa ograničenom odgovornosti za geodetsko - katastarske usluge i inženjersku geodeziju, OIB 25052388238, Petra Zoranića 3, 23450 Obrovac</izvorni_sadrzaj>
    <derivirana_varijabla naziv="DomainObject.Predmet.ProtustrankaFormatedWithAdressOIB_1"> GEO BIRO  STOJANOVIĆ društvo sa ograničenom odgovornosti za geodetsko - katastarske usluge i inženjersku geodeziju, OIB 25052388238, Petra Zoranića 3, 23450 Obrovac</derivirana_varijabla>
  </DomainObject.Predmet.ProtustrankaFormatedWithAdressOIB>
  <DomainObject.Predmet.ProtustrankaWithAdress>
    <izvorni_sadrzaj>GEO BIRO  STOJANOVIĆ društvo sa ograničenom odgovornosti za geodetsko - katastarske usluge i inženjersku geodeziju Petra Zoranića 3, 23450 Obrovac</izvorni_sadrzaj>
    <derivirana_varijabla naziv="DomainObject.Predmet.ProtustrankaWithAdress_1">GEO BIRO  STOJANOVIĆ društvo sa ograničenom odgovornosti za geodetsko - katastarske usluge i inženjersku geodeziju Petra Zoranića 3, 23450 Obrovac</derivirana_varijabla>
  </DomainObject.Predmet.ProtustrankaWithAdress>
  <DomainObject.Predmet.ProtustrankaWith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WithAdressOIB_1">GEO BIRO  STOJANOVIĆ društvo sa ograničenom odgovornosti za geodetsko - katastarske usluge i inženjersku geodeziju, OIB 25052388238, Petra Zoranića 3, 23450 Obrovac</derivirana_varijabla>
  </DomainObject.Predmet.ProtustrankaWithAdressOIB>
  <DomainObject.Predmet.ProtustrankaNazivFormated>
    <izvorni_sadrzaj>GEO BIRO  STOJANOVIĆ društvo sa ograničenom odgovornosti za geodetsko - katastarske usluge i inženjersku geodeziju</izvorni_sadrzaj>
    <derivirana_varijabla naziv="DomainObject.Predmet.ProtustrankaNazivFormated_1">GEO BIRO  STOJANOVIĆ društvo sa ograničenom odgovornosti za geodetsko - katastarske usluge i inženjersku geodeziju</derivirana_varijabla>
  </DomainObject.Predmet.ProtustrankaNazivFormated>
  <DomainObject.Predmet.ProtustrankaNazivFormatedOIB>
    <izvorni_sadrzaj>GEO BIRO  STOJANOVIĆ društvo sa ograničenom odgovornosti za geodetsko - katastarske usluge i inženjersku geodeziju, OIB 25052388238</izvorni_sadrzaj>
    <derivirana_varijabla naziv="DomainObject.Predmet.ProtustrankaNazivFormatedOIB_1">GEO BIRO  STOJANOVIĆ društvo sa ograničenom odgovornosti za geodetsko - katastarske usluge i inženjersku geodeziju, OIB 25052388238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Nenad Stojanović; Tatjana Stojanović Kapetanić</izvorni_sadrzaj>
    <derivirana_varijabla naziv="DomainObject.Predmet.StrankaFormated_1">  FINA; Nenad Stojanović; Tatjana Stojanović Kapetanić</derivirana_varijabla>
  </DomainObject.Predmet.StrankaFormated>
  <DomainObject.Predmet.StrankaFormatedOIB>
    <izvorni_sadrzaj>  FINA, OIB 85821130368; Nenad Stojanović, OIB 45009105752; Tatjana Stojanović Kapetanić, OIB 30260558379</izvorni_sadrzaj>
    <derivirana_varijabla naziv="DomainObject.Predmet.StrankaFormatedOIB_1">  FINA, OIB 85821130368; Nenad Stojanović, OIB 45009105752; Tatjana Stojanović Kapetanić, OIB 30260558379</derivirana_varijabla>
  </DomainObject.Predmet.StrankaFormatedOIB>
  <DomainObject.Predmet.StrankaFormatedWithAdress>
    <izvorni_sadrzaj> FINA; Nenad Stojanović, Ulica Josipa Runjanina 6, 44000 Sisak; Tatjana Stojanović Kapetanić, Ulica Mihajla Pupina 4 A, 44000 Sisak</izvorni_sadrzaj>
    <derivirana_varijabla naziv="DomainObject.Predmet.StrankaFormatedWithAdress_1"> FINA; Nenad Stojanović, Ulica Josipa Runjanina 6, 44000 Sisak; Tatjana Stojanović Kapetanić, Ulica Mihajla Pupina 4 A, 44000 Sisak</derivirana_varijabla>
  </DomainObject.Predmet.StrankaFormatedWithAdress>
  <DomainObject.Predmet.StrankaFormatedWithAdressOIB>
    <izvorni_sadrzaj> FINA, OIB 85821130368; Nenad Stojanović, OIB 45009105752, Ulica Josipa Runjanina 6, 44000 Sisak; Tatjana Stojanović Kapetanić, OIB 30260558379, Ulica Mihajla Pupina 4 A, 44000 Sisak</izvorni_sadrzaj>
    <derivirana_varijabla naziv="DomainObject.Predmet.StrankaFormatedWithAdressOIB_1"> FINA, OIB 85821130368; Nenad Stojanović, OIB 45009105752, Ulica Josipa Runjanina 6, 44000 Sisak; Tatjana Stojanović Kapetanić, OIB 30260558379, Ulica Mihajla Pupina 4 A, 44000 Sisak</derivirana_varijabla>
  </DomainObject.Predmet.StrankaFormatedWithAdressOIB>
  <DomainObject.Predmet.StrankaWithAdress>
    <izvorni_sadrzaj>FINA ,Nenad Stojanović Ulica Josipa Runjanina 6,44000 Sisak,Tatjana Stojanović Kapetanić Ulica Mihajla Pupina 4 A,44000 Sisak</izvorni_sadrzaj>
    <derivirana_varijabla naziv="DomainObject.Predmet.StrankaWithAdress_1">FINA ,Nenad Stojanović Ulica Josipa Runjanina 6,44000 Sisak,Tatjana Stojanović Kapetanić Ulica Mihajla Pupina 4 A,44000 Sisak</derivirana_varijabla>
  </DomainObject.Predmet.StrankaWithAdress>
  <DomainObject.Predmet.StrankaWithAdressOIB>
    <izvorni_sadrzaj>FINA, OIB 85821130368,Nenad Stojanović, OIB 45009105752, Ulica Josipa Runjanina 6,44000 Sisak,Tatjana Stojanović Kapetanić, OIB 30260558379, Ulica Mihajla Pupina 4 A,44000 Sisak</izvorni_sadrzaj>
    <derivirana_varijabla naziv="DomainObject.Predmet.StrankaWithAdressOIB_1">FINA, OIB 85821130368,Nenad Stojanović, OIB 45009105752, Ulica Josipa Runjanina 6,44000 Sisak,Tatjana Stojanović Kapetanić, OIB 30260558379, Ulica Mihajla Pupina 4 A,44000 Sisak</derivirana_varijabla>
  </DomainObject.Predmet.StrankaWithAdressOIB>
  <DomainObject.Predmet.StrankaNazivFormated>
    <izvorni_sadrzaj>FINA,Nenad Stojanović,Tatjana Stojanović Kapetanić</izvorni_sadrzaj>
    <derivirana_varijabla naziv="DomainObject.Predmet.StrankaNazivFormated_1">FINA,Nenad Stojanović,Tatjana Stojanović Kapetanić</derivirana_varijabla>
  </DomainObject.Predmet.StrankaNazivFormated>
  <DomainObject.Predmet.StrankaNazivFormatedOIB>
    <izvorni_sadrzaj>FINA, OIB 85821130368,Nenad Stojanović, OIB 45009105752,Tatjana Stojanović Kapetanić, OIB 30260558379</izvorni_sadrzaj>
    <derivirana_varijabla naziv="DomainObject.Predmet.StrankaNazivFormatedOIB_1">FINA, OIB 85821130368,Nenad Stojanović, OIB 45009105752,Tatjana Stojanović Kapetanić, OIB 30260558379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Nenad Stojanović</item>
      <item>Tatjana Stojanović Kapetanić</item>
    </izvorni_sadrzaj>
    <derivirana_varijabla naziv="DomainObject.Predmet.StrankaListFormated_1">
      <item>FINA</item>
      <item>Nenad Stojanović</item>
      <item>Tatjana Stojanović Kapetanić</item>
    </derivirana_varijabla>
  </DomainObject.Predmet.StrankaListFormated>
  <DomainObject.Predmet.StrankaList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FormatedOIB_1">
      <item>FINA, OIB 85821130368</item>
      <item>Nenad Stojanović, OIB 45009105752</item>
      <item>Tatjana Stojanović Kapetanić, OIB 30260558379</item>
    </derivirana_varijabla>
  </DomainObject.Predmet.StrankaListFormatedOIB>
  <DomainObject.Predmet.StrankaListFormatedWithAdress>
    <izvorni_sadrzaj>
      <item>FINA</item>
      <item>Nenad Stojanović, Ulica Josipa Runjanina 6, 44000 Sisak</item>
      <item>Tatjana Stojanović Kapetanić, Ulica Mihajla Pupina 4 A, 44000 Sisak</item>
    </izvorni_sadrzaj>
    <derivirana_varijabla naziv="DomainObject.Predmet.StrankaListFormatedWithAdress_1">
      <item>FINA</item>
      <item>Nenad Stojanović, Ulica Josipa Runjanina 6, 44000 Sisak</item>
      <item>Tatjana Stojanović Kapetanić, Ulica Mihajla Pupina 4 A, 44000 Sisak</item>
    </derivirana_varijabla>
  </DomainObject.Predmet.StrankaListFormatedWithAdress>
  <DomainObject.Predmet.StrankaListFormatedWithAdressOIB>
    <izvorni_sadrzaj>
      <item>FINA, OIB 85821130368</item>
      <item>Nenad Stojanović, OIB 45009105752, Ulica Josipa Runjanina 6, 44000 Sisak</item>
      <item>Tatjana Stojanović Kapetanić, OIB 30260558379, Ulica Mihajla Pupina 4 A, 44000 Sisak</item>
    </izvorni_sadrzaj>
    <derivirana_varijabla naziv="DomainObject.Predmet.StrankaListFormatedWithAdressOIB_1">
      <item>FINA, OIB 85821130368</item>
      <item>Nenad Stojanović, OIB 45009105752, Ulica Josipa Runjanina 6, 44000 Sisak</item>
      <item>Tatjana Stojanović Kapetanić, OIB 30260558379, Ulica Mihajla Pupina 4 A, 44000 Sisak</item>
    </derivirana_varijabla>
  </DomainObject.Predmet.StrankaListFormatedWithAdressOIB>
  <DomainObject.Predmet.StrankaListNazivFormated>
    <izvorni_sadrzaj>
      <item>FINA</item>
      <item>Nenad Stojanović</item>
      <item>Tatjana Stojanović Kapetanić</item>
    </izvorni_sadrzaj>
    <derivirana_varijabla naziv="DomainObject.Predmet.StrankaListNazivFormated_1">
      <item>FINA</item>
      <item>Nenad Stojanović</item>
      <item>Tatjana Stojanović Kapetanić</item>
    </derivirana_varijabla>
  </DomainObject.Predmet.StrankaListNazivFormated>
  <DomainObject.Predmet.StrankaListNaziv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NazivFormatedOIB_1">
      <item>FINA, OIB 85821130368</item>
      <item>Nenad Stojanović, OIB 45009105752</item>
      <item>Tatjana Stojanović Kapetanić, OIB 30260558379</item>
    </derivirana_varijabla>
  </DomainObject.Predmet.StrankaListNazivFormatedOIB>
  <DomainObject.Predmet.ProtuStrankaListFormated>
    <izvorni_sadrzaj>
      <item>GEO BIRO  STOJANOVIĆ društvo sa ograničenom odgovornosti za geodetsko - katastarske usluge i inženjersku geodeziju</item>
    </izvorni_sadrzaj>
    <derivirana_varijabla naziv="DomainObject.Predmet.ProtuStrankaListFormated_1">
      <item>GEO BIRO  STOJANOVIĆ društvo sa ograničenom odgovornosti za geodetsko - katastarske usluge i inženjersku geodeziju</item>
    </derivirana_varijabla>
  </DomainObject.Predmet.ProtuStrankaListFormated>
  <DomainObject.Predmet.ProtuStrankaList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FormatedOIB_1">
      <item>GEO BIRO  STOJANOVIĆ društvo sa ograničenom odgovornosti za geodetsko - katastarske usluge i inženjersku geodeziju, OIB 25052388238</item>
    </derivirana_varijabla>
  </DomainObject.Predmet.ProtuStrankaListFormatedOIB>
  <DomainObject.Predmet.ProtuStrankaListFormatedWithAdress>
    <izvorni_sadrzaj>
      <item>GEO BIRO  STOJANOVIĆ društvo sa ograničenom odgovornosti za geodetsko - katastarske usluge i inženjersku geodeziju, Petra Zoranića 3, 23450 Obrovac</item>
    </izvorni_sadrzaj>
    <derivirana_varijabla naziv="DomainObject.Predmet.ProtuStrankaListFormatedWithAdress_1">
      <item>GEO BIRO  STOJANOVIĆ društvo sa ograničenom odgovornosti za geodetsko - katastarske usluge i inženjersku geodeziju, Petra Zoranića 3, 23450 Obrovac</item>
    </derivirana_varijabla>
  </DomainObject.Predmet.ProtuStrankaListFormatedWithAdress>
  <DomainObject.Predmet.ProtuStrankaListFormatedWithAdressOIB>
    <izvorni_sadrzaj>
      <item>GEO BIRO  STOJANOVIĆ društvo sa ograničenom odgovornosti za geodetsko - katastarske usluge i inženjersku geodeziju, OIB 25052388238, Petra Zoranića 3, 23450 Obrovac</item>
    </izvorni_sadrzaj>
    <derivirana_varijabla naziv="DomainObject.Predmet.ProtuStrankaListFormatedWithAdressOIB_1">
      <item>GEO BIRO  STOJANOVIĆ društvo sa ograničenom odgovornosti za geodetsko - katastarske usluge i inženjersku geodeziju, OIB 25052388238, Petra Zoranića 3, 23450 Obrovac</item>
    </derivirana_varijabla>
  </DomainObject.Predmet.ProtuStrankaListFormatedWithAdressOIB>
  <DomainObject.Predmet.ProtuStrankaListNazivFormated>
    <izvorni_sadrzaj>
      <item>GEO BIRO  STOJANOVIĆ društvo sa ograničenom odgovornosti za geodetsko - katastarske usluge i inženjersku geodeziju</item>
    </izvorni_sadrzaj>
    <derivirana_varijabla naziv="DomainObject.Predmet.ProtuStrankaListNazivFormated_1">
      <item>GEO BIRO  STOJANOVIĆ društvo sa ograničenom odgovornosti za geodetsko - katastarske usluge i inženjersku geodeziju</item>
    </derivirana_varijabla>
  </DomainObject.Predmet.ProtuStrankaListNazivFormated>
  <DomainObject.Predmet.ProtuStrankaListNaziv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NazivFormatedOIB_1">
      <item>GEO BIRO  STOJANOVIĆ društvo sa ograničenom odgovornosti za geodetsko - katastarske usluge i inženjersku geodeziju, OIB 25052388238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GEO BIRO  STOJANOVIĆ društvo sa ograničenom odgovornosti za geodetsko - katastarske usluge i inženjersku geodeziju</izvorni_sadrzaj>
    <derivirana_varijabla naziv="DomainObject.Predmet.ProtustrankaIDrugi_1">GEO BIRO  STOJANOVIĆ društvo sa ograničenom odgovornosti za geodetsko - katastarske usluge i inženjersku geodeziju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IDrugiAdressOIB_1">GEO BIRO  STOJANOVIĆ društvo sa ograničenom odgovornosti za geodetsko - katastarske usluge i inženjersku geodeziju, OIB 25052388238, Petra Zoranića 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GEO BIRO  STOJANOVIĆ društvo sa ograničenom odgovornosti za geodetsko - katastarske usluge i inženjersku geodeziju</item>
      <item>Nenad Stojanović</item>
      <item>Tatjana Stojanović Kapetanić</item>
    </izvorni_sadrzaj>
    <derivirana_varijabla naziv="DomainObject.Predmet.SudioniciListNaziv_1">
      <item>FINA</item>
      <item>GEO BIRO  STOJANOVIĆ društvo sa ograničenom odgovornosti za geodetsko - katastarske usluge i inženjersku geodeziju</item>
      <item>Nenad Stojanović</item>
      <item>Tatjana Stojanović Kapetanić</item>
    </derivirana_varijabla>
  </DomainObject.Predmet.SudioniciListNaziv>
  <DomainObject.Predmet.SudioniciListAdressOIB>
    <izvorni_sadrzaj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izvorni_sadrzaj>
    <derivirana_varijabla naziv="DomainObject.Predmet.SudioniciListAdressOIB_1"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25052388238</item>
      <item>, OIB 45009105752</item>
      <item>, OIB 30260558379</item>
    </izvorni_sadrzaj>
    <derivirana_varijabla naziv="DomainObject.Predmet.SudioniciListNazivOIB_1">
      <item>, OIB 85821130368</item>
      <item>, OIB 25052388238</item>
      <item>, OIB 45009105752</item>
      <item>, OIB 30260558379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2049</properties:Characters>
  <properties:Lines>58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2018-01-15T11:40:00Z</cp:lastPrinted>
  <dcterms:modified xmlns:xsi="http://www.w3.org/2001/XMLSchema-instance" xsi:type="dcterms:W3CDTF">2018-01-15T11:42:00Z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