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be72" w14:paraId="569be7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683E06" w:rsidR="006D4610" w:rsidRPr="00974EE9">
            <w:pPr>
              <w:pStyle w:val="VSVerzija"/>
              <w:jc w:val="right"/>
            </w:pPr>
            <w:r>
              <w:t>Poslovni broj: 14 St-18</w:t>
            </w:r>
            <w:r w:rsidR="00683E06">
              <w:t>7</w:t>
            </w:r>
            <w:r w:rsidR="00511A21">
              <w:t>4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683E06" w:rsidRPr="00683E06">
        <w:t>IZA ĆOŠKA d.o.o. za računalne djelatnosti, Zagreb, Stjepana Draganića 3, MBS 080604715, OIB 81788223182</w:t>
      </w:r>
      <w:r w:rsidR="005F13BA">
        <w:t xml:space="preserve">, </w:t>
      </w:r>
      <w:r w:rsidR="005F13BA" w:rsidRPr="0041082E">
        <w:t xml:space="preserve">dana </w:t>
      </w:r>
      <w:r w:rsidR="005F13BA">
        <w:t>1</w:t>
      </w:r>
      <w:r w:rsidR="00683E06">
        <w:t>6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683E06" w:rsidRPr="00683E06">
        <w:t>Mario</w:t>
      </w:r>
      <w:r w:rsidR="006D2C7C">
        <w:t xml:space="preserve"> Marušić, Zagreb, Francesca Ten</w:t>
      </w:r>
      <w:r w:rsidR="00683E06" w:rsidRPr="00683E06">
        <w:t>chinija 6</w:t>
      </w:r>
      <w:r w:rsidR="001774B7">
        <w:t xml:space="preserve">, OIB </w:t>
      </w:r>
      <w:r w:rsidR="00683E06">
        <w:t>74534158569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9A6CE3">
        <w:t>7</w:t>
      </w:r>
      <w:r w:rsidR="003E1797">
        <w:t>4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9A6CE3">
        <w:t>7</w:t>
      </w:r>
      <w:r w:rsidR="003E1797">
        <w:t>4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9A6CE3" w:rsidRPr="009A6CE3">
        <w:t>Mario</w:t>
      </w:r>
      <w:r w:rsidR="006D2C7C">
        <w:t xml:space="preserve"> Marušić, Zagreb, Francesca Ten</w:t>
      </w:r>
      <w:r w:rsidR="009A6CE3" w:rsidRPr="009A6CE3">
        <w:t>chinija 6, OIB 74534158569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9A6CE3">
        <w:t>7</w:t>
      </w:r>
      <w:r w:rsidR="003E1797">
        <w:t>4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9A6CE3">
        <w:t>7</w:t>
      </w:r>
      <w:r w:rsidR="003E1797">
        <w:t>4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9A6CE3" w:rsidRPr="009A6CE3">
        <w:t>Mario</w:t>
      </w:r>
      <w:r w:rsidR="006D2C7C">
        <w:t xml:space="preserve"> Marušić, Zagreb, Francesca Ten</w:t>
      </w:r>
      <w:r w:rsidR="009A6CE3" w:rsidRPr="009A6CE3">
        <w:t>chinija 6, OIB 74534158569</w:t>
      </w:r>
      <w:r w:rsidR="009A6CE3">
        <w:t xml:space="preserve"> </w:t>
      </w:r>
      <w:r>
        <w:t>te se istoj zabranjuje da tu tražbinu naplati ili inače raspolaže njome.</w:t>
      </w:r>
    </w:p>
    <w:p w:rsidRDefault="007E6EED" w:rsidP="001B3DFB" w:rsidR="007E6EED">
      <w:pPr>
        <w:ind w:hanging="284" w:left="993"/>
        <w:jc w:val="both"/>
      </w:pP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9A6CE3" w:rsidRPr="009A6CE3">
        <w:t>IZA ĆOŠKA d.o.o. za računalne djelatnosti, Zagreb, Stjepana Draganića 3, MBS 080604715, OIB 81788223182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332778">
        <w:rPr>
          <w:bCs/>
        </w:rPr>
        <w:t>7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7464DE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9A6CE3" w:rsidRPr="009A6CE3">
        <w:t>IZA ĆOŠKA d.o.o. za računalne djelatnosti, Zagreb, Stjepana Draganića 3, MBS 080604715, OIB 81788223182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332778">
        <w:t>7</w:t>
      </w:r>
      <w:r w:rsidR="000A7D1F">
        <w:t>4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</w:t>
      </w:r>
      <w:r w:rsidR="00332778">
        <w:t>6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332778">
        <w:t>Osijeku</w:t>
      </w:r>
      <w:r w:rsidR="0037445A">
        <w:t xml:space="preserve">, a dužnik ima sjedište u </w:t>
      </w:r>
      <w:r w:rsidR="00332778">
        <w:t>Zagrebu</w:t>
      </w:r>
      <w:r w:rsidR="00C1619A">
        <w:t xml:space="preserve">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</w:t>
      </w:r>
      <w:r w:rsidR="00332778">
        <w:t>6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332778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332778" w:rsidRPr="00332778">
        <w:t xml:space="preserve">Mario Marušić, Zagreb, </w:t>
      </w:r>
      <w:r w:rsidR="006D2C7C">
        <w:t>Francesca Ten</w:t>
      </w:r>
      <w:r w:rsidR="00332778" w:rsidRPr="00332778">
        <w:t>chinija 6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00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</w:t>
    </w:r>
    <w:r w:rsidR="00683E06">
      <w:t>7</w:t>
    </w:r>
    <w:r w:rsidR="00511A21">
      <w:t>4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62AC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A7D1F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00E5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2778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1797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1A21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3A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3E06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C7C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64DE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E6EED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6CE3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538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90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90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St-1874/2018</izvorni_sadrzaj>
    <derivirana_varijabla naziv="DomainObject.Predmet.OznakaBroj_1">St-1874/2018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IZA ĆOŠKA d.o.o.</izvorni_sadrzaj>
    <derivirana_varijabla naziv="DomainObject.Predmet.ProtustrankaFormated_1">  IZA ĆOŠKA d.o.o.</derivirana_varijabla>
  </DomainObject.Predmet.ProtustrankaFormated>
  <DomainObject.Predmet.ProtustrankaFormatedOIB>
    <izvorni_sadrzaj>  IZA ĆOŠKA d.o.o., OIB 81788223182</izvorni_sadrzaj>
    <derivirana_varijabla naziv="DomainObject.Predmet.ProtustrankaFormatedOIB_1">  IZA ĆOŠKA d.o.o., OIB 81788223182</derivirana_varijabla>
  </DomainObject.Predmet.ProtustrankaFormatedOIB>
  <DomainObject.Predmet.ProtustrankaFormatedWithAdress>
    <izvorni_sadrzaj> IZA ĆOŠKA d.o.o., Stjepana Draganića 3, 10000 Zagreb</izvorni_sadrzaj>
    <derivirana_varijabla naziv="DomainObject.Predmet.ProtustrankaFormatedWithAdress_1"> IZA ĆOŠKA d.o.o., Stjepana Draganića 3, 10000 Zagreb</derivirana_varijabla>
  </DomainObject.Predmet.ProtustrankaFormatedWithAdress>
  <DomainObject.Predmet.ProtustrankaFormatedWithAdressOIB>
    <izvorni_sadrzaj> IZA ĆOŠKA d.o.o., OIB 81788223182, Stjepana Draganića 3, 10000 Zagreb</izvorni_sadrzaj>
    <derivirana_varijabla naziv="DomainObject.Predmet.ProtustrankaFormatedWithAdressOIB_1"> IZA ĆOŠKA d.o.o., OIB 81788223182, Stjepana Draganića 3, 10000 Zagreb</derivirana_varijabla>
  </DomainObject.Predmet.ProtustrankaFormatedWithAdressOIB>
  <DomainObject.Predmet.ProtustrankaWithAdress>
    <izvorni_sadrzaj>IZA ĆOŠKA d.o.o. Stjepana Draganića 3, 10000 Zagreb</izvorni_sadrzaj>
    <derivirana_varijabla naziv="DomainObject.Predmet.ProtustrankaWithAdress_1">IZA ĆOŠKA d.o.o. Stjepana Draganića 3, 10000 Zagreb</derivirana_varijabla>
  </DomainObject.Predmet.ProtustrankaWithAdress>
  <DomainObject.Predmet.ProtustrankaWithAdressOIB>
    <izvorni_sadrzaj>IZA ĆOŠKA d.o.o., OIB 81788223182, Stjepana Draganića 3, 10000 Zagreb</izvorni_sadrzaj>
    <derivirana_varijabla naziv="DomainObject.Predmet.ProtustrankaWithAdressOIB_1">IZA ĆOŠKA d.o.o., OIB 81788223182, Stjepana Draganića 3, 10000 Zagreb</derivirana_varijabla>
  </DomainObject.Predmet.ProtustrankaWithAdressOIB>
  <DomainObject.Predmet.ProtustrankaNazivFormated>
    <izvorni_sadrzaj>IZA ĆOŠKA d.o.o.</izvorni_sadrzaj>
    <derivirana_varijabla naziv="DomainObject.Predmet.ProtustrankaNazivFormated_1">IZA ĆOŠKA d.o.o.</derivirana_varijabla>
  </DomainObject.Predmet.ProtustrankaNazivFormated>
  <DomainObject.Predmet.ProtustrankaNazivFormatedOIB>
    <izvorni_sadrzaj>IZA ĆOŠKA d.o.o., OIB 81788223182</izvorni_sadrzaj>
    <derivirana_varijabla naziv="DomainObject.Predmet.ProtustrankaNazivFormatedOIB_1">IZA ĆOŠKA d.o.o., OIB 81788223182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IZA ĆOŠKA d.o.o.</item>
    </izvorni_sadrzaj>
    <derivirana_varijabla naziv="DomainObject.Predmet.ProtuStrankaListFormated_1">
      <item>IZA ĆOŠKA d.o.o.</item>
    </derivirana_varijabla>
  </DomainObject.Predmet.ProtuStrankaListFormated>
  <DomainObject.Predmet.ProtuStrankaListFormatedOIB>
    <izvorni_sadrzaj>
      <item>IZA ĆOŠKA d.o.o., OIB 81788223182</item>
    </izvorni_sadrzaj>
    <derivirana_varijabla naziv="DomainObject.Predmet.ProtuStrankaListFormatedOIB_1">
      <item>IZA ĆOŠKA d.o.o., OIB 81788223182</item>
    </derivirana_varijabla>
  </DomainObject.Predmet.ProtuStrankaListFormatedOIB>
  <DomainObject.Predmet.ProtuStrankaListFormatedWithAdress>
    <izvorni_sadrzaj>
      <item>IZA ĆOŠKA d.o.o., Stjepana Draganića 3, 10000 Zagreb</item>
    </izvorni_sadrzaj>
    <derivirana_varijabla naziv="DomainObject.Predmet.ProtuStrankaListFormatedWithAdress_1">
      <item>IZA ĆOŠKA d.o.o., Stjepana Draganića 3, 10000 Zagreb</item>
    </derivirana_varijabla>
  </DomainObject.Predmet.ProtuStrankaListFormatedWithAdress>
  <DomainObject.Predmet.ProtuStrankaListFormatedWithAdressOIB>
    <izvorni_sadrzaj>
      <item>IZA ĆOŠKA d.o.o., OIB 81788223182, Stjepana Draganića 3, 10000 Zagreb</item>
    </izvorni_sadrzaj>
    <derivirana_varijabla naziv="DomainObject.Predmet.ProtuStrankaListFormatedWithAdressOIB_1">
      <item>IZA ĆOŠKA d.o.o., OIB 81788223182, Stjepana Draganića 3, 10000 Zagreb</item>
    </derivirana_varijabla>
  </DomainObject.Predmet.ProtuStrankaListFormatedWithAdressOIB>
  <DomainObject.Predmet.ProtuStrankaListNazivFormated>
    <izvorni_sadrzaj>
      <item>IZA ĆOŠKA d.o.o.</item>
    </izvorni_sadrzaj>
    <derivirana_varijabla naziv="DomainObject.Predmet.ProtuStrankaListNazivFormated_1">
      <item>IZA ĆOŠKA d.o.o.</item>
    </derivirana_varijabla>
  </DomainObject.Predmet.ProtuStrankaListNazivFormated>
  <DomainObject.Predmet.ProtuStrankaListNazivFormatedOIB>
    <izvorni_sadrzaj>
      <item>IZA ĆOŠKA d.o.o., OIB 81788223182</item>
    </izvorni_sadrzaj>
    <derivirana_varijabla naziv="DomainObject.Predmet.ProtuStrankaListNazivFormatedOIB_1">
      <item>IZA ĆOŠKA d.o.o., OIB 81788223182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IZA ĆOŠKA d.o.o.</izvorni_sadrzaj>
    <derivirana_varijabla naziv="DomainObject.Predmet.ProtustrankaIDrugi_1">IZA ĆOŠKA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IZA ĆOŠKA d.o.o., OIB 81788223182, Stjepana Draganića 3, 10000 Zagreb</izvorni_sadrzaj>
    <derivirana_varijabla naziv="DomainObject.Predmet.ProtustrankaIDrugiAdressOIB_1">IZA ĆOŠKA d.o.o., OIB 81788223182, Stjepana Draganića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 ĆOŠKA d.o.o.</item>
      <item>FINA Regionalni centar Zagreb</item>
    </izvorni_sadrzaj>
    <derivirana_varijabla naziv="DomainObject.Predmet.SudioniciListNaziv_1">
      <item>IZA ĆOŠKA d.o.o.</item>
      <item>FINA Regionalni centar Zagreb</item>
    </derivirana_varijabla>
  </DomainObject.Predmet.SudioniciListNaziv>
  <DomainObject.Predmet.SudioniciListAdressOIB>
    <izvorni_sadrzaj>
      <item>IZA ĆOŠKA d.o.o., OIB 81788223182, Stjepana Draganića 3,10000 Zagreb</item>
      <item>FINA Regionalni centar Zagreb, OIB 85821130368, Trg svibanjskih žrtava 1995. 1,10000 Zagreb</item>
    </izvorni_sadrzaj>
    <derivirana_varijabla naziv="DomainObject.Predmet.SudioniciListAdressOIB_1">
      <item>IZA ĆOŠKA d.o.o., OIB 81788223182, Stjepana Draganića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81788223182</item>
      <item>, OIB 85821130368</item>
    </izvorni_sadrzaj>
    <derivirana_varijabla naziv="DomainObject.Predmet.SudioniciListNazivOIB_1">
      <item>, OIB 81788223182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St-1874/2018-4</izvorni_sadrzaj>
    <derivirana_varijabla naziv="DomainObject.PredzadnjaOdlukaIzPredmeta.Oznaka_1">St-1874/2018-4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F23AA-1087-44CE-BD77-3A41AB34A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4022</properties:Characters>
  <properties:Lines>106</properties:Lines>
  <properties:Paragraphs>35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2019-01-16T08:07:00Z</dcterms:modified>
  <cp:revision>53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